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</w:p>
    <w:p w:rsidR="003B501C" w:rsidRDefault="00B10DBD" w:rsidP="003B501C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2</w:t>
      </w:r>
      <w:r w:rsidR="00CE20D3">
        <w:rPr>
          <w:b/>
          <w:bCs/>
          <w:caps/>
          <w:sz w:val="36"/>
        </w:rPr>
        <w:t>.</w:t>
      </w:r>
      <w:r w:rsidR="003B501C">
        <w:rPr>
          <w:b/>
          <w:bCs/>
          <w:caps/>
          <w:sz w:val="36"/>
        </w:rPr>
        <w:t xml:space="preserve"> </w:t>
      </w:r>
      <w:bookmarkStart w:id="1" w:name="_GoBack"/>
      <w:bookmarkEnd w:id="0"/>
      <w:bookmarkEnd w:id="1"/>
      <w:r w:rsidR="003B501C">
        <w:rPr>
          <w:b/>
          <w:bCs/>
          <w:caps/>
          <w:sz w:val="36"/>
        </w:rPr>
        <w:t>seznam souřadnic a výše</w:t>
      </w:r>
      <w:r w:rsidR="00282544">
        <w:rPr>
          <w:b/>
          <w:bCs/>
          <w:caps/>
          <w:sz w:val="36"/>
        </w:rPr>
        <w:t>K</w:t>
      </w:r>
    </w:p>
    <w:p w:rsidR="003B501C" w:rsidRDefault="003B501C" w:rsidP="003B501C">
      <w:pPr>
        <w:jc w:val="center"/>
        <w:rPr>
          <w:sz w:val="24"/>
        </w:rPr>
      </w:pPr>
      <w:r>
        <w:rPr>
          <w:sz w:val="24"/>
        </w:rPr>
        <w:t xml:space="preserve">(S-JTSK, </w:t>
      </w:r>
      <w:proofErr w:type="spellStart"/>
      <w:r>
        <w:rPr>
          <w:sz w:val="24"/>
        </w:rPr>
        <w:t>Bpv</w:t>
      </w:r>
      <w:proofErr w:type="spellEnd"/>
      <w:r>
        <w:rPr>
          <w:sz w:val="24"/>
        </w:rPr>
        <w:t>)</w:t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t>Obsah:</w:t>
      </w:r>
    </w:p>
    <w:p w:rsidR="003B501C" w:rsidRDefault="003B501C" w:rsidP="003B501C">
      <w:pPr>
        <w:jc w:val="both"/>
        <w:rPr>
          <w:sz w:val="24"/>
        </w:rPr>
      </w:pPr>
    </w:p>
    <w:p w:rsidR="003B501C" w:rsidRPr="00751371" w:rsidRDefault="003B501C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27073386" w:history="1">
        <w:r w:rsidRPr="002C58C0">
          <w:rPr>
            <w:rStyle w:val="Hypertextovodkaz"/>
            <w:noProof/>
          </w:rPr>
          <w:t>2.1</w:t>
        </w:r>
        <w:r w:rsidRPr="00751371">
          <w:rPr>
            <w:rFonts w:ascii="Calibri" w:hAnsi="Calibri"/>
            <w:noProof/>
            <w:sz w:val="22"/>
            <w:szCs w:val="22"/>
          </w:rPr>
          <w:tab/>
        </w:r>
        <w:r w:rsidRPr="002C58C0">
          <w:rPr>
            <w:rStyle w:val="Hypertextovodkaz"/>
            <w:noProof/>
          </w:rPr>
          <w:t>DANÉ BODY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_Toc427073386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B501C" w:rsidRPr="00751371" w:rsidRDefault="00FB13D4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hyperlink w:anchor="_Toc427073387" w:history="1">
        <w:r w:rsidR="003B501C" w:rsidRPr="002C58C0">
          <w:rPr>
            <w:rStyle w:val="Hypertextovodkaz"/>
            <w:noProof/>
          </w:rPr>
          <w:t>2.2</w:t>
        </w:r>
        <w:r w:rsidR="003B501C" w:rsidRPr="00751371">
          <w:rPr>
            <w:rFonts w:ascii="Calibri" w:hAnsi="Calibri"/>
            <w:noProof/>
            <w:sz w:val="22"/>
            <w:szCs w:val="22"/>
          </w:rPr>
          <w:tab/>
        </w:r>
        <w:r w:rsidR="003B501C" w:rsidRPr="002C58C0">
          <w:rPr>
            <w:rStyle w:val="Hypertextovodkaz"/>
            <w:noProof/>
          </w:rPr>
          <w:t>VÝŠKOVÉ BODY</w:t>
        </w:r>
        <w:r w:rsidR="003B501C">
          <w:rPr>
            <w:noProof/>
            <w:webHidden/>
          </w:rPr>
          <w:tab/>
        </w:r>
        <w:r w:rsidR="003B501C">
          <w:rPr>
            <w:noProof/>
            <w:webHidden/>
          </w:rPr>
          <w:fldChar w:fldCharType="begin"/>
        </w:r>
        <w:r w:rsidR="003B501C">
          <w:rPr>
            <w:noProof/>
            <w:webHidden/>
          </w:rPr>
          <w:instrText xml:space="preserve"> PAGEREF _Toc427073387 \h </w:instrText>
        </w:r>
        <w:r w:rsidR="003B501C">
          <w:rPr>
            <w:noProof/>
            <w:webHidden/>
          </w:rPr>
        </w:r>
        <w:r w:rsidR="003B501C"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 w:rsidR="003B501C">
          <w:rPr>
            <w:noProof/>
            <w:webHidden/>
          </w:rPr>
          <w:fldChar w:fldCharType="end"/>
        </w:r>
      </w:hyperlink>
    </w:p>
    <w:p w:rsidR="003B501C" w:rsidRPr="00751371" w:rsidRDefault="00FB13D4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hyperlink w:anchor="_Toc427073388" w:history="1">
        <w:r w:rsidR="003B501C" w:rsidRPr="002C58C0">
          <w:rPr>
            <w:rStyle w:val="Hypertextovodkaz"/>
            <w:noProof/>
          </w:rPr>
          <w:t>2.3</w:t>
        </w:r>
        <w:r w:rsidR="003B501C" w:rsidRPr="00751371">
          <w:rPr>
            <w:rFonts w:ascii="Calibri" w:hAnsi="Calibri"/>
            <w:noProof/>
            <w:sz w:val="22"/>
            <w:szCs w:val="22"/>
          </w:rPr>
          <w:tab/>
        </w:r>
        <w:r w:rsidR="003B501C" w:rsidRPr="002C58C0">
          <w:rPr>
            <w:rStyle w:val="Hypertextovodkaz"/>
            <w:noProof/>
          </w:rPr>
          <w:t>URČOVANÉ BODY</w:t>
        </w:r>
        <w:r w:rsidR="003B501C">
          <w:rPr>
            <w:noProof/>
            <w:webHidden/>
          </w:rPr>
          <w:tab/>
        </w:r>
        <w:r w:rsidR="003B501C">
          <w:rPr>
            <w:noProof/>
            <w:webHidden/>
          </w:rPr>
          <w:fldChar w:fldCharType="begin"/>
        </w:r>
        <w:r w:rsidR="003B501C">
          <w:rPr>
            <w:noProof/>
            <w:webHidden/>
          </w:rPr>
          <w:instrText xml:space="preserve"> PAGEREF _Toc427073388 \h </w:instrText>
        </w:r>
        <w:r w:rsidR="003B501C">
          <w:rPr>
            <w:noProof/>
            <w:webHidden/>
          </w:rPr>
        </w:r>
        <w:r w:rsidR="003B501C"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 w:rsidR="003B501C">
          <w:rPr>
            <w:noProof/>
            <w:webHidden/>
          </w:rPr>
          <w:fldChar w:fldCharType="end"/>
        </w:r>
      </w:hyperlink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2" w:name="_Toc427073386"/>
    </w:p>
    <w:p w:rsidR="003F5828" w:rsidRPr="003F5828" w:rsidRDefault="003F5828" w:rsidP="003F5828">
      <w:pPr>
        <w:pStyle w:val="Odstavecseseznamem"/>
        <w:keepNext/>
        <w:widowControl w:val="0"/>
        <w:numPr>
          <w:ilvl w:val="0"/>
          <w:numId w:val="4"/>
        </w:numPr>
        <w:spacing w:before="240" w:after="60"/>
        <w:contextualSpacing w:val="0"/>
        <w:outlineLvl w:val="0"/>
        <w:rPr>
          <w:rFonts w:cs="Arial"/>
          <w:b/>
          <w:bCs/>
          <w:caps/>
          <w:vanish/>
          <w:kern w:val="28"/>
          <w:sz w:val="28"/>
          <w:szCs w:val="32"/>
        </w:rPr>
      </w:pPr>
    </w:p>
    <w:p w:rsidR="003F5828" w:rsidRPr="003F5828" w:rsidRDefault="003F5828" w:rsidP="003F5828">
      <w:pPr>
        <w:pStyle w:val="Odstavecseseznamem"/>
        <w:keepNext/>
        <w:widowControl w:val="0"/>
        <w:numPr>
          <w:ilvl w:val="0"/>
          <w:numId w:val="4"/>
        </w:numPr>
        <w:spacing w:before="240" w:after="60"/>
        <w:contextualSpacing w:val="0"/>
        <w:outlineLvl w:val="0"/>
        <w:rPr>
          <w:rFonts w:cs="Arial"/>
          <w:b/>
          <w:bCs/>
          <w:caps/>
          <w:vanish/>
          <w:kern w:val="28"/>
          <w:sz w:val="28"/>
          <w:szCs w:val="32"/>
        </w:rPr>
      </w:pPr>
    </w:p>
    <w:p w:rsidR="006E5242" w:rsidRPr="003F5828" w:rsidRDefault="006E5242" w:rsidP="003F5828">
      <w:pPr>
        <w:pStyle w:val="Nadpis2"/>
        <w:rPr>
          <w:sz w:val="24"/>
          <w:szCs w:val="24"/>
        </w:rPr>
      </w:pPr>
      <w:r w:rsidRPr="003F5828">
        <w:rPr>
          <w:sz w:val="24"/>
          <w:szCs w:val="24"/>
        </w:rPr>
        <w:t>DANÉ BODY</w:t>
      </w:r>
      <w:bookmarkEnd w:id="2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6E5242" w:rsidTr="002068D1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E02123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654208" w:rsidTr="004542BA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54208" w:rsidRPr="00940A5F" w:rsidRDefault="001E4073" w:rsidP="00654208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 w:rsidRPr="001E4073">
              <w:rPr>
                <w:rFonts w:ascii="Arial" w:hAnsi="Arial" w:cs="Arial"/>
                <w:b/>
                <w:lang w:val="en"/>
              </w:rPr>
              <w:t>3</w:t>
            </w:r>
            <w:r>
              <w:rPr>
                <w:rFonts w:ascii="Arial" w:hAnsi="Arial" w:cs="Arial"/>
                <w:b/>
                <w:lang w:val="en"/>
              </w:rPr>
              <w:t xml:space="preserve"> </w:t>
            </w:r>
            <w:r>
              <w:rPr>
                <w:rFonts w:ascii="Arial" w:hAnsi="Arial" w:cs="Arial"/>
                <w:i/>
                <w:lang w:val="en"/>
              </w:rPr>
              <w:t>(4422</w:t>
            </w:r>
            <w:r w:rsidRPr="00940A5F">
              <w:rPr>
                <w:rFonts w:ascii="Arial" w:hAnsi="Arial" w:cs="Arial"/>
                <w:i/>
                <w:lang w:val="en"/>
              </w:rPr>
              <w:t>)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208" w:rsidRPr="00940A5F" w:rsidRDefault="001E4073" w:rsidP="00654208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595346.16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208" w:rsidRPr="00940A5F" w:rsidRDefault="001E4073" w:rsidP="00654208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1160658.95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54208" w:rsidRPr="00940A5F" w:rsidRDefault="001E4073" w:rsidP="00654208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</w:t>
            </w:r>
          </w:p>
        </w:tc>
      </w:tr>
      <w:tr w:rsidR="001E4073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 xml:space="preserve">144 </w:t>
            </w:r>
            <w:r>
              <w:rPr>
                <w:rFonts w:ascii="Arial" w:hAnsi="Arial" w:cs="Arial"/>
                <w:i/>
                <w:lang w:val="en"/>
              </w:rPr>
              <w:t>(4422</w:t>
            </w:r>
            <w:r w:rsidRPr="00940A5F">
              <w:rPr>
                <w:rFonts w:ascii="Arial" w:hAnsi="Arial" w:cs="Arial"/>
                <w:i/>
                <w:lang w:val="en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595770.31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1160141.40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245.47</w:t>
            </w:r>
          </w:p>
        </w:tc>
      </w:tr>
      <w:tr w:rsidR="001E4073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 xml:space="preserve">144.1 </w:t>
            </w:r>
            <w:r>
              <w:rPr>
                <w:rFonts w:ascii="Arial" w:hAnsi="Arial" w:cs="Arial"/>
                <w:i/>
                <w:lang w:val="en"/>
              </w:rPr>
              <w:t>(4422</w:t>
            </w:r>
            <w:r w:rsidRPr="00940A5F">
              <w:rPr>
                <w:rFonts w:ascii="Arial" w:hAnsi="Arial" w:cs="Arial"/>
                <w:i/>
                <w:lang w:val="en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595686.34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1159969.08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</w:t>
            </w:r>
          </w:p>
        </w:tc>
      </w:tr>
      <w:tr w:rsidR="001E4073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 xml:space="preserve">144.2 </w:t>
            </w:r>
            <w:r>
              <w:rPr>
                <w:rFonts w:ascii="Arial" w:hAnsi="Arial" w:cs="Arial"/>
                <w:i/>
                <w:lang w:val="en"/>
              </w:rPr>
              <w:t>(4422</w:t>
            </w:r>
            <w:r w:rsidRPr="00940A5F">
              <w:rPr>
                <w:rFonts w:ascii="Arial" w:hAnsi="Arial" w:cs="Arial"/>
                <w:i/>
                <w:lang w:val="en"/>
              </w:rPr>
              <w:t>)</w:t>
            </w:r>
            <w:r w:rsidRPr="00940A5F">
              <w:rPr>
                <w:rFonts w:ascii="Arial" w:hAnsi="Arial" w:cs="Arial"/>
                <w:b/>
                <w:lang w:val="en"/>
              </w:rPr>
              <w:t xml:space="preserve">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cs="Arial"/>
                <w:lang w:val="en"/>
              </w:rPr>
              <w:t>595515.61</w:t>
            </w:r>
            <w:r w:rsidRPr="00654208">
              <w:rPr>
                <w:rFonts w:cs="Arial"/>
                <w:lang w:val="en"/>
              </w:rPr>
              <w:t xml:space="preserve">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cs="Arial"/>
                <w:lang w:val="en"/>
              </w:rPr>
              <w:t>1160174.09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E4073" w:rsidRPr="00940A5F" w:rsidRDefault="001E4073" w:rsidP="001E4073">
            <w:pPr>
              <w:jc w:val="center"/>
              <w:rPr>
                <w:rFonts w:eastAsia="MS Mincho" w:cs="Arial"/>
              </w:rPr>
            </w:pPr>
            <w:r>
              <w:rPr>
                <w:rFonts w:cs="Arial"/>
                <w:lang w:val="en"/>
              </w:rPr>
              <w:t>-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3" w:name="_Toc427073387"/>
      <w:r>
        <w:rPr>
          <w:sz w:val="24"/>
        </w:rPr>
        <w:t>VÝŠKOVÉ BODY</w:t>
      </w:r>
      <w:bookmarkEnd w:id="3"/>
      <w:r>
        <w:rPr>
          <w:sz w:val="24"/>
        </w:rPr>
        <w:t xml:space="preserve"> </w:t>
      </w:r>
    </w:p>
    <w:tbl>
      <w:tblPr>
        <w:tblW w:w="92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6274"/>
        <w:gridCol w:w="1292"/>
      </w:tblGrid>
      <w:tr w:rsidR="006E5242" w:rsidTr="00654208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Popis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E02123">
            <w:pPr>
              <w:jc w:val="center"/>
            </w:pPr>
            <w:r>
              <w:t>H</w:t>
            </w:r>
          </w:p>
        </w:tc>
      </w:tr>
      <w:tr w:rsidR="004542BA" w:rsidTr="00654208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542BA" w:rsidRPr="0014438D" w:rsidRDefault="00654208" w:rsidP="00AD024F">
            <w:pPr>
              <w:pStyle w:val="Nadpis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JM-071-</w:t>
            </w:r>
            <w:r w:rsidR="00B02709">
              <w:rPr>
                <w:b/>
                <w:bCs/>
                <w:sz w:val="20"/>
                <w:szCs w:val="20"/>
              </w:rPr>
              <w:t>633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42BA" w:rsidRPr="00A7281E" w:rsidRDefault="00B02709" w:rsidP="00E1592B">
            <w:pPr>
              <w:pStyle w:val="Zpat"/>
              <w:tabs>
                <w:tab w:val="left" w:pos="1150"/>
              </w:tabs>
              <w:spacing w:before="0" w:after="0"/>
              <w:rPr>
                <w:i w:val="0"/>
                <w:szCs w:val="20"/>
              </w:rPr>
            </w:pPr>
            <w:r>
              <w:rPr>
                <w:i w:val="0"/>
                <w:szCs w:val="20"/>
              </w:rPr>
              <w:t>Židenice</w:t>
            </w:r>
            <w:r w:rsidR="00654208">
              <w:rPr>
                <w:i w:val="0"/>
                <w:szCs w:val="20"/>
              </w:rPr>
              <w:t xml:space="preserve">, </w:t>
            </w:r>
            <w:r>
              <w:rPr>
                <w:i w:val="0"/>
                <w:szCs w:val="20"/>
              </w:rPr>
              <w:t>dům č. p. 3526</w:t>
            </w:r>
            <w:r w:rsidR="00654208">
              <w:rPr>
                <w:i w:val="0"/>
                <w:szCs w:val="20"/>
              </w:rPr>
              <w:t>, 0.</w:t>
            </w:r>
            <w:r>
              <w:rPr>
                <w:i w:val="0"/>
                <w:szCs w:val="20"/>
              </w:rPr>
              <w:t>2</w:t>
            </w:r>
            <w:r w:rsidR="00EC43BB">
              <w:rPr>
                <w:i w:val="0"/>
                <w:szCs w:val="20"/>
              </w:rPr>
              <w:t xml:space="preserve"> m nad zemí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542BA" w:rsidRPr="00A7281E" w:rsidRDefault="00654208" w:rsidP="00E1592B">
            <w:pPr>
              <w:pStyle w:val="Zpat"/>
              <w:spacing w:before="0" w:after="0"/>
              <w:jc w:val="center"/>
              <w:rPr>
                <w:i w:val="0"/>
                <w:szCs w:val="20"/>
              </w:rPr>
            </w:pPr>
            <w:r>
              <w:rPr>
                <w:i w:val="0"/>
                <w:szCs w:val="20"/>
              </w:rPr>
              <w:t>2</w:t>
            </w:r>
            <w:r w:rsidR="00B02709">
              <w:rPr>
                <w:i w:val="0"/>
                <w:szCs w:val="20"/>
              </w:rPr>
              <w:t>08</w:t>
            </w:r>
            <w:r>
              <w:rPr>
                <w:i w:val="0"/>
                <w:szCs w:val="20"/>
              </w:rPr>
              <w:t>.</w:t>
            </w:r>
            <w:r w:rsidR="00B02709">
              <w:rPr>
                <w:i w:val="0"/>
                <w:szCs w:val="20"/>
              </w:rPr>
              <w:t>838</w:t>
            </w:r>
          </w:p>
        </w:tc>
      </w:tr>
      <w:tr w:rsidR="00654208" w:rsidTr="00654208">
        <w:trPr>
          <w:cantSplit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54208" w:rsidRPr="0014438D" w:rsidRDefault="00654208" w:rsidP="00654208">
            <w:pPr>
              <w:pStyle w:val="Nadpis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JM-071-</w:t>
            </w:r>
            <w:r w:rsidR="00B02709">
              <w:rPr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54208" w:rsidRPr="00A7281E" w:rsidRDefault="00B02709" w:rsidP="00654208">
            <w:pPr>
              <w:pStyle w:val="Zpat"/>
              <w:tabs>
                <w:tab w:val="left" w:pos="1150"/>
              </w:tabs>
              <w:spacing w:before="0" w:after="0"/>
              <w:rPr>
                <w:i w:val="0"/>
                <w:szCs w:val="20"/>
              </w:rPr>
            </w:pPr>
            <w:r>
              <w:rPr>
                <w:i w:val="0"/>
                <w:szCs w:val="20"/>
              </w:rPr>
              <w:t>Židenice, dům č. p. 857, 0.4 m nad zemí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54208" w:rsidRPr="00A7281E" w:rsidRDefault="00654208" w:rsidP="00654208">
            <w:pPr>
              <w:pStyle w:val="Zpat"/>
              <w:spacing w:before="0" w:after="0"/>
              <w:jc w:val="center"/>
              <w:rPr>
                <w:i w:val="0"/>
                <w:szCs w:val="20"/>
              </w:rPr>
            </w:pPr>
            <w:r>
              <w:rPr>
                <w:i w:val="0"/>
                <w:szCs w:val="20"/>
              </w:rPr>
              <w:t>2</w:t>
            </w:r>
            <w:r w:rsidR="00B02709">
              <w:rPr>
                <w:i w:val="0"/>
                <w:szCs w:val="20"/>
              </w:rPr>
              <w:t>06</w:t>
            </w:r>
            <w:r>
              <w:rPr>
                <w:i w:val="0"/>
                <w:szCs w:val="20"/>
              </w:rPr>
              <w:t>.</w:t>
            </w:r>
            <w:r w:rsidR="00B02709">
              <w:rPr>
                <w:i w:val="0"/>
                <w:szCs w:val="20"/>
              </w:rPr>
              <w:t>913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4" w:name="_Toc427073388"/>
      <w:r>
        <w:rPr>
          <w:sz w:val="24"/>
        </w:rPr>
        <w:t>URČOVANÉ BODY</w:t>
      </w:r>
      <w:bookmarkEnd w:id="4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B02709" w:rsidTr="008C6522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02709" w:rsidRDefault="00B02709" w:rsidP="008C6522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02709" w:rsidRDefault="00B02709" w:rsidP="008C6522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02709" w:rsidRDefault="00B02709" w:rsidP="008C6522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2709" w:rsidRDefault="00B02709" w:rsidP="008C6522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B02709" w:rsidRPr="00940A5F" w:rsidTr="008C6522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2709" w:rsidRPr="00940A5F" w:rsidRDefault="00B02709" w:rsidP="008C6522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 xml:space="preserve">5001 </w:t>
            </w:r>
            <w:r>
              <w:rPr>
                <w:rFonts w:ascii="Arial" w:hAnsi="Arial" w:cs="Arial"/>
                <w:i/>
                <w:lang w:val="en"/>
              </w:rPr>
              <w:t>(</w:t>
            </w:r>
            <w:proofErr w:type="spellStart"/>
            <w:r>
              <w:rPr>
                <w:rFonts w:ascii="Arial" w:hAnsi="Arial" w:cs="Arial"/>
                <w:i/>
                <w:lang w:val="en"/>
              </w:rPr>
              <w:t>geohřeb</w:t>
            </w:r>
            <w:proofErr w:type="spellEnd"/>
            <w:r w:rsidRPr="00940A5F">
              <w:rPr>
                <w:rFonts w:ascii="Arial" w:hAnsi="Arial" w:cs="Arial"/>
                <w:i/>
                <w:lang w:val="en"/>
              </w:rPr>
              <w:t>)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709" w:rsidRPr="00940A5F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595720.26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709" w:rsidRPr="00940A5F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1159875.24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709" w:rsidRPr="00940A5F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207.67</w:t>
            </w:r>
          </w:p>
        </w:tc>
      </w:tr>
      <w:tr w:rsidR="00B02709" w:rsidRPr="00940A5F" w:rsidTr="008C6522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02709" w:rsidRDefault="00B02709" w:rsidP="008C6522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>5002</w:t>
            </w:r>
            <w:r w:rsidR="001E4073">
              <w:rPr>
                <w:rFonts w:ascii="Arial" w:hAnsi="Arial" w:cs="Arial"/>
                <w:b/>
                <w:lang w:val="en"/>
              </w:rPr>
              <w:t xml:space="preserve"> </w:t>
            </w:r>
            <w:r w:rsidR="001E4073">
              <w:rPr>
                <w:rFonts w:ascii="Arial" w:hAnsi="Arial" w:cs="Arial"/>
                <w:i/>
                <w:lang w:val="en"/>
              </w:rPr>
              <w:t>(</w:t>
            </w:r>
            <w:proofErr w:type="spellStart"/>
            <w:r w:rsidR="001E4073">
              <w:rPr>
                <w:rFonts w:ascii="Arial" w:hAnsi="Arial" w:cs="Arial"/>
                <w:i/>
                <w:lang w:val="en"/>
              </w:rPr>
              <w:t>geohřeb</w:t>
            </w:r>
            <w:proofErr w:type="spellEnd"/>
            <w:r w:rsidR="001E4073" w:rsidRPr="00940A5F">
              <w:rPr>
                <w:rFonts w:ascii="Arial" w:hAnsi="Arial" w:cs="Arial"/>
                <w:i/>
                <w:lang w:val="en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709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595628.44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709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1159922.16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709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209.82</w:t>
            </w:r>
          </w:p>
        </w:tc>
      </w:tr>
      <w:tr w:rsidR="00B02709" w:rsidRPr="00940A5F" w:rsidTr="008C6522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02709" w:rsidRPr="00940A5F" w:rsidRDefault="00B02709" w:rsidP="008C6522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>500</w:t>
            </w:r>
            <w:r w:rsidR="001E4073">
              <w:rPr>
                <w:rFonts w:ascii="Arial" w:hAnsi="Arial" w:cs="Arial"/>
                <w:b/>
                <w:lang w:val="en"/>
              </w:rPr>
              <w:t xml:space="preserve">3 </w:t>
            </w:r>
            <w:r w:rsidR="001E4073">
              <w:rPr>
                <w:rFonts w:ascii="Arial" w:hAnsi="Arial" w:cs="Arial"/>
                <w:i/>
                <w:lang w:val="en"/>
              </w:rPr>
              <w:t>(</w:t>
            </w:r>
            <w:proofErr w:type="spellStart"/>
            <w:r w:rsidR="001E4073">
              <w:rPr>
                <w:rFonts w:ascii="Arial" w:hAnsi="Arial" w:cs="Arial"/>
                <w:i/>
                <w:lang w:val="en"/>
              </w:rPr>
              <w:t>poklop</w:t>
            </w:r>
            <w:proofErr w:type="spellEnd"/>
            <w:r w:rsidR="001E4073" w:rsidRPr="00940A5F">
              <w:rPr>
                <w:rFonts w:ascii="Arial" w:hAnsi="Arial" w:cs="Arial"/>
                <w:i/>
                <w:lang w:val="en"/>
              </w:rPr>
              <w:t>)</w:t>
            </w:r>
            <w:r w:rsidRPr="00940A5F">
              <w:rPr>
                <w:rFonts w:ascii="Arial" w:hAnsi="Arial" w:cs="Arial"/>
                <w:b/>
                <w:lang w:val="en"/>
              </w:rPr>
              <w:t xml:space="preserve">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02709" w:rsidRPr="00940A5F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595682.55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02709" w:rsidRPr="00940A5F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1159986.50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2709" w:rsidRPr="00940A5F" w:rsidRDefault="001E4073" w:rsidP="001E4073">
            <w:pPr>
              <w:jc w:val="center"/>
              <w:rPr>
                <w:rFonts w:eastAsia="MS Mincho" w:cs="Arial"/>
              </w:rPr>
            </w:pPr>
            <w:r w:rsidRPr="001E4073">
              <w:rPr>
                <w:rFonts w:eastAsia="MS Mincho" w:cs="Arial"/>
              </w:rPr>
              <w:t>208.25</w:t>
            </w:r>
          </w:p>
        </w:tc>
      </w:tr>
    </w:tbl>
    <w:p w:rsidR="00B02709" w:rsidRPr="00B02709" w:rsidRDefault="00B02709" w:rsidP="00B02709">
      <w:pPr>
        <w:pStyle w:val="Bntext"/>
      </w:pPr>
    </w:p>
    <w:sectPr w:rsidR="00B02709" w:rsidRPr="00B02709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B02709">
          <w:pPr>
            <w:pStyle w:val="Zpat"/>
          </w:pPr>
          <w:r>
            <w:t>touskova</w:t>
          </w:r>
          <w:r w:rsidR="00E02123">
            <w:t>_ssv.docx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FB13D4">
            <w:rPr>
              <w:noProof/>
            </w:rPr>
            <w:t>2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6E5242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72576" behindDoc="0" locked="0" layoutInCell="1" allowOverlap="1" wp14:anchorId="051F7BCC" wp14:editId="23DCF32A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B0768">
            <w:t>,</w:t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3B0768" w:rsidRDefault="00455009" w:rsidP="00455009">
          <w:pPr>
            <w:pStyle w:val="Zhlav"/>
            <w:jc w:val="right"/>
          </w:pPr>
          <w:r>
            <w:t>B</w:t>
          </w:r>
          <w:r w:rsidR="00654208">
            <w:t>rno,</w:t>
          </w:r>
          <w:r w:rsidR="00B02709">
            <w:t xml:space="preserve"> Touškova</w:t>
          </w:r>
          <w:r w:rsidR="00FB13D4">
            <w:t xml:space="preserve"> - </w:t>
          </w:r>
          <w:r w:rsidR="00B02709">
            <w:t>rekonstrukce</w:t>
          </w:r>
          <w:r w:rsidR="00654208">
            <w:t xml:space="preserve"> kanalizace</w:t>
          </w:r>
          <w:r w:rsidR="00B02709">
            <w:t xml:space="preserve"> a vodovodu</w:t>
          </w:r>
          <w:r w:rsidR="0014438D">
            <w:t xml:space="preserve"> </w:t>
          </w:r>
        </w:p>
      </w:tc>
    </w:tr>
    <w:tr w:rsidR="00083475" w:rsidTr="006E5242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B02709" w:rsidP="00CC15A0">
          <w:pPr>
            <w:pStyle w:val="Zhlav"/>
            <w:jc w:val="right"/>
          </w:pPr>
          <w:r>
            <w:t>01</w:t>
          </w:r>
          <w:r w:rsidR="00FB13D4">
            <w:t>8183</w:t>
          </w:r>
          <w:r>
            <w:t>A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537B7"/>
    <w:rsid w:val="00083475"/>
    <w:rsid w:val="000968F8"/>
    <w:rsid w:val="00122388"/>
    <w:rsid w:val="00144079"/>
    <w:rsid w:val="0014438D"/>
    <w:rsid w:val="001630F7"/>
    <w:rsid w:val="001A14B6"/>
    <w:rsid w:val="001A7ED7"/>
    <w:rsid w:val="001B648C"/>
    <w:rsid w:val="001E4073"/>
    <w:rsid w:val="001E5C91"/>
    <w:rsid w:val="002068D1"/>
    <w:rsid w:val="0021707F"/>
    <w:rsid w:val="002252E7"/>
    <w:rsid w:val="002363E6"/>
    <w:rsid w:val="00282544"/>
    <w:rsid w:val="00317440"/>
    <w:rsid w:val="0031771A"/>
    <w:rsid w:val="003B0768"/>
    <w:rsid w:val="003B501C"/>
    <w:rsid w:val="003F0EB2"/>
    <w:rsid w:val="003F5828"/>
    <w:rsid w:val="00436C10"/>
    <w:rsid w:val="00442985"/>
    <w:rsid w:val="004542BA"/>
    <w:rsid w:val="00455009"/>
    <w:rsid w:val="00495359"/>
    <w:rsid w:val="004B1E2C"/>
    <w:rsid w:val="004B59CF"/>
    <w:rsid w:val="00555FE0"/>
    <w:rsid w:val="00564990"/>
    <w:rsid w:val="00576F38"/>
    <w:rsid w:val="005974BB"/>
    <w:rsid w:val="005D1FCD"/>
    <w:rsid w:val="00642B11"/>
    <w:rsid w:val="00654208"/>
    <w:rsid w:val="0066232F"/>
    <w:rsid w:val="00675A8D"/>
    <w:rsid w:val="006E5242"/>
    <w:rsid w:val="00713428"/>
    <w:rsid w:val="00732AA4"/>
    <w:rsid w:val="00763564"/>
    <w:rsid w:val="007F77A8"/>
    <w:rsid w:val="00823288"/>
    <w:rsid w:val="008D5D11"/>
    <w:rsid w:val="00907EFA"/>
    <w:rsid w:val="00970C04"/>
    <w:rsid w:val="0098455C"/>
    <w:rsid w:val="009C4A19"/>
    <w:rsid w:val="009C63FD"/>
    <w:rsid w:val="009D1500"/>
    <w:rsid w:val="009F30CB"/>
    <w:rsid w:val="009F5BB6"/>
    <w:rsid w:val="00A10F67"/>
    <w:rsid w:val="00AC3BA3"/>
    <w:rsid w:val="00AD024F"/>
    <w:rsid w:val="00B02709"/>
    <w:rsid w:val="00B04D0B"/>
    <w:rsid w:val="00B10DBD"/>
    <w:rsid w:val="00B323E0"/>
    <w:rsid w:val="00BA2B25"/>
    <w:rsid w:val="00BF796C"/>
    <w:rsid w:val="00C45D3A"/>
    <w:rsid w:val="00CA78B9"/>
    <w:rsid w:val="00CC15A0"/>
    <w:rsid w:val="00CC400E"/>
    <w:rsid w:val="00CE20D3"/>
    <w:rsid w:val="00D34372"/>
    <w:rsid w:val="00D543DA"/>
    <w:rsid w:val="00D62C9D"/>
    <w:rsid w:val="00D72309"/>
    <w:rsid w:val="00E02123"/>
    <w:rsid w:val="00E10D8E"/>
    <w:rsid w:val="00E71D04"/>
    <w:rsid w:val="00EA7908"/>
    <w:rsid w:val="00EC43BB"/>
    <w:rsid w:val="00EE77CD"/>
    <w:rsid w:val="00F177C0"/>
    <w:rsid w:val="00F2468B"/>
    <w:rsid w:val="00F83C29"/>
    <w:rsid w:val="00F84E87"/>
    <w:rsid w:val="00F93BDD"/>
    <w:rsid w:val="00FA51F1"/>
    <w:rsid w:val="00FB13D4"/>
    <w:rsid w:val="00FC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;"/>
  <w14:docId w14:val="62F6B55F"/>
  <w15:docId w15:val="{80C1CB8E-6666-487D-9C32-84A03FC8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6">
    <w:name w:val="heading 6"/>
    <w:basedOn w:val="Normln"/>
    <w:next w:val="Normln"/>
    <w:link w:val="Nadpis6Char"/>
    <w:qFormat/>
    <w:rsid w:val="004542BA"/>
    <w:pPr>
      <w:keepNext/>
      <w:jc w:val="right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  <w:style w:type="paragraph" w:styleId="Prosttext">
    <w:name w:val="Plain Text"/>
    <w:basedOn w:val="Normln"/>
    <w:link w:val="ProsttextChar"/>
    <w:unhideWhenUsed/>
    <w:rsid w:val="004B1E2C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B1E2C"/>
    <w:rPr>
      <w:rFonts w:ascii="Consolas" w:hAnsi="Consolas" w:cs="Consolas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3F5828"/>
    <w:pPr>
      <w:ind w:left="720"/>
      <w:contextualSpacing/>
    </w:pPr>
  </w:style>
  <w:style w:type="character" w:customStyle="1" w:styleId="Nadpis6Char">
    <w:name w:val="Nadpis 6 Char"/>
    <w:basedOn w:val="Standardnpsmoodstavce"/>
    <w:link w:val="Nadpis6"/>
    <w:rsid w:val="004542BA"/>
    <w:rPr>
      <w:rFonts w:ascii="Arial" w:hAnsi="Arial"/>
      <w:sz w:val="24"/>
      <w:szCs w:val="24"/>
    </w:rPr>
  </w:style>
  <w:style w:type="paragraph" w:styleId="FormtovanvHTML">
    <w:name w:val="HTML Preformatted"/>
    <w:basedOn w:val="Normln"/>
    <w:link w:val="FormtovanvHTMLChar"/>
    <w:rsid w:val="00EC4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EC43BB"/>
    <w:rPr>
      <w:rFonts w:ascii="Courier New" w:hAnsi="Courier New" w:cs="Courier New"/>
    </w:rPr>
  </w:style>
  <w:style w:type="character" w:customStyle="1" w:styleId="ZhlavChar">
    <w:name w:val="Záhlaví Char"/>
    <w:basedOn w:val="Standardnpsmoodstavce"/>
    <w:link w:val="Zhlav"/>
    <w:rsid w:val="00455009"/>
    <w:rPr>
      <w:rFonts w:ascii="Arial" w:hAnsi="Arial"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0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220</TotalTime>
  <Pages>2</Pages>
  <Words>123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Lavicka, Martin</cp:lastModifiedBy>
  <cp:revision>51</cp:revision>
  <cp:lastPrinted>2017-03-20T14:43:00Z</cp:lastPrinted>
  <dcterms:created xsi:type="dcterms:W3CDTF">2015-08-14T14:54:00Z</dcterms:created>
  <dcterms:modified xsi:type="dcterms:W3CDTF">2018-08-03T12:54:00Z</dcterms:modified>
</cp:coreProperties>
</file>