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CDD" w:rsidRDefault="00083CDD" w:rsidP="00113C96">
      <w:pPr>
        <w:jc w:val="center"/>
        <w:rPr>
          <w:color w:val="000000" w:themeColor="text1"/>
        </w:rPr>
      </w:pPr>
    </w:p>
    <w:p w:rsidR="00113C96" w:rsidRDefault="00113C96" w:rsidP="00113C96">
      <w:pPr>
        <w:jc w:val="center"/>
        <w:rPr>
          <w:color w:val="000000" w:themeColor="text1"/>
        </w:rPr>
      </w:pPr>
    </w:p>
    <w:p w:rsidR="00113C96" w:rsidRDefault="00113C96" w:rsidP="00113C96">
      <w:pPr>
        <w:jc w:val="center"/>
        <w:rPr>
          <w:color w:val="000000" w:themeColor="text1"/>
        </w:rPr>
      </w:pPr>
    </w:p>
    <w:p w:rsidR="00113C96" w:rsidRDefault="00113C96" w:rsidP="00113C96">
      <w:pPr>
        <w:jc w:val="center"/>
        <w:rPr>
          <w:color w:val="000000" w:themeColor="text1"/>
        </w:rPr>
      </w:pPr>
    </w:p>
    <w:tbl>
      <w:tblPr>
        <w:tblpPr w:leftFromText="141" w:rightFromText="141" w:vertAnchor="text" w:horzAnchor="margin" w:tblpY="196"/>
        <w:tblW w:w="8504" w:type="dxa"/>
        <w:tblCellMar>
          <w:left w:w="0" w:type="dxa"/>
          <w:right w:w="0" w:type="dxa"/>
        </w:tblCellMar>
        <w:tblLook w:val="04A0" w:firstRow="1" w:lastRow="0" w:firstColumn="1" w:lastColumn="0" w:noHBand="0" w:noVBand="1"/>
      </w:tblPr>
      <w:tblGrid>
        <w:gridCol w:w="2834"/>
        <w:gridCol w:w="1418"/>
        <w:gridCol w:w="1417"/>
        <w:gridCol w:w="1417"/>
        <w:gridCol w:w="1418"/>
      </w:tblGrid>
      <w:tr w:rsidR="00990294" w:rsidRPr="00FA37AC" w:rsidTr="00990294">
        <w:trPr>
          <w:trHeight w:val="510"/>
        </w:trPr>
        <w:tc>
          <w:tcPr>
            <w:tcW w:w="8504" w:type="dxa"/>
            <w:gridSpan w:val="5"/>
            <w:tcBorders>
              <w:top w:val="single" w:sz="4" w:space="0" w:color="auto"/>
              <w:bottom w:val="single" w:sz="4" w:space="0" w:color="auto"/>
            </w:tcBorders>
            <w:shd w:val="clear" w:color="auto" w:fill="auto"/>
            <w:vAlign w:val="center"/>
          </w:tcPr>
          <w:p w:rsidR="00990294" w:rsidRPr="00FA37AC" w:rsidRDefault="004477CA" w:rsidP="00990294">
            <w:pPr>
              <w:jc w:val="left"/>
              <w:rPr>
                <w:rFonts w:cs="Arial"/>
                <w:caps/>
                <w:color w:val="000000"/>
                <w:sz w:val="30"/>
                <w:szCs w:val="30"/>
              </w:rPr>
            </w:pPr>
            <w:sdt>
              <w:sdtPr>
                <w:rPr>
                  <w:rFonts w:cs="Arial"/>
                  <w:bCs/>
                  <w:caps/>
                  <w:color w:val="000000" w:themeColor="text1"/>
                  <w:sz w:val="30"/>
                  <w:szCs w:val="30"/>
                </w:rPr>
                <w:alias w:val="Číslo přílohy"/>
                <w:tag w:val="PrilCislo"/>
                <w:id w:val="65618576"/>
                <w:text/>
              </w:sdtPr>
              <w:sdtEndPr/>
              <w:sdtContent>
                <w:proofErr w:type="gramStart"/>
                <w:r w:rsidR="00F82935" w:rsidRPr="00FA37AC">
                  <w:rPr>
                    <w:rFonts w:cs="Arial"/>
                    <w:bCs/>
                    <w:caps/>
                    <w:color w:val="000000" w:themeColor="text1"/>
                    <w:sz w:val="30"/>
                    <w:szCs w:val="30"/>
                  </w:rPr>
                  <w:t>D.1.2</w:t>
                </w:r>
                <w:r w:rsidR="00007AFE" w:rsidRPr="00FA37AC">
                  <w:rPr>
                    <w:rFonts w:cs="Arial"/>
                    <w:bCs/>
                    <w:caps/>
                    <w:color w:val="000000" w:themeColor="text1"/>
                    <w:sz w:val="30"/>
                    <w:szCs w:val="30"/>
                  </w:rPr>
                  <w:t>.1</w:t>
                </w:r>
                <w:proofErr w:type="gramEnd"/>
              </w:sdtContent>
            </w:sdt>
            <w:r w:rsidR="00990294" w:rsidRPr="00FA37AC">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007AFE" w:rsidRPr="00FA37AC">
                  <w:rPr>
                    <w:rFonts w:cs="Arial"/>
                    <w:bCs/>
                    <w:caps/>
                    <w:color w:val="000000" w:themeColor="text1"/>
                    <w:sz w:val="30"/>
                    <w:szCs w:val="30"/>
                  </w:rPr>
                  <w:t>technická ZPRÁVA</w:t>
                </w:r>
              </w:sdtContent>
            </w:sdt>
          </w:p>
        </w:tc>
      </w:tr>
      <w:tr w:rsidR="00990294" w:rsidRPr="00FA37AC" w:rsidTr="00990294">
        <w:trPr>
          <w:trHeight w:val="227"/>
        </w:trPr>
        <w:tc>
          <w:tcPr>
            <w:tcW w:w="7086" w:type="dxa"/>
            <w:gridSpan w:val="4"/>
            <w:tcBorders>
              <w:top w:val="single" w:sz="4" w:space="0" w:color="auto"/>
              <w:bottom w:val="single" w:sz="4" w:space="0" w:color="auto"/>
              <w:right w:val="single" w:sz="4" w:space="0" w:color="auto"/>
            </w:tcBorders>
            <w:shd w:val="clear" w:color="auto" w:fill="auto"/>
            <w:tcMar>
              <w:top w:w="113" w:type="dxa"/>
              <w:bottom w:w="57" w:type="dxa"/>
              <w:right w:w="113" w:type="dxa"/>
            </w:tcMar>
          </w:tcPr>
          <w:p w:rsidR="00990294" w:rsidRPr="00FA37AC" w:rsidRDefault="00990294" w:rsidP="00990294">
            <w:pPr>
              <w:spacing w:after="120"/>
              <w:jc w:val="left"/>
              <w:rPr>
                <w:rFonts w:cs="Arial"/>
                <w:bCs/>
                <w:caps/>
                <w:color w:val="000000"/>
                <w:sz w:val="12"/>
                <w:szCs w:val="12"/>
              </w:rPr>
            </w:pPr>
            <w:r w:rsidRPr="00FA37AC">
              <w:rPr>
                <w:rFonts w:cs="Arial"/>
                <w:bCs/>
                <w:caps/>
                <w:color w:val="000000"/>
                <w:sz w:val="12"/>
                <w:szCs w:val="12"/>
              </w:rPr>
              <w:t>ÚPLNÝ NÁZEV AKCE (PROJEKTU):</w:t>
            </w:r>
          </w:p>
          <w:p w:rsidR="00990294" w:rsidRPr="00FA37AC" w:rsidRDefault="00990294" w:rsidP="00990294">
            <w:pPr>
              <w:jc w:val="left"/>
              <w:rPr>
                <w:rFonts w:cs="Arial"/>
                <w:bCs/>
                <w:caps/>
                <w:color w:val="000000"/>
                <w:sz w:val="18"/>
                <w:szCs w:val="18"/>
              </w:rPr>
            </w:pPr>
            <w:r w:rsidRPr="00FA37AC">
              <w:rPr>
                <w:rFonts w:cs="Arial"/>
                <w:bCs/>
                <w:color w:val="000000"/>
                <w:sz w:val="18"/>
                <w:szCs w:val="18"/>
              </w:rPr>
              <w:t xml:space="preserve">Brno, Babická - výstavba splaškové kanalizace  </w:t>
            </w:r>
            <w:r w:rsidR="00773446" w:rsidRPr="00FA37AC">
              <w:rPr>
                <w:rFonts w:cs="Arial"/>
                <w:bCs/>
                <w:color w:val="000000"/>
                <w:sz w:val="18"/>
                <w:szCs w:val="18"/>
              </w:rPr>
              <w:t xml:space="preserve">(2. a 3. etapa)  </w:t>
            </w:r>
          </w:p>
        </w:tc>
        <w:tc>
          <w:tcPr>
            <w:tcW w:w="1418" w:type="dxa"/>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990294" w:rsidRPr="00FA37AC" w:rsidRDefault="00990294" w:rsidP="00990294">
            <w:pPr>
              <w:spacing w:after="120"/>
              <w:jc w:val="left"/>
              <w:rPr>
                <w:rFonts w:cs="Arial"/>
                <w:bCs/>
                <w:caps/>
                <w:color w:val="000000"/>
                <w:sz w:val="12"/>
                <w:szCs w:val="12"/>
              </w:rPr>
            </w:pPr>
            <w:r w:rsidRPr="00FA37AC">
              <w:rPr>
                <w:rFonts w:cs="Arial"/>
                <w:bCs/>
                <w:caps/>
                <w:color w:val="000000"/>
                <w:sz w:val="12"/>
                <w:szCs w:val="12"/>
              </w:rPr>
              <w:t>Datum:</w:t>
            </w:r>
          </w:p>
          <w:p w:rsidR="00990294" w:rsidRPr="00FA37AC" w:rsidRDefault="00990294" w:rsidP="00990294">
            <w:pPr>
              <w:jc w:val="left"/>
              <w:rPr>
                <w:rFonts w:cs="Arial"/>
                <w:bCs/>
                <w:caps/>
                <w:color w:val="000000"/>
                <w:sz w:val="18"/>
                <w:szCs w:val="18"/>
              </w:rPr>
            </w:pPr>
            <w:r w:rsidRPr="00FA37AC">
              <w:rPr>
                <w:color w:val="000000"/>
                <w:sz w:val="18"/>
                <w:szCs w:val="18"/>
              </w:rPr>
              <w:t>03/2018</w:t>
            </w:r>
          </w:p>
        </w:tc>
      </w:tr>
      <w:tr w:rsidR="00990294" w:rsidRPr="00FA37AC" w:rsidTr="00990294">
        <w:trPr>
          <w:trHeight w:val="477"/>
        </w:trPr>
        <w:tc>
          <w:tcPr>
            <w:tcW w:w="4252" w:type="dxa"/>
            <w:gridSpan w:val="2"/>
            <w:tcBorders>
              <w:top w:val="single" w:sz="4" w:space="0" w:color="auto"/>
              <w:bottom w:val="single" w:sz="4" w:space="0" w:color="auto"/>
              <w:right w:val="single" w:sz="4" w:space="0" w:color="auto"/>
            </w:tcBorders>
            <w:shd w:val="clear" w:color="auto" w:fill="auto"/>
            <w:tcMar>
              <w:top w:w="113" w:type="dxa"/>
              <w:bottom w:w="57" w:type="dxa"/>
              <w:right w:w="113" w:type="dxa"/>
            </w:tcMar>
          </w:tcPr>
          <w:p w:rsidR="00990294" w:rsidRPr="00FA37AC" w:rsidRDefault="00990294" w:rsidP="00990294">
            <w:pPr>
              <w:spacing w:after="120"/>
              <w:jc w:val="left"/>
              <w:rPr>
                <w:rFonts w:cs="Arial"/>
                <w:bCs/>
                <w:caps/>
                <w:color w:val="000000"/>
                <w:sz w:val="12"/>
                <w:szCs w:val="12"/>
              </w:rPr>
            </w:pPr>
            <w:r w:rsidRPr="00FA37AC">
              <w:rPr>
                <w:rFonts w:cs="Arial"/>
                <w:bCs/>
                <w:caps/>
                <w:color w:val="000000"/>
                <w:sz w:val="12"/>
                <w:szCs w:val="12"/>
              </w:rPr>
              <w:t>Podnázev:</w:t>
            </w:r>
          </w:p>
          <w:p w:rsidR="00990294" w:rsidRPr="00FA37AC" w:rsidRDefault="00990294" w:rsidP="00990294">
            <w:pPr>
              <w:tabs>
                <w:tab w:val="left" w:pos="648"/>
              </w:tabs>
              <w:jc w:val="left"/>
              <w:rPr>
                <w:rFonts w:cs="Arial"/>
                <w:bCs/>
                <w:color w:val="000000"/>
                <w:sz w:val="18"/>
                <w:szCs w:val="18"/>
              </w:rPr>
            </w:pPr>
            <w:r w:rsidRPr="00FA37AC">
              <w:rPr>
                <w:color w:val="000000"/>
                <w:sz w:val="18"/>
                <w:szCs w:val="18"/>
              </w:rPr>
              <w:t xml:space="preserve"> </w:t>
            </w:r>
            <w:r w:rsidR="00D16681" w:rsidRPr="00FA37AC">
              <w:rPr>
                <w:color w:val="000000"/>
                <w:sz w:val="18"/>
                <w:szCs w:val="18"/>
              </w:rPr>
              <w:t>SO 01.2</w:t>
            </w:r>
            <w:r w:rsidRPr="00FA37AC">
              <w:rPr>
                <w:color w:val="000000"/>
                <w:sz w:val="18"/>
                <w:szCs w:val="18"/>
              </w:rPr>
              <w:t xml:space="preserve"> Splašková stoka </w:t>
            </w:r>
            <w:r w:rsidR="00773446" w:rsidRPr="00FA37AC">
              <w:rPr>
                <w:color w:val="000000"/>
                <w:sz w:val="18"/>
                <w:szCs w:val="18"/>
              </w:rPr>
              <w:t>–</w:t>
            </w:r>
            <w:r w:rsidRPr="00FA37AC">
              <w:rPr>
                <w:color w:val="000000"/>
                <w:sz w:val="18"/>
                <w:szCs w:val="18"/>
              </w:rPr>
              <w:t xml:space="preserve"> etapa</w:t>
            </w:r>
            <w:r w:rsidR="00773446" w:rsidRPr="00FA37AC">
              <w:rPr>
                <w:rFonts w:cs="Arial"/>
                <w:bCs/>
                <w:color w:val="000000"/>
                <w:sz w:val="18"/>
                <w:szCs w:val="18"/>
              </w:rPr>
              <w:t xml:space="preserve"> 2. a 3. etapa  </w:t>
            </w:r>
          </w:p>
        </w:tc>
        <w:tc>
          <w:tcPr>
            <w:tcW w:w="4252" w:type="dxa"/>
            <w:gridSpan w:val="3"/>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990294" w:rsidRPr="00FA37AC" w:rsidRDefault="00990294" w:rsidP="00990294">
            <w:pPr>
              <w:spacing w:after="120"/>
              <w:jc w:val="left"/>
              <w:rPr>
                <w:rFonts w:cs="Arial"/>
                <w:bCs/>
                <w:caps/>
                <w:color w:val="000000"/>
                <w:sz w:val="12"/>
                <w:szCs w:val="12"/>
              </w:rPr>
            </w:pPr>
            <w:r w:rsidRPr="00FA37AC">
              <w:rPr>
                <w:rFonts w:cs="Arial"/>
                <w:bCs/>
                <w:caps/>
                <w:color w:val="000000"/>
                <w:sz w:val="12"/>
                <w:szCs w:val="12"/>
              </w:rPr>
              <w:t>stupeň projektové dokumentace:</w:t>
            </w:r>
          </w:p>
          <w:p w:rsidR="00990294" w:rsidRPr="00FA37AC" w:rsidRDefault="004477CA" w:rsidP="00990294">
            <w:pPr>
              <w:jc w:val="left"/>
              <w:rPr>
                <w:rFonts w:cs="Arial"/>
                <w:bCs/>
                <w:color w:val="000000"/>
                <w:sz w:val="18"/>
                <w:szCs w:val="18"/>
              </w:rPr>
            </w:pPr>
            <w:sdt>
              <w:sdtPr>
                <w:rPr>
                  <w:color w:val="000000" w:themeColor="text1"/>
                  <w:sz w:val="18"/>
                  <w:szCs w:val="18"/>
                </w:rPr>
                <w:alias w:val="Stupeň PD"/>
                <w:tag w:val="Stupen"/>
                <w:id w:val="-281964322"/>
                <w:text/>
              </w:sdtPr>
              <w:sdtEndPr/>
              <w:sdtContent>
                <w:r w:rsidR="00773446" w:rsidRPr="00FA37AC">
                  <w:rPr>
                    <w:color w:val="000000" w:themeColor="text1"/>
                    <w:sz w:val="18"/>
                    <w:szCs w:val="18"/>
                  </w:rPr>
                  <w:t>Dokumentace pro vydání společného povolení</w:t>
                </w:r>
              </w:sdtContent>
            </w:sdt>
          </w:p>
        </w:tc>
      </w:tr>
      <w:tr w:rsidR="00990294" w:rsidRPr="00FA37AC" w:rsidTr="00990294">
        <w:trPr>
          <w:trHeight w:val="477"/>
        </w:trPr>
        <w:tc>
          <w:tcPr>
            <w:tcW w:w="4252" w:type="dxa"/>
            <w:gridSpan w:val="2"/>
            <w:tcBorders>
              <w:top w:val="single" w:sz="4" w:space="0" w:color="auto"/>
              <w:bottom w:val="single" w:sz="4" w:space="0" w:color="auto"/>
              <w:right w:val="single" w:sz="4" w:space="0" w:color="auto"/>
            </w:tcBorders>
            <w:shd w:val="clear" w:color="auto" w:fill="auto"/>
            <w:tcMar>
              <w:top w:w="113" w:type="dxa"/>
              <w:bottom w:w="57" w:type="dxa"/>
              <w:right w:w="113" w:type="dxa"/>
            </w:tcMar>
          </w:tcPr>
          <w:p w:rsidR="00990294" w:rsidRPr="00FA37AC" w:rsidRDefault="00990294" w:rsidP="00990294">
            <w:pPr>
              <w:spacing w:after="120"/>
              <w:jc w:val="left"/>
              <w:rPr>
                <w:rFonts w:cs="Arial"/>
                <w:bCs/>
                <w:caps/>
                <w:color w:val="000000"/>
                <w:sz w:val="12"/>
                <w:szCs w:val="12"/>
              </w:rPr>
            </w:pPr>
            <w:r w:rsidRPr="00FA37AC">
              <w:rPr>
                <w:rFonts w:cs="Arial"/>
                <w:bCs/>
                <w:caps/>
                <w:color w:val="000000"/>
                <w:sz w:val="12"/>
                <w:szCs w:val="12"/>
              </w:rPr>
              <w:t>Objednatel:</w:t>
            </w:r>
          </w:p>
          <w:p w:rsidR="00990294" w:rsidRPr="00FA37AC" w:rsidRDefault="00990294" w:rsidP="00990294">
            <w:pPr>
              <w:tabs>
                <w:tab w:val="left" w:pos="648"/>
              </w:tabs>
              <w:jc w:val="left"/>
              <w:rPr>
                <w:rFonts w:cs="Arial"/>
                <w:bCs/>
                <w:sz w:val="18"/>
                <w:szCs w:val="18"/>
              </w:rPr>
            </w:pPr>
            <w:r w:rsidRPr="00FA37AC">
              <w:rPr>
                <w:rFonts w:cs="Arial"/>
                <w:bCs/>
                <w:sz w:val="18"/>
                <w:szCs w:val="18"/>
              </w:rPr>
              <w:t xml:space="preserve">Statutární město Brno, Městská část </w:t>
            </w:r>
          </w:p>
          <w:p w:rsidR="00990294" w:rsidRPr="00FA37AC" w:rsidRDefault="00990294" w:rsidP="00990294">
            <w:pPr>
              <w:tabs>
                <w:tab w:val="left" w:pos="648"/>
              </w:tabs>
              <w:jc w:val="left"/>
              <w:rPr>
                <w:rFonts w:cs="Arial"/>
                <w:bCs/>
                <w:color w:val="000000"/>
                <w:sz w:val="18"/>
                <w:szCs w:val="18"/>
              </w:rPr>
            </w:pPr>
            <w:r w:rsidRPr="00FA37AC">
              <w:rPr>
                <w:rFonts w:cs="Arial"/>
                <w:bCs/>
                <w:sz w:val="18"/>
                <w:szCs w:val="18"/>
              </w:rPr>
              <w:t>Brno - Maloměřice a Obřany</w:t>
            </w:r>
          </w:p>
        </w:tc>
        <w:tc>
          <w:tcPr>
            <w:tcW w:w="4252" w:type="dxa"/>
            <w:gridSpan w:val="3"/>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990294" w:rsidRPr="00FA37AC" w:rsidRDefault="00990294" w:rsidP="00990294">
            <w:pPr>
              <w:spacing w:after="120"/>
              <w:jc w:val="left"/>
              <w:rPr>
                <w:rFonts w:cs="Arial"/>
                <w:bCs/>
                <w:caps/>
                <w:color w:val="000000"/>
                <w:sz w:val="12"/>
                <w:szCs w:val="12"/>
              </w:rPr>
            </w:pPr>
            <w:r w:rsidRPr="00FA37AC">
              <w:rPr>
                <w:rFonts w:cs="Arial"/>
                <w:bCs/>
                <w:caps/>
                <w:color w:val="000000"/>
                <w:sz w:val="12"/>
                <w:szCs w:val="12"/>
              </w:rPr>
              <w:t>Adresa:</w:t>
            </w:r>
          </w:p>
          <w:p w:rsidR="00990294" w:rsidRPr="00FA37AC" w:rsidRDefault="00990294" w:rsidP="00990294">
            <w:pPr>
              <w:jc w:val="left"/>
              <w:rPr>
                <w:rFonts w:cs="Arial"/>
                <w:bCs/>
                <w:color w:val="000000"/>
                <w:sz w:val="18"/>
                <w:szCs w:val="18"/>
              </w:rPr>
            </w:pPr>
            <w:r w:rsidRPr="00FA37AC">
              <w:rPr>
                <w:rFonts w:cs="Arial"/>
                <w:bCs/>
                <w:color w:val="000000"/>
                <w:sz w:val="18"/>
                <w:szCs w:val="18"/>
              </w:rPr>
              <w:t>Selská 66, 614 00 Brno</w:t>
            </w:r>
          </w:p>
        </w:tc>
      </w:tr>
      <w:tr w:rsidR="00990294" w:rsidRPr="00FA37AC" w:rsidTr="00990294">
        <w:trPr>
          <w:trHeight w:val="340"/>
        </w:trPr>
        <w:tc>
          <w:tcPr>
            <w:tcW w:w="2834" w:type="dxa"/>
            <w:tcBorders>
              <w:top w:val="single" w:sz="4" w:space="0" w:color="auto"/>
              <w:bottom w:val="single" w:sz="4" w:space="0" w:color="auto"/>
              <w:right w:val="single" w:sz="4" w:space="0" w:color="auto"/>
            </w:tcBorders>
            <w:shd w:val="clear" w:color="auto" w:fill="auto"/>
            <w:tcMar>
              <w:top w:w="113" w:type="dxa"/>
              <w:bottom w:w="57" w:type="dxa"/>
              <w:right w:w="113" w:type="dxa"/>
            </w:tcMar>
          </w:tcPr>
          <w:p w:rsidR="00990294" w:rsidRPr="00FA37AC" w:rsidRDefault="00990294" w:rsidP="00990294">
            <w:pPr>
              <w:spacing w:after="120"/>
              <w:jc w:val="left"/>
              <w:rPr>
                <w:rFonts w:cs="Arial"/>
                <w:bCs/>
                <w:caps/>
                <w:color w:val="000000"/>
                <w:sz w:val="12"/>
                <w:szCs w:val="12"/>
              </w:rPr>
            </w:pPr>
            <w:r w:rsidRPr="00FA37AC">
              <w:rPr>
                <w:rFonts w:cs="Arial"/>
                <w:bCs/>
                <w:caps/>
                <w:color w:val="000000"/>
                <w:sz w:val="12"/>
                <w:szCs w:val="12"/>
              </w:rPr>
              <w:t>Zhotovitel:</w:t>
            </w:r>
          </w:p>
          <w:p w:rsidR="00990294" w:rsidRPr="00FA37AC" w:rsidRDefault="004477CA" w:rsidP="00990294">
            <w:pPr>
              <w:tabs>
                <w:tab w:val="left" w:pos="648"/>
              </w:tabs>
              <w:jc w:val="left"/>
              <w:rPr>
                <w:rFonts w:cs="Arial"/>
                <w:bCs/>
                <w:color w:val="000000"/>
                <w:sz w:val="18"/>
                <w:szCs w:val="18"/>
              </w:rPr>
            </w:pPr>
            <w:sdt>
              <w:sdtPr>
                <w:rPr>
                  <w:rFonts w:cs="Arial"/>
                  <w:bCs/>
                  <w:color w:val="000000" w:themeColor="text1"/>
                  <w:sz w:val="18"/>
                  <w:szCs w:val="18"/>
                </w:rPr>
                <w:alias w:val="Zpracovatel"/>
                <w:tag w:val="ZFirma"/>
                <w:id w:val="-312251291"/>
                <w:text/>
              </w:sdtPr>
              <w:sdtEndPr/>
              <w:sdtContent>
                <w:r w:rsidR="00F37CB4" w:rsidRPr="00FA37AC">
                  <w:rPr>
                    <w:rFonts w:cs="Arial"/>
                    <w:bCs/>
                    <w:color w:val="000000" w:themeColor="text1"/>
                    <w:sz w:val="18"/>
                    <w:szCs w:val="18"/>
                  </w:rPr>
                  <w:t>Sweco Hydroprojekt a.</w:t>
                </w:r>
                <w:r w:rsidR="00283398" w:rsidRPr="00FA37AC">
                  <w:rPr>
                    <w:rFonts w:cs="Arial"/>
                    <w:bCs/>
                    <w:color w:val="000000" w:themeColor="text1"/>
                    <w:sz w:val="18"/>
                    <w:szCs w:val="18"/>
                  </w:rPr>
                  <w:t>s. divize</w:t>
                </w:r>
                <w:r w:rsidR="00F37CB4" w:rsidRPr="00FA37AC">
                  <w:rPr>
                    <w:rFonts w:cs="Arial"/>
                    <w:bCs/>
                    <w:color w:val="000000" w:themeColor="text1"/>
                    <w:sz w:val="18"/>
                    <w:szCs w:val="18"/>
                  </w:rPr>
                  <w:t xml:space="preserve"> Morava</w:t>
                </w:r>
              </w:sdtContent>
            </w:sdt>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113" w:type="dxa"/>
              <w:bottom w:w="57" w:type="dxa"/>
              <w:right w:w="113" w:type="dxa"/>
            </w:tcMar>
          </w:tcPr>
          <w:p w:rsidR="00990294" w:rsidRPr="00FA37AC" w:rsidRDefault="00990294" w:rsidP="00990294">
            <w:pPr>
              <w:spacing w:after="120"/>
              <w:jc w:val="left"/>
              <w:rPr>
                <w:rFonts w:cs="Arial"/>
                <w:bCs/>
                <w:caps/>
                <w:color w:val="000000"/>
                <w:sz w:val="12"/>
                <w:szCs w:val="12"/>
              </w:rPr>
            </w:pPr>
            <w:r w:rsidRPr="00FA37AC">
              <w:rPr>
                <w:rFonts w:cs="Arial"/>
                <w:bCs/>
                <w:caps/>
                <w:color w:val="000000"/>
                <w:sz w:val="12"/>
                <w:szCs w:val="12"/>
              </w:rPr>
              <w:t>Adresa:</w:t>
            </w:r>
          </w:p>
          <w:p w:rsidR="00990294" w:rsidRPr="00FA37AC" w:rsidRDefault="00990294" w:rsidP="00990294">
            <w:pPr>
              <w:jc w:val="left"/>
              <w:rPr>
                <w:rFonts w:cs="Arial"/>
                <w:bCs/>
                <w:caps/>
                <w:color w:val="000000"/>
                <w:sz w:val="12"/>
                <w:szCs w:val="12"/>
              </w:rPr>
            </w:pPr>
            <w:r w:rsidRPr="00FA37AC">
              <w:rPr>
                <w:rFonts w:cs="Arial"/>
                <w:bCs/>
                <w:color w:val="000000"/>
                <w:sz w:val="18"/>
                <w:szCs w:val="18"/>
              </w:rPr>
              <w:t>Minská 18, 616 00 Brno</w:t>
            </w:r>
          </w:p>
        </w:tc>
        <w:tc>
          <w:tcPr>
            <w:tcW w:w="2835" w:type="dxa"/>
            <w:gridSpan w:val="2"/>
            <w:tcBorders>
              <w:top w:val="single" w:sz="4" w:space="0" w:color="auto"/>
              <w:left w:val="single" w:sz="4" w:space="0" w:color="auto"/>
              <w:bottom w:val="single" w:sz="4" w:space="0" w:color="auto"/>
            </w:tcBorders>
            <w:shd w:val="clear" w:color="auto" w:fill="auto"/>
            <w:tcMar>
              <w:top w:w="57" w:type="dxa"/>
              <w:left w:w="113" w:type="dxa"/>
              <w:bottom w:w="57" w:type="dxa"/>
            </w:tcMar>
          </w:tcPr>
          <w:p w:rsidR="00990294" w:rsidRPr="00FA37AC" w:rsidRDefault="00990294" w:rsidP="00990294">
            <w:pPr>
              <w:spacing w:after="120"/>
              <w:jc w:val="left"/>
              <w:rPr>
                <w:rFonts w:cs="Arial"/>
                <w:bCs/>
                <w:caps/>
                <w:color w:val="000000"/>
                <w:sz w:val="12"/>
                <w:szCs w:val="12"/>
              </w:rPr>
            </w:pPr>
            <w:r w:rsidRPr="00FA37AC">
              <w:rPr>
                <w:rFonts w:cs="Arial"/>
                <w:bCs/>
                <w:caps/>
                <w:color w:val="000000"/>
                <w:sz w:val="12"/>
                <w:szCs w:val="12"/>
              </w:rPr>
              <w:t>Generální ředitel:</w:t>
            </w:r>
          </w:p>
          <w:p w:rsidR="00990294" w:rsidRPr="00FA37AC" w:rsidRDefault="004477CA" w:rsidP="00990294">
            <w:pPr>
              <w:jc w:val="left"/>
              <w:rPr>
                <w:rFonts w:cs="Arial"/>
                <w:bCs/>
                <w:color w:val="000000"/>
                <w:sz w:val="18"/>
                <w:szCs w:val="18"/>
              </w:rPr>
            </w:pPr>
            <w:sdt>
              <w:sdtPr>
                <w:rPr>
                  <w:rFonts w:cs="Arial"/>
                  <w:bCs/>
                  <w:color w:val="000000" w:themeColor="text1"/>
                  <w:sz w:val="18"/>
                  <w:szCs w:val="18"/>
                </w:rPr>
                <w:alias w:val="Generální ředitel"/>
                <w:tag w:val="GR"/>
                <w:id w:val="1396937729"/>
                <w:text/>
              </w:sdtPr>
              <w:sdtEndPr/>
              <w:sdtContent>
                <w:r w:rsidR="00007AFE" w:rsidRPr="00FA37AC">
                  <w:rPr>
                    <w:rFonts w:cs="Arial"/>
                    <w:bCs/>
                    <w:color w:val="000000" w:themeColor="text1"/>
                    <w:sz w:val="18"/>
                    <w:szCs w:val="18"/>
                  </w:rPr>
                  <w:t>Ing. Milan Moravec, Ph.D.</w:t>
                </w:r>
              </w:sdtContent>
            </w:sdt>
          </w:p>
        </w:tc>
      </w:tr>
      <w:tr w:rsidR="00990294" w:rsidRPr="00FA37AC" w:rsidTr="00990294">
        <w:trPr>
          <w:trHeight w:val="340"/>
        </w:trPr>
        <w:tc>
          <w:tcPr>
            <w:tcW w:w="2834" w:type="dxa"/>
            <w:tcBorders>
              <w:top w:val="single" w:sz="4" w:space="0" w:color="auto"/>
              <w:bottom w:val="single" w:sz="4" w:space="0" w:color="auto"/>
              <w:right w:val="single" w:sz="4" w:space="0" w:color="auto"/>
            </w:tcBorders>
            <w:shd w:val="clear" w:color="auto" w:fill="auto"/>
            <w:tcMar>
              <w:top w:w="113" w:type="dxa"/>
              <w:bottom w:w="57" w:type="dxa"/>
              <w:right w:w="113" w:type="dxa"/>
            </w:tcMar>
          </w:tcPr>
          <w:p w:rsidR="00990294" w:rsidRPr="00FA37AC" w:rsidRDefault="00990294" w:rsidP="00990294">
            <w:pPr>
              <w:spacing w:after="120"/>
              <w:jc w:val="left"/>
              <w:rPr>
                <w:rFonts w:cs="Arial"/>
                <w:bCs/>
                <w:caps/>
                <w:color w:val="000000"/>
                <w:sz w:val="12"/>
                <w:szCs w:val="12"/>
              </w:rPr>
            </w:pPr>
            <w:r w:rsidRPr="00FA37AC">
              <w:rPr>
                <w:rFonts w:cs="Arial"/>
                <w:bCs/>
                <w:caps/>
                <w:color w:val="000000"/>
                <w:sz w:val="12"/>
                <w:szCs w:val="12"/>
              </w:rPr>
              <w:t>Hlavní inženýr projektu:</w:t>
            </w:r>
          </w:p>
          <w:p w:rsidR="00990294" w:rsidRPr="00FA37AC" w:rsidRDefault="004477CA" w:rsidP="00990294">
            <w:pPr>
              <w:tabs>
                <w:tab w:val="left" w:pos="648"/>
              </w:tabs>
              <w:jc w:val="left"/>
              <w:rPr>
                <w:rFonts w:cs="Arial"/>
                <w:bCs/>
                <w:color w:val="000000"/>
                <w:sz w:val="18"/>
                <w:szCs w:val="18"/>
              </w:rPr>
            </w:pPr>
            <w:sdt>
              <w:sdtPr>
                <w:rPr>
                  <w:rFonts w:cs="Arial"/>
                  <w:bCs/>
                  <w:color w:val="000000" w:themeColor="text1"/>
                  <w:sz w:val="18"/>
                  <w:szCs w:val="18"/>
                </w:rPr>
                <w:alias w:val="Hlavní inženýr projektu"/>
                <w:tag w:val="HIP"/>
                <w:id w:val="-1310792405"/>
                <w:text/>
              </w:sdtPr>
              <w:sdtEndPr/>
              <w:sdtContent>
                <w:r w:rsidR="00007AFE" w:rsidRPr="00FA37AC">
                  <w:rPr>
                    <w:rFonts w:cs="Arial"/>
                    <w:bCs/>
                    <w:color w:val="000000" w:themeColor="text1"/>
                    <w:sz w:val="18"/>
                    <w:szCs w:val="18"/>
                  </w:rPr>
                  <w:t>Ing. Tomáš Pleský</w:t>
                </w:r>
              </w:sdtContent>
            </w:sdt>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113" w:type="dxa"/>
              <w:bottom w:w="57" w:type="dxa"/>
              <w:right w:w="113" w:type="dxa"/>
            </w:tcMar>
          </w:tcPr>
          <w:p w:rsidR="00990294" w:rsidRPr="00FA37AC" w:rsidRDefault="00990294" w:rsidP="00990294">
            <w:pPr>
              <w:spacing w:after="120"/>
              <w:jc w:val="left"/>
              <w:rPr>
                <w:rFonts w:cs="Arial"/>
                <w:bCs/>
                <w:caps/>
                <w:color w:val="000000"/>
                <w:sz w:val="12"/>
                <w:szCs w:val="12"/>
              </w:rPr>
            </w:pPr>
            <w:r w:rsidRPr="00FA37AC">
              <w:rPr>
                <w:rFonts w:cs="Arial"/>
                <w:bCs/>
                <w:caps/>
                <w:color w:val="000000"/>
                <w:sz w:val="12"/>
                <w:szCs w:val="12"/>
              </w:rPr>
              <w:t>Ředitel divize:</w:t>
            </w:r>
          </w:p>
          <w:p w:rsidR="00990294" w:rsidRPr="00FA37AC" w:rsidRDefault="004477CA" w:rsidP="00990294">
            <w:pPr>
              <w:jc w:val="left"/>
              <w:rPr>
                <w:rFonts w:cs="Arial"/>
                <w:bCs/>
                <w:caps/>
                <w:color w:val="000000"/>
                <w:sz w:val="12"/>
                <w:szCs w:val="12"/>
              </w:rPr>
            </w:pPr>
            <w:sdt>
              <w:sdtPr>
                <w:rPr>
                  <w:rFonts w:cs="Arial"/>
                  <w:bCs/>
                  <w:color w:val="000000" w:themeColor="text1"/>
                  <w:sz w:val="18"/>
                  <w:szCs w:val="18"/>
                </w:rPr>
                <w:alias w:val="Ředitel divize"/>
                <w:tag w:val="ROVU"/>
                <w:id w:val="1526520720"/>
                <w:text/>
              </w:sdtPr>
              <w:sdtEndPr/>
              <w:sdtContent>
                <w:r w:rsidR="00007AFE" w:rsidRPr="00FA37AC">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shd w:val="clear" w:color="auto" w:fill="auto"/>
            <w:tcMar>
              <w:top w:w="57" w:type="dxa"/>
              <w:left w:w="113" w:type="dxa"/>
              <w:bottom w:w="57" w:type="dxa"/>
            </w:tcMar>
          </w:tcPr>
          <w:p w:rsidR="00990294" w:rsidRPr="00FA37AC" w:rsidRDefault="00990294" w:rsidP="00990294">
            <w:pPr>
              <w:spacing w:after="120"/>
              <w:jc w:val="left"/>
              <w:rPr>
                <w:rFonts w:cs="Arial"/>
                <w:bCs/>
                <w:caps/>
                <w:color w:val="000000"/>
                <w:sz w:val="12"/>
                <w:szCs w:val="12"/>
              </w:rPr>
            </w:pPr>
            <w:r w:rsidRPr="00FA37AC">
              <w:rPr>
                <w:rFonts w:cs="Arial"/>
                <w:bCs/>
                <w:caps/>
                <w:color w:val="000000"/>
                <w:sz w:val="12"/>
                <w:szCs w:val="12"/>
              </w:rPr>
              <w:t>Technická kontrola:</w:t>
            </w:r>
          </w:p>
          <w:p w:rsidR="00990294" w:rsidRPr="00FA37AC" w:rsidRDefault="00990294" w:rsidP="00990294">
            <w:pPr>
              <w:jc w:val="left"/>
              <w:rPr>
                <w:rFonts w:cs="Arial"/>
                <w:bCs/>
                <w:color w:val="000000"/>
                <w:sz w:val="18"/>
                <w:szCs w:val="18"/>
              </w:rPr>
            </w:pPr>
            <w:r w:rsidRPr="00FA37AC">
              <w:rPr>
                <w:rFonts w:cs="Arial"/>
                <w:bCs/>
                <w:color w:val="000000"/>
                <w:sz w:val="18"/>
                <w:szCs w:val="18"/>
              </w:rPr>
              <w:t>Ing. Marek Machovec</w:t>
            </w:r>
          </w:p>
        </w:tc>
      </w:tr>
    </w:tbl>
    <w:p w:rsidR="00C5703F" w:rsidRPr="00FA37AC" w:rsidRDefault="00C5703F" w:rsidP="008E2E91">
      <w:pPr>
        <w:rPr>
          <w:color w:val="000000" w:themeColor="text1"/>
        </w:rPr>
      </w:pPr>
    </w:p>
    <w:p w:rsidR="00083CDD" w:rsidRPr="00FA37AC" w:rsidRDefault="00083CDD">
      <w:pPr>
        <w:rPr>
          <w:color w:val="000000" w:themeColor="text1"/>
        </w:rPr>
      </w:pPr>
    </w:p>
    <w:p w:rsidR="002970BA" w:rsidRPr="00FA37AC" w:rsidRDefault="002970BA">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2970BA" w:rsidRPr="00FA37AC" w:rsidRDefault="002970BA">
      <w:pPr>
        <w:rPr>
          <w:color w:val="000000" w:themeColor="text1"/>
        </w:rPr>
      </w:pPr>
    </w:p>
    <w:p w:rsidR="00990294" w:rsidRPr="00FA37AC" w:rsidRDefault="00990294">
      <w:pPr>
        <w:rPr>
          <w:color w:val="000000" w:themeColor="text1"/>
        </w:rPr>
      </w:pPr>
    </w:p>
    <w:p w:rsidR="00990294" w:rsidRPr="00FA37AC" w:rsidRDefault="00990294">
      <w:pPr>
        <w:rPr>
          <w:color w:val="000000" w:themeColor="text1"/>
        </w:rPr>
      </w:pPr>
    </w:p>
    <w:p w:rsidR="00990294" w:rsidRPr="00FA37AC" w:rsidRDefault="00990294" w:rsidP="00990294">
      <w:pPr>
        <w:rPr>
          <w:color w:val="000000"/>
          <w:sz w:val="16"/>
          <w:szCs w:val="16"/>
        </w:rPr>
      </w:pPr>
      <w:r w:rsidRPr="00FA37AC">
        <w:rPr>
          <w:color w:val="000000"/>
          <w:sz w:val="16"/>
          <w:szCs w:val="16"/>
        </w:rPr>
        <w:t xml:space="preserve">Společnost </w:t>
      </w:r>
      <w:r w:rsidRPr="00FA37AC">
        <w:rPr>
          <w:b/>
          <w:color w:val="000000"/>
          <w:sz w:val="16"/>
          <w:szCs w:val="16"/>
        </w:rPr>
        <w:t>Sweco Hydroprojekt a.s.</w:t>
      </w:r>
      <w:r w:rsidRPr="00FA37AC">
        <w:rPr>
          <w:color w:val="000000"/>
          <w:sz w:val="16"/>
          <w:szCs w:val="16"/>
        </w:rPr>
        <w:t xml:space="preserve"> je certifikovaná dle norem </w:t>
      </w:r>
      <w:r w:rsidRPr="00FA37AC">
        <w:rPr>
          <w:b/>
          <w:color w:val="000000"/>
          <w:sz w:val="16"/>
          <w:szCs w:val="16"/>
        </w:rPr>
        <w:t>ČSN EN ISO 9001:2009</w:t>
      </w:r>
      <w:r w:rsidRPr="00FA37AC">
        <w:rPr>
          <w:color w:val="000000"/>
          <w:sz w:val="16"/>
          <w:szCs w:val="16"/>
        </w:rPr>
        <w:t xml:space="preserve">, </w:t>
      </w:r>
      <w:r w:rsidRPr="00FA37AC">
        <w:rPr>
          <w:b/>
          <w:color w:val="000000"/>
          <w:sz w:val="16"/>
          <w:szCs w:val="16"/>
        </w:rPr>
        <w:t>ČSN EN ISO 14001:2005</w:t>
      </w:r>
      <w:r w:rsidRPr="00FA37AC">
        <w:rPr>
          <w:color w:val="000000"/>
          <w:sz w:val="16"/>
          <w:szCs w:val="16"/>
        </w:rPr>
        <w:t xml:space="preserve"> a </w:t>
      </w:r>
      <w:r w:rsidRPr="00FA37AC">
        <w:rPr>
          <w:b/>
          <w:color w:val="000000"/>
          <w:sz w:val="16"/>
          <w:szCs w:val="16"/>
        </w:rPr>
        <w:t>ČSN OHSAS 18001:2008</w:t>
      </w:r>
      <w:r w:rsidRPr="00FA37AC">
        <w:rPr>
          <w:color w:val="000000"/>
          <w:sz w:val="16"/>
          <w:szCs w:val="16"/>
        </w:rPr>
        <w:t>.</w:t>
      </w:r>
    </w:p>
    <w:p w:rsidR="00990294" w:rsidRPr="00FA37AC" w:rsidRDefault="00990294" w:rsidP="00990294">
      <w:pPr>
        <w:rPr>
          <w:color w:val="000000"/>
          <w:sz w:val="16"/>
          <w:szCs w:val="16"/>
        </w:rPr>
      </w:pPr>
    </w:p>
    <w:p w:rsidR="00990294" w:rsidRPr="00FA37AC" w:rsidRDefault="00990294" w:rsidP="00990294">
      <w:pPr>
        <w:tabs>
          <w:tab w:val="right" w:pos="8505"/>
        </w:tabs>
        <w:ind w:right="136"/>
        <w:jc w:val="left"/>
        <w:rPr>
          <w:b/>
          <w:color w:val="000000"/>
          <w:sz w:val="18"/>
        </w:rPr>
      </w:pPr>
      <w:r w:rsidRPr="00FA37AC">
        <w:rPr>
          <w:b/>
          <w:color w:val="000000"/>
          <w:sz w:val="18"/>
        </w:rPr>
        <w:sym w:font="Times New Roman" w:char="00A9"/>
      </w:r>
      <w:r w:rsidRPr="00FA37AC">
        <w:rPr>
          <w:b/>
          <w:color w:val="000000"/>
          <w:sz w:val="18"/>
        </w:rPr>
        <w:t> Sweco Hydroprojekt a.s.</w:t>
      </w:r>
    </w:p>
    <w:p w:rsidR="00990294" w:rsidRPr="00FA37AC" w:rsidRDefault="00990294" w:rsidP="00990294">
      <w:pPr>
        <w:rPr>
          <w:color w:val="000000"/>
          <w:sz w:val="16"/>
          <w:szCs w:val="16"/>
        </w:rPr>
      </w:pPr>
      <w:r w:rsidRPr="00FA37AC">
        <w:rPr>
          <w:color w:val="000000"/>
          <w:sz w:val="16"/>
          <w:szCs w:val="16"/>
        </w:rPr>
        <w:t>Tato dokumentace včetně všech příloh (s výjimkou dat poskytnutých objednatelem) je duševním vlastnictvím akciové společnosti Sweco Hydroprojekt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2970BA" w:rsidRPr="00FA37AC" w:rsidRDefault="00990294" w:rsidP="00990294">
      <w:pPr>
        <w:rPr>
          <w:color w:val="000000" w:themeColor="text1"/>
        </w:rPr>
      </w:pPr>
      <w:r w:rsidRPr="00FA37AC">
        <w:rPr>
          <w:color w:val="000000"/>
          <w:sz w:val="16"/>
          <w:szCs w:val="16"/>
        </w:rPr>
        <w:t>Poznámka: Podpisy zpracovatelů jsou připojeny pouze k výtisku číslo 01 nebo originálu přílohy (matrici).</w:t>
      </w:r>
    </w:p>
    <w:p w:rsidR="002970BA" w:rsidRPr="00FA37AC" w:rsidRDefault="002970BA">
      <w:pPr>
        <w:rPr>
          <w:color w:val="000000" w:themeColor="text1"/>
        </w:rPr>
      </w:pPr>
    </w:p>
    <w:p w:rsidR="002970BA" w:rsidRPr="00FA37AC" w:rsidRDefault="002970BA">
      <w:pPr>
        <w:rPr>
          <w:color w:val="000000" w:themeColor="text1"/>
        </w:rPr>
      </w:pPr>
    </w:p>
    <w:p w:rsidR="00A9360B" w:rsidRPr="00FA37AC" w:rsidRDefault="00A9360B" w:rsidP="00A9360B">
      <w:pPr>
        <w:rPr>
          <w:vanish/>
        </w:rPr>
      </w:pPr>
    </w:p>
    <w:p w:rsidR="00A9360B" w:rsidRPr="00FA37AC" w:rsidRDefault="00A9360B" w:rsidP="00A9360B">
      <w:pPr>
        <w:rPr>
          <w:vanish/>
        </w:rPr>
      </w:pPr>
    </w:p>
    <w:p w:rsidR="00990294" w:rsidRPr="00FA37AC" w:rsidRDefault="00990294" w:rsidP="00990294"/>
    <w:tbl>
      <w:tblPr>
        <w:tblW w:w="8504" w:type="dxa"/>
        <w:tblInd w:w="-4" w:type="dxa"/>
        <w:tblLook w:val="01E0" w:firstRow="1" w:lastRow="1" w:firstColumn="1" w:lastColumn="1" w:noHBand="0" w:noVBand="0"/>
      </w:tblPr>
      <w:tblGrid>
        <w:gridCol w:w="8504"/>
      </w:tblGrid>
      <w:tr w:rsidR="00F81B53" w:rsidRPr="00FA37AC" w:rsidTr="00AD6D3A">
        <w:trPr>
          <w:trHeight w:val="568"/>
        </w:trPr>
        <w:tc>
          <w:tcPr>
            <w:tcW w:w="8504" w:type="dxa"/>
            <w:tcBorders>
              <w:bottom w:val="single" w:sz="4" w:space="0" w:color="auto"/>
            </w:tcBorders>
            <w:tcMar>
              <w:left w:w="0" w:type="dxa"/>
            </w:tcMar>
            <w:vAlign w:val="center"/>
          </w:tcPr>
          <w:p w:rsidR="00532923" w:rsidRPr="00FA37AC" w:rsidRDefault="00532923" w:rsidP="001F529C">
            <w:pPr>
              <w:tabs>
                <w:tab w:val="left" w:pos="3960"/>
                <w:tab w:val="left" w:pos="4320"/>
              </w:tabs>
              <w:jc w:val="left"/>
              <w:rPr>
                <w:bCs/>
                <w:color w:val="000000" w:themeColor="text1"/>
                <w:sz w:val="30"/>
                <w:szCs w:val="30"/>
              </w:rPr>
            </w:pPr>
            <w:r w:rsidRPr="00FA37AC">
              <w:rPr>
                <w:bCs/>
                <w:color w:val="000000" w:themeColor="text1"/>
                <w:sz w:val="30"/>
                <w:szCs w:val="30"/>
              </w:rPr>
              <w:lastRenderedPageBreak/>
              <w:t>OBSAH</w:t>
            </w:r>
          </w:p>
        </w:tc>
      </w:tr>
    </w:tbl>
    <w:p w:rsidR="00F6635F" w:rsidRPr="00FA37AC" w:rsidRDefault="00F6635F" w:rsidP="00ED6F61">
      <w:pPr>
        <w:tabs>
          <w:tab w:val="right" w:pos="1276"/>
          <w:tab w:val="right" w:pos="9752"/>
        </w:tabs>
        <w:rPr>
          <w:bCs/>
          <w:color w:val="000000" w:themeColor="text1"/>
        </w:rPr>
      </w:pPr>
      <w:r w:rsidRPr="00FA37AC">
        <w:rPr>
          <w:b/>
          <w:bCs/>
          <w:color w:val="000000" w:themeColor="text1"/>
        </w:rPr>
        <w:tab/>
      </w:r>
      <w:r w:rsidR="00D317E8" w:rsidRPr="00FA37AC">
        <w:rPr>
          <w:b/>
          <w:bCs/>
          <w:color w:val="000000" w:themeColor="text1"/>
        </w:rPr>
        <w:tab/>
      </w:r>
      <w:r w:rsidRPr="00FA37AC">
        <w:rPr>
          <w:bCs/>
          <w:color w:val="000000" w:themeColor="text1"/>
        </w:rPr>
        <w:t>strana</w:t>
      </w:r>
    </w:p>
    <w:bookmarkStart w:id="0" w:name="_Toc359663928"/>
    <w:bookmarkStart w:id="1" w:name="_Toc164135436"/>
    <w:bookmarkStart w:id="2" w:name="_Toc167152004"/>
    <w:bookmarkStart w:id="3" w:name="_Toc169602776"/>
    <w:bookmarkStart w:id="4" w:name="_Toc169604726"/>
    <w:bookmarkStart w:id="5" w:name="_Toc170387703"/>
    <w:bookmarkStart w:id="6" w:name="_Toc298401487"/>
    <w:bookmarkStart w:id="7" w:name="_Toc342132834"/>
    <w:p w:rsidR="00823FFF" w:rsidRDefault="0076579A">
      <w:pPr>
        <w:pStyle w:val="Obsah1"/>
        <w:rPr>
          <w:rFonts w:asciiTheme="minorHAnsi" w:eastAsiaTheme="minorEastAsia" w:hAnsiTheme="minorHAnsi" w:cstheme="minorBidi"/>
          <w:b w:val="0"/>
          <w:caps w:val="0"/>
          <w:sz w:val="22"/>
          <w:szCs w:val="22"/>
        </w:rPr>
      </w:pPr>
      <w:r w:rsidRPr="00FA37AC">
        <w:rPr>
          <w:color w:val="000000" w:themeColor="text1"/>
        </w:rPr>
        <w:fldChar w:fldCharType="begin"/>
      </w:r>
      <w:r w:rsidR="000F1209" w:rsidRPr="00FA37AC">
        <w:rPr>
          <w:color w:val="000000" w:themeColor="text1"/>
        </w:rPr>
        <w:instrText xml:space="preserve"> TOC \o \h \z \u </w:instrText>
      </w:r>
      <w:r w:rsidRPr="00FA37AC">
        <w:rPr>
          <w:color w:val="000000" w:themeColor="text1"/>
        </w:rPr>
        <w:fldChar w:fldCharType="separate"/>
      </w:r>
      <w:hyperlink w:anchor="_Toc14946912" w:history="1">
        <w:r w:rsidR="00823FFF" w:rsidRPr="00471B88">
          <w:rPr>
            <w:rStyle w:val="Hypertextovodkaz"/>
          </w:rPr>
          <w:t>1.</w:t>
        </w:r>
        <w:r w:rsidR="00823FFF">
          <w:rPr>
            <w:rFonts w:asciiTheme="minorHAnsi" w:eastAsiaTheme="minorEastAsia" w:hAnsiTheme="minorHAnsi" w:cstheme="minorBidi"/>
            <w:b w:val="0"/>
            <w:caps w:val="0"/>
            <w:sz w:val="22"/>
            <w:szCs w:val="22"/>
          </w:rPr>
          <w:tab/>
        </w:r>
        <w:r w:rsidR="00823FFF" w:rsidRPr="00471B88">
          <w:rPr>
            <w:rStyle w:val="Hypertextovodkaz"/>
          </w:rPr>
          <w:t>úvod</w:t>
        </w:r>
        <w:r w:rsidR="00823FFF">
          <w:rPr>
            <w:webHidden/>
          </w:rPr>
          <w:tab/>
        </w:r>
        <w:r w:rsidR="00823FFF">
          <w:rPr>
            <w:webHidden/>
          </w:rPr>
          <w:fldChar w:fldCharType="begin"/>
        </w:r>
        <w:r w:rsidR="00823FFF">
          <w:rPr>
            <w:webHidden/>
          </w:rPr>
          <w:instrText xml:space="preserve"> PAGEREF _Toc14946912 \h </w:instrText>
        </w:r>
        <w:r w:rsidR="00823FFF">
          <w:rPr>
            <w:webHidden/>
          </w:rPr>
        </w:r>
        <w:r w:rsidR="00823FFF">
          <w:rPr>
            <w:webHidden/>
          </w:rPr>
          <w:fldChar w:fldCharType="separate"/>
        </w:r>
        <w:r w:rsidR="00823FFF">
          <w:rPr>
            <w:webHidden/>
          </w:rPr>
          <w:t>3</w:t>
        </w:r>
        <w:r w:rsidR="00823FFF">
          <w:rPr>
            <w:webHidden/>
          </w:rPr>
          <w:fldChar w:fldCharType="end"/>
        </w:r>
      </w:hyperlink>
    </w:p>
    <w:p w:rsidR="00823FFF" w:rsidRDefault="004477CA">
      <w:pPr>
        <w:pStyle w:val="Obsah2"/>
        <w:rPr>
          <w:rFonts w:asciiTheme="minorHAnsi" w:eastAsiaTheme="minorEastAsia" w:hAnsiTheme="minorHAnsi" w:cstheme="minorBidi"/>
          <w:noProof/>
          <w:sz w:val="22"/>
          <w:szCs w:val="22"/>
        </w:rPr>
      </w:pPr>
      <w:hyperlink w:anchor="_Toc14946913" w:history="1">
        <w:r w:rsidR="00823FFF" w:rsidRPr="00471B88">
          <w:rPr>
            <w:rStyle w:val="Hypertextovodkaz"/>
            <w:noProof/>
          </w:rPr>
          <w:t>1.1</w:t>
        </w:r>
        <w:r w:rsidR="00823FFF">
          <w:rPr>
            <w:rFonts w:asciiTheme="minorHAnsi" w:eastAsiaTheme="minorEastAsia" w:hAnsiTheme="minorHAnsi" w:cstheme="minorBidi"/>
            <w:noProof/>
            <w:sz w:val="22"/>
            <w:szCs w:val="22"/>
          </w:rPr>
          <w:tab/>
        </w:r>
        <w:r w:rsidR="00823FFF" w:rsidRPr="00471B88">
          <w:rPr>
            <w:rStyle w:val="Hypertextovodkaz"/>
            <w:noProof/>
          </w:rPr>
          <w:t>Součásti dokumentace:</w:t>
        </w:r>
        <w:r w:rsidR="00823FFF">
          <w:rPr>
            <w:noProof/>
            <w:webHidden/>
          </w:rPr>
          <w:tab/>
        </w:r>
        <w:r w:rsidR="00823FFF">
          <w:rPr>
            <w:noProof/>
            <w:webHidden/>
          </w:rPr>
          <w:fldChar w:fldCharType="begin"/>
        </w:r>
        <w:r w:rsidR="00823FFF">
          <w:rPr>
            <w:noProof/>
            <w:webHidden/>
          </w:rPr>
          <w:instrText xml:space="preserve"> PAGEREF _Toc14946913 \h </w:instrText>
        </w:r>
        <w:r w:rsidR="00823FFF">
          <w:rPr>
            <w:noProof/>
            <w:webHidden/>
          </w:rPr>
        </w:r>
        <w:r w:rsidR="00823FFF">
          <w:rPr>
            <w:noProof/>
            <w:webHidden/>
          </w:rPr>
          <w:fldChar w:fldCharType="separate"/>
        </w:r>
        <w:r w:rsidR="00823FFF">
          <w:rPr>
            <w:noProof/>
            <w:webHidden/>
          </w:rPr>
          <w:t>3</w:t>
        </w:r>
        <w:r w:rsidR="00823FFF">
          <w:rPr>
            <w:noProof/>
            <w:webHidden/>
          </w:rPr>
          <w:fldChar w:fldCharType="end"/>
        </w:r>
      </w:hyperlink>
    </w:p>
    <w:p w:rsidR="00823FFF" w:rsidRDefault="004477CA">
      <w:pPr>
        <w:pStyle w:val="Obsah1"/>
        <w:rPr>
          <w:rFonts w:asciiTheme="minorHAnsi" w:eastAsiaTheme="minorEastAsia" w:hAnsiTheme="minorHAnsi" w:cstheme="minorBidi"/>
          <w:b w:val="0"/>
          <w:caps w:val="0"/>
          <w:sz w:val="22"/>
          <w:szCs w:val="22"/>
        </w:rPr>
      </w:pPr>
      <w:hyperlink w:anchor="_Toc14946914" w:history="1">
        <w:r w:rsidR="00823FFF" w:rsidRPr="00471B88">
          <w:rPr>
            <w:rStyle w:val="Hypertextovodkaz"/>
          </w:rPr>
          <w:t>2.</w:t>
        </w:r>
        <w:r w:rsidR="00823FFF">
          <w:rPr>
            <w:rFonts w:asciiTheme="minorHAnsi" w:eastAsiaTheme="minorEastAsia" w:hAnsiTheme="minorHAnsi" w:cstheme="minorBidi"/>
            <w:b w:val="0"/>
            <w:caps w:val="0"/>
            <w:sz w:val="22"/>
            <w:szCs w:val="22"/>
          </w:rPr>
          <w:tab/>
        </w:r>
        <w:r w:rsidR="00823FFF" w:rsidRPr="00471B88">
          <w:rPr>
            <w:rStyle w:val="Hypertextovodkaz"/>
          </w:rPr>
          <w:t>SO 01.2 Splašková stoka - II. A III. ETAPA</w:t>
        </w:r>
        <w:r w:rsidR="00823FFF">
          <w:rPr>
            <w:webHidden/>
          </w:rPr>
          <w:tab/>
        </w:r>
        <w:r w:rsidR="00823FFF">
          <w:rPr>
            <w:webHidden/>
          </w:rPr>
          <w:fldChar w:fldCharType="begin"/>
        </w:r>
        <w:r w:rsidR="00823FFF">
          <w:rPr>
            <w:webHidden/>
          </w:rPr>
          <w:instrText xml:space="preserve"> PAGEREF _Toc14946914 \h </w:instrText>
        </w:r>
        <w:r w:rsidR="00823FFF">
          <w:rPr>
            <w:webHidden/>
          </w:rPr>
        </w:r>
        <w:r w:rsidR="00823FFF">
          <w:rPr>
            <w:webHidden/>
          </w:rPr>
          <w:fldChar w:fldCharType="separate"/>
        </w:r>
        <w:r w:rsidR="00823FFF">
          <w:rPr>
            <w:webHidden/>
          </w:rPr>
          <w:t>3</w:t>
        </w:r>
        <w:r w:rsidR="00823FFF">
          <w:rPr>
            <w:webHidden/>
          </w:rPr>
          <w:fldChar w:fldCharType="end"/>
        </w:r>
      </w:hyperlink>
    </w:p>
    <w:p w:rsidR="00823FFF" w:rsidRDefault="004477CA">
      <w:pPr>
        <w:pStyle w:val="Obsah2"/>
        <w:rPr>
          <w:rFonts w:asciiTheme="minorHAnsi" w:eastAsiaTheme="minorEastAsia" w:hAnsiTheme="minorHAnsi" w:cstheme="minorBidi"/>
          <w:noProof/>
          <w:sz w:val="22"/>
          <w:szCs w:val="22"/>
        </w:rPr>
      </w:pPr>
      <w:hyperlink w:anchor="_Toc14946915" w:history="1">
        <w:r w:rsidR="00823FFF" w:rsidRPr="00471B88">
          <w:rPr>
            <w:rStyle w:val="Hypertextovodkaz"/>
            <w:noProof/>
          </w:rPr>
          <w:t>2.1</w:t>
        </w:r>
        <w:r w:rsidR="00823FFF">
          <w:rPr>
            <w:rFonts w:asciiTheme="minorHAnsi" w:eastAsiaTheme="minorEastAsia" w:hAnsiTheme="minorHAnsi" w:cstheme="minorBidi"/>
            <w:noProof/>
            <w:sz w:val="22"/>
            <w:szCs w:val="22"/>
          </w:rPr>
          <w:tab/>
        </w:r>
        <w:r w:rsidR="00823FFF" w:rsidRPr="00471B88">
          <w:rPr>
            <w:rStyle w:val="Hypertextovodkaz"/>
            <w:noProof/>
          </w:rPr>
          <w:t>Popis technického řešení</w:t>
        </w:r>
        <w:r w:rsidR="00823FFF">
          <w:rPr>
            <w:noProof/>
            <w:webHidden/>
          </w:rPr>
          <w:tab/>
        </w:r>
        <w:r w:rsidR="00823FFF">
          <w:rPr>
            <w:noProof/>
            <w:webHidden/>
          </w:rPr>
          <w:fldChar w:fldCharType="begin"/>
        </w:r>
        <w:r w:rsidR="00823FFF">
          <w:rPr>
            <w:noProof/>
            <w:webHidden/>
          </w:rPr>
          <w:instrText xml:space="preserve"> PAGEREF _Toc14946915 \h </w:instrText>
        </w:r>
        <w:r w:rsidR="00823FFF">
          <w:rPr>
            <w:noProof/>
            <w:webHidden/>
          </w:rPr>
        </w:r>
        <w:r w:rsidR="00823FFF">
          <w:rPr>
            <w:noProof/>
            <w:webHidden/>
          </w:rPr>
          <w:fldChar w:fldCharType="separate"/>
        </w:r>
        <w:r w:rsidR="00823FFF">
          <w:rPr>
            <w:noProof/>
            <w:webHidden/>
          </w:rPr>
          <w:t>3</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16" w:history="1">
        <w:r w:rsidR="00823FFF" w:rsidRPr="00471B88">
          <w:rPr>
            <w:rStyle w:val="Hypertextovodkaz"/>
            <w:noProof/>
          </w:rPr>
          <w:t>2.1.1</w:t>
        </w:r>
        <w:r w:rsidR="00823FFF">
          <w:rPr>
            <w:rFonts w:asciiTheme="minorHAnsi" w:eastAsiaTheme="minorEastAsia" w:hAnsiTheme="minorHAnsi" w:cstheme="minorBidi"/>
            <w:noProof/>
            <w:sz w:val="22"/>
            <w:szCs w:val="22"/>
          </w:rPr>
          <w:tab/>
        </w:r>
        <w:r w:rsidR="00823FFF" w:rsidRPr="00471B88">
          <w:rPr>
            <w:rStyle w:val="Hypertextovodkaz"/>
            <w:noProof/>
          </w:rPr>
          <w:t>Stávající dešťové svody</w:t>
        </w:r>
        <w:r w:rsidR="00823FFF">
          <w:rPr>
            <w:noProof/>
            <w:webHidden/>
          </w:rPr>
          <w:tab/>
        </w:r>
        <w:r w:rsidR="00823FFF">
          <w:rPr>
            <w:noProof/>
            <w:webHidden/>
          </w:rPr>
          <w:fldChar w:fldCharType="begin"/>
        </w:r>
        <w:r w:rsidR="00823FFF">
          <w:rPr>
            <w:noProof/>
            <w:webHidden/>
          </w:rPr>
          <w:instrText xml:space="preserve"> PAGEREF _Toc14946916 \h </w:instrText>
        </w:r>
        <w:r w:rsidR="00823FFF">
          <w:rPr>
            <w:noProof/>
            <w:webHidden/>
          </w:rPr>
        </w:r>
        <w:r w:rsidR="00823FFF">
          <w:rPr>
            <w:noProof/>
            <w:webHidden/>
          </w:rPr>
          <w:fldChar w:fldCharType="separate"/>
        </w:r>
        <w:r w:rsidR="00823FFF">
          <w:rPr>
            <w:noProof/>
            <w:webHidden/>
          </w:rPr>
          <w:t>4</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17" w:history="1">
        <w:r w:rsidR="00823FFF" w:rsidRPr="00471B88">
          <w:rPr>
            <w:rStyle w:val="Hypertextovodkaz"/>
            <w:noProof/>
          </w:rPr>
          <w:t>2.1.2</w:t>
        </w:r>
        <w:r w:rsidR="00823FFF">
          <w:rPr>
            <w:rFonts w:asciiTheme="minorHAnsi" w:eastAsiaTheme="minorEastAsia" w:hAnsiTheme="minorHAnsi" w:cstheme="minorBidi"/>
            <w:noProof/>
            <w:sz w:val="22"/>
            <w:szCs w:val="22"/>
          </w:rPr>
          <w:tab/>
        </w:r>
        <w:r w:rsidR="00823FFF" w:rsidRPr="00471B88">
          <w:rPr>
            <w:rStyle w:val="Hypertextovodkaz"/>
            <w:noProof/>
          </w:rPr>
          <w:t>Profil stoky</w:t>
        </w:r>
        <w:r w:rsidR="00823FFF">
          <w:rPr>
            <w:noProof/>
            <w:webHidden/>
          </w:rPr>
          <w:tab/>
        </w:r>
        <w:r w:rsidR="00823FFF">
          <w:rPr>
            <w:noProof/>
            <w:webHidden/>
          </w:rPr>
          <w:fldChar w:fldCharType="begin"/>
        </w:r>
        <w:r w:rsidR="00823FFF">
          <w:rPr>
            <w:noProof/>
            <w:webHidden/>
          </w:rPr>
          <w:instrText xml:space="preserve"> PAGEREF _Toc14946917 \h </w:instrText>
        </w:r>
        <w:r w:rsidR="00823FFF">
          <w:rPr>
            <w:noProof/>
            <w:webHidden/>
          </w:rPr>
        </w:r>
        <w:r w:rsidR="00823FFF">
          <w:rPr>
            <w:noProof/>
            <w:webHidden/>
          </w:rPr>
          <w:fldChar w:fldCharType="separate"/>
        </w:r>
        <w:r w:rsidR="00823FFF">
          <w:rPr>
            <w:noProof/>
            <w:webHidden/>
          </w:rPr>
          <w:t>4</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18" w:history="1">
        <w:r w:rsidR="00823FFF" w:rsidRPr="00471B88">
          <w:rPr>
            <w:rStyle w:val="Hypertextovodkaz"/>
            <w:noProof/>
          </w:rPr>
          <w:t>2.1.3</w:t>
        </w:r>
        <w:r w:rsidR="00823FFF">
          <w:rPr>
            <w:rFonts w:asciiTheme="minorHAnsi" w:eastAsiaTheme="minorEastAsia" w:hAnsiTheme="minorHAnsi" w:cstheme="minorBidi"/>
            <w:noProof/>
            <w:sz w:val="22"/>
            <w:szCs w:val="22"/>
          </w:rPr>
          <w:tab/>
        </w:r>
        <w:r w:rsidR="00823FFF" w:rsidRPr="00471B88">
          <w:rPr>
            <w:rStyle w:val="Hypertextovodkaz"/>
            <w:noProof/>
          </w:rPr>
          <w:t>Materiál, způsob uložení a spojování</w:t>
        </w:r>
        <w:r w:rsidR="00823FFF">
          <w:rPr>
            <w:noProof/>
            <w:webHidden/>
          </w:rPr>
          <w:tab/>
        </w:r>
        <w:r w:rsidR="00823FFF">
          <w:rPr>
            <w:noProof/>
            <w:webHidden/>
          </w:rPr>
          <w:fldChar w:fldCharType="begin"/>
        </w:r>
        <w:r w:rsidR="00823FFF">
          <w:rPr>
            <w:noProof/>
            <w:webHidden/>
          </w:rPr>
          <w:instrText xml:space="preserve"> PAGEREF _Toc14946918 \h </w:instrText>
        </w:r>
        <w:r w:rsidR="00823FFF">
          <w:rPr>
            <w:noProof/>
            <w:webHidden/>
          </w:rPr>
        </w:r>
        <w:r w:rsidR="00823FFF">
          <w:rPr>
            <w:noProof/>
            <w:webHidden/>
          </w:rPr>
          <w:fldChar w:fldCharType="separate"/>
        </w:r>
        <w:r w:rsidR="00823FFF">
          <w:rPr>
            <w:noProof/>
            <w:webHidden/>
          </w:rPr>
          <w:t>4</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19" w:history="1">
        <w:r w:rsidR="00823FFF" w:rsidRPr="00471B88">
          <w:rPr>
            <w:rStyle w:val="Hypertextovodkaz"/>
            <w:noProof/>
          </w:rPr>
          <w:t>2.1.4</w:t>
        </w:r>
        <w:r w:rsidR="00823FFF">
          <w:rPr>
            <w:rFonts w:asciiTheme="minorHAnsi" w:eastAsiaTheme="minorEastAsia" w:hAnsiTheme="minorHAnsi" w:cstheme="minorBidi"/>
            <w:noProof/>
            <w:sz w:val="22"/>
            <w:szCs w:val="22"/>
          </w:rPr>
          <w:tab/>
        </w:r>
        <w:r w:rsidR="00823FFF" w:rsidRPr="00471B88">
          <w:rPr>
            <w:rStyle w:val="Hypertextovodkaz"/>
            <w:noProof/>
          </w:rPr>
          <w:t>Šachty</w:t>
        </w:r>
        <w:r w:rsidR="00823FFF">
          <w:rPr>
            <w:noProof/>
            <w:webHidden/>
          </w:rPr>
          <w:tab/>
        </w:r>
        <w:r w:rsidR="00823FFF">
          <w:rPr>
            <w:noProof/>
            <w:webHidden/>
          </w:rPr>
          <w:fldChar w:fldCharType="begin"/>
        </w:r>
        <w:r w:rsidR="00823FFF">
          <w:rPr>
            <w:noProof/>
            <w:webHidden/>
          </w:rPr>
          <w:instrText xml:space="preserve"> PAGEREF _Toc14946919 \h </w:instrText>
        </w:r>
        <w:r w:rsidR="00823FFF">
          <w:rPr>
            <w:noProof/>
            <w:webHidden/>
          </w:rPr>
        </w:r>
        <w:r w:rsidR="00823FFF">
          <w:rPr>
            <w:noProof/>
            <w:webHidden/>
          </w:rPr>
          <w:fldChar w:fldCharType="separate"/>
        </w:r>
        <w:r w:rsidR="00823FFF">
          <w:rPr>
            <w:noProof/>
            <w:webHidden/>
          </w:rPr>
          <w:t>5</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20" w:history="1">
        <w:r w:rsidR="00823FFF" w:rsidRPr="00471B88">
          <w:rPr>
            <w:rStyle w:val="Hypertextovodkaz"/>
            <w:noProof/>
          </w:rPr>
          <w:t>2.1.5</w:t>
        </w:r>
        <w:r w:rsidR="00823FFF">
          <w:rPr>
            <w:rFonts w:asciiTheme="minorHAnsi" w:eastAsiaTheme="minorEastAsia" w:hAnsiTheme="minorHAnsi" w:cstheme="minorBidi"/>
            <w:noProof/>
            <w:sz w:val="22"/>
            <w:szCs w:val="22"/>
          </w:rPr>
          <w:tab/>
        </w:r>
        <w:r w:rsidR="00823FFF" w:rsidRPr="00471B88">
          <w:rPr>
            <w:rStyle w:val="Hypertextovodkaz"/>
            <w:noProof/>
          </w:rPr>
          <w:t>Bourání</w:t>
        </w:r>
        <w:r w:rsidR="00823FFF">
          <w:rPr>
            <w:noProof/>
            <w:webHidden/>
          </w:rPr>
          <w:tab/>
        </w:r>
        <w:r w:rsidR="00823FFF">
          <w:rPr>
            <w:noProof/>
            <w:webHidden/>
          </w:rPr>
          <w:fldChar w:fldCharType="begin"/>
        </w:r>
        <w:r w:rsidR="00823FFF">
          <w:rPr>
            <w:noProof/>
            <w:webHidden/>
          </w:rPr>
          <w:instrText xml:space="preserve"> PAGEREF _Toc14946920 \h </w:instrText>
        </w:r>
        <w:r w:rsidR="00823FFF">
          <w:rPr>
            <w:noProof/>
            <w:webHidden/>
          </w:rPr>
        </w:r>
        <w:r w:rsidR="00823FFF">
          <w:rPr>
            <w:noProof/>
            <w:webHidden/>
          </w:rPr>
          <w:fldChar w:fldCharType="separate"/>
        </w:r>
        <w:r w:rsidR="00823FFF">
          <w:rPr>
            <w:noProof/>
            <w:webHidden/>
          </w:rPr>
          <w:t>5</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21" w:history="1">
        <w:r w:rsidR="00823FFF" w:rsidRPr="00471B88">
          <w:rPr>
            <w:rStyle w:val="Hypertextovodkaz"/>
            <w:noProof/>
          </w:rPr>
          <w:t>2.1.6</w:t>
        </w:r>
        <w:r w:rsidR="00823FFF">
          <w:rPr>
            <w:rFonts w:asciiTheme="minorHAnsi" w:eastAsiaTheme="minorEastAsia" w:hAnsiTheme="minorHAnsi" w:cstheme="minorBidi"/>
            <w:noProof/>
            <w:sz w:val="22"/>
            <w:szCs w:val="22"/>
          </w:rPr>
          <w:tab/>
        </w:r>
        <w:r w:rsidR="00823FFF" w:rsidRPr="00471B88">
          <w:rPr>
            <w:rStyle w:val="Hypertextovodkaz"/>
            <w:noProof/>
          </w:rPr>
          <w:t>Kácení</w:t>
        </w:r>
        <w:r w:rsidR="00823FFF">
          <w:rPr>
            <w:noProof/>
            <w:webHidden/>
          </w:rPr>
          <w:tab/>
        </w:r>
        <w:r w:rsidR="00823FFF">
          <w:rPr>
            <w:noProof/>
            <w:webHidden/>
          </w:rPr>
          <w:fldChar w:fldCharType="begin"/>
        </w:r>
        <w:r w:rsidR="00823FFF">
          <w:rPr>
            <w:noProof/>
            <w:webHidden/>
          </w:rPr>
          <w:instrText xml:space="preserve"> PAGEREF _Toc14946921 \h </w:instrText>
        </w:r>
        <w:r w:rsidR="00823FFF">
          <w:rPr>
            <w:noProof/>
            <w:webHidden/>
          </w:rPr>
        </w:r>
        <w:r w:rsidR="00823FFF">
          <w:rPr>
            <w:noProof/>
            <w:webHidden/>
          </w:rPr>
          <w:fldChar w:fldCharType="separate"/>
        </w:r>
        <w:r w:rsidR="00823FFF">
          <w:rPr>
            <w:noProof/>
            <w:webHidden/>
          </w:rPr>
          <w:t>6</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22" w:history="1">
        <w:r w:rsidR="00823FFF" w:rsidRPr="00471B88">
          <w:rPr>
            <w:rStyle w:val="Hypertextovodkaz"/>
            <w:noProof/>
          </w:rPr>
          <w:t>2.1.7</w:t>
        </w:r>
        <w:r w:rsidR="00823FFF">
          <w:rPr>
            <w:rFonts w:asciiTheme="minorHAnsi" w:eastAsiaTheme="minorEastAsia" w:hAnsiTheme="minorHAnsi" w:cstheme="minorBidi"/>
            <w:noProof/>
            <w:sz w:val="22"/>
            <w:szCs w:val="22"/>
          </w:rPr>
          <w:tab/>
        </w:r>
        <w:r w:rsidR="00823FFF" w:rsidRPr="00471B88">
          <w:rPr>
            <w:rStyle w:val="Hypertextovodkaz"/>
            <w:noProof/>
          </w:rPr>
          <w:t>Chránička</w:t>
        </w:r>
        <w:r w:rsidR="00823FFF">
          <w:rPr>
            <w:noProof/>
            <w:webHidden/>
          </w:rPr>
          <w:tab/>
        </w:r>
        <w:r w:rsidR="00823FFF">
          <w:rPr>
            <w:noProof/>
            <w:webHidden/>
          </w:rPr>
          <w:fldChar w:fldCharType="begin"/>
        </w:r>
        <w:r w:rsidR="00823FFF">
          <w:rPr>
            <w:noProof/>
            <w:webHidden/>
          </w:rPr>
          <w:instrText xml:space="preserve"> PAGEREF _Toc14946922 \h </w:instrText>
        </w:r>
        <w:r w:rsidR="00823FFF">
          <w:rPr>
            <w:noProof/>
            <w:webHidden/>
          </w:rPr>
        </w:r>
        <w:r w:rsidR="00823FFF">
          <w:rPr>
            <w:noProof/>
            <w:webHidden/>
          </w:rPr>
          <w:fldChar w:fldCharType="separate"/>
        </w:r>
        <w:r w:rsidR="00823FFF">
          <w:rPr>
            <w:noProof/>
            <w:webHidden/>
          </w:rPr>
          <w:t>8</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23" w:history="1">
        <w:r w:rsidR="00823FFF" w:rsidRPr="00471B88">
          <w:rPr>
            <w:rStyle w:val="Hypertextovodkaz"/>
            <w:noProof/>
          </w:rPr>
          <w:t>2.1.8</w:t>
        </w:r>
        <w:r w:rsidR="00823FFF">
          <w:rPr>
            <w:rFonts w:asciiTheme="minorHAnsi" w:eastAsiaTheme="minorEastAsia" w:hAnsiTheme="minorHAnsi" w:cstheme="minorBidi"/>
            <w:noProof/>
            <w:sz w:val="22"/>
            <w:szCs w:val="22"/>
          </w:rPr>
          <w:tab/>
        </w:r>
        <w:r w:rsidR="00823FFF" w:rsidRPr="00471B88">
          <w:rPr>
            <w:rStyle w:val="Hypertextovodkaz"/>
            <w:noProof/>
          </w:rPr>
          <w:t>Podmínky pohybu mechanizace po staveništi</w:t>
        </w:r>
        <w:r w:rsidR="00823FFF">
          <w:rPr>
            <w:noProof/>
            <w:webHidden/>
          </w:rPr>
          <w:tab/>
        </w:r>
        <w:r w:rsidR="00823FFF">
          <w:rPr>
            <w:noProof/>
            <w:webHidden/>
          </w:rPr>
          <w:fldChar w:fldCharType="begin"/>
        </w:r>
        <w:r w:rsidR="00823FFF">
          <w:rPr>
            <w:noProof/>
            <w:webHidden/>
          </w:rPr>
          <w:instrText xml:space="preserve"> PAGEREF _Toc14946923 \h </w:instrText>
        </w:r>
        <w:r w:rsidR="00823FFF">
          <w:rPr>
            <w:noProof/>
            <w:webHidden/>
          </w:rPr>
        </w:r>
        <w:r w:rsidR="00823FFF">
          <w:rPr>
            <w:noProof/>
            <w:webHidden/>
          </w:rPr>
          <w:fldChar w:fldCharType="separate"/>
        </w:r>
        <w:r w:rsidR="00823FFF">
          <w:rPr>
            <w:noProof/>
            <w:webHidden/>
          </w:rPr>
          <w:t>8</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24" w:history="1">
        <w:r w:rsidR="00823FFF" w:rsidRPr="00471B88">
          <w:rPr>
            <w:rStyle w:val="Hypertextovodkaz"/>
            <w:noProof/>
          </w:rPr>
          <w:t>2.1.9</w:t>
        </w:r>
        <w:r w:rsidR="00823FFF">
          <w:rPr>
            <w:rFonts w:asciiTheme="minorHAnsi" w:eastAsiaTheme="minorEastAsia" w:hAnsiTheme="minorHAnsi" w:cstheme="minorBidi"/>
            <w:noProof/>
            <w:sz w:val="22"/>
            <w:szCs w:val="22"/>
          </w:rPr>
          <w:tab/>
        </w:r>
        <w:r w:rsidR="00823FFF" w:rsidRPr="00471B88">
          <w:rPr>
            <w:rStyle w:val="Hypertextovodkaz"/>
            <w:noProof/>
          </w:rPr>
          <w:t>Příjezd k Š9 a Š18</w:t>
        </w:r>
        <w:r w:rsidR="00823FFF">
          <w:rPr>
            <w:noProof/>
            <w:webHidden/>
          </w:rPr>
          <w:tab/>
        </w:r>
        <w:r w:rsidR="00823FFF">
          <w:rPr>
            <w:noProof/>
            <w:webHidden/>
          </w:rPr>
          <w:fldChar w:fldCharType="begin"/>
        </w:r>
        <w:r w:rsidR="00823FFF">
          <w:rPr>
            <w:noProof/>
            <w:webHidden/>
          </w:rPr>
          <w:instrText xml:space="preserve"> PAGEREF _Toc14946924 \h </w:instrText>
        </w:r>
        <w:r w:rsidR="00823FFF">
          <w:rPr>
            <w:noProof/>
            <w:webHidden/>
          </w:rPr>
        </w:r>
        <w:r w:rsidR="00823FFF">
          <w:rPr>
            <w:noProof/>
            <w:webHidden/>
          </w:rPr>
          <w:fldChar w:fldCharType="separate"/>
        </w:r>
        <w:r w:rsidR="00823FFF">
          <w:rPr>
            <w:noProof/>
            <w:webHidden/>
          </w:rPr>
          <w:t>8</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25" w:history="1">
        <w:r w:rsidR="00823FFF" w:rsidRPr="00471B88">
          <w:rPr>
            <w:rStyle w:val="Hypertextovodkaz"/>
            <w:noProof/>
          </w:rPr>
          <w:t>2.1.10</w:t>
        </w:r>
        <w:r w:rsidR="00823FFF">
          <w:rPr>
            <w:rFonts w:asciiTheme="minorHAnsi" w:eastAsiaTheme="minorEastAsia" w:hAnsiTheme="minorHAnsi" w:cstheme="minorBidi"/>
            <w:noProof/>
            <w:sz w:val="22"/>
            <w:szCs w:val="22"/>
          </w:rPr>
          <w:tab/>
        </w:r>
        <w:r w:rsidR="00823FFF" w:rsidRPr="00471B88">
          <w:rPr>
            <w:rStyle w:val="Hypertextovodkaz"/>
            <w:noProof/>
          </w:rPr>
          <w:t>Terénní úpravy</w:t>
        </w:r>
        <w:r w:rsidR="00823FFF">
          <w:rPr>
            <w:noProof/>
            <w:webHidden/>
          </w:rPr>
          <w:tab/>
        </w:r>
        <w:r w:rsidR="00823FFF">
          <w:rPr>
            <w:noProof/>
            <w:webHidden/>
          </w:rPr>
          <w:fldChar w:fldCharType="begin"/>
        </w:r>
        <w:r w:rsidR="00823FFF">
          <w:rPr>
            <w:noProof/>
            <w:webHidden/>
          </w:rPr>
          <w:instrText xml:space="preserve"> PAGEREF _Toc14946925 \h </w:instrText>
        </w:r>
        <w:r w:rsidR="00823FFF">
          <w:rPr>
            <w:noProof/>
            <w:webHidden/>
          </w:rPr>
        </w:r>
        <w:r w:rsidR="00823FFF">
          <w:rPr>
            <w:noProof/>
            <w:webHidden/>
          </w:rPr>
          <w:fldChar w:fldCharType="separate"/>
        </w:r>
        <w:r w:rsidR="00823FFF">
          <w:rPr>
            <w:noProof/>
            <w:webHidden/>
          </w:rPr>
          <w:t>9</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26" w:history="1">
        <w:r w:rsidR="00823FFF" w:rsidRPr="00471B88">
          <w:rPr>
            <w:rStyle w:val="Hypertextovodkaz"/>
            <w:noProof/>
          </w:rPr>
          <w:t>2.1.11</w:t>
        </w:r>
        <w:r w:rsidR="00823FFF">
          <w:rPr>
            <w:rFonts w:asciiTheme="minorHAnsi" w:eastAsiaTheme="minorEastAsia" w:hAnsiTheme="minorHAnsi" w:cstheme="minorBidi"/>
            <w:noProof/>
            <w:sz w:val="22"/>
            <w:szCs w:val="22"/>
          </w:rPr>
          <w:tab/>
        </w:r>
        <w:r w:rsidR="00823FFF" w:rsidRPr="00471B88">
          <w:rPr>
            <w:rStyle w:val="Hypertextovodkaz"/>
            <w:noProof/>
          </w:rPr>
          <w:t>Ploty</w:t>
        </w:r>
        <w:r w:rsidR="00823FFF">
          <w:rPr>
            <w:noProof/>
            <w:webHidden/>
          </w:rPr>
          <w:tab/>
        </w:r>
        <w:r w:rsidR="00823FFF">
          <w:rPr>
            <w:noProof/>
            <w:webHidden/>
          </w:rPr>
          <w:fldChar w:fldCharType="begin"/>
        </w:r>
        <w:r w:rsidR="00823FFF">
          <w:rPr>
            <w:noProof/>
            <w:webHidden/>
          </w:rPr>
          <w:instrText xml:space="preserve"> PAGEREF _Toc14946926 \h </w:instrText>
        </w:r>
        <w:r w:rsidR="00823FFF">
          <w:rPr>
            <w:noProof/>
            <w:webHidden/>
          </w:rPr>
        </w:r>
        <w:r w:rsidR="00823FFF">
          <w:rPr>
            <w:noProof/>
            <w:webHidden/>
          </w:rPr>
          <w:fldChar w:fldCharType="separate"/>
        </w:r>
        <w:r w:rsidR="00823FFF">
          <w:rPr>
            <w:noProof/>
            <w:webHidden/>
          </w:rPr>
          <w:t>9</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27" w:history="1">
        <w:r w:rsidR="00823FFF" w:rsidRPr="00471B88">
          <w:rPr>
            <w:rStyle w:val="Hypertextovodkaz"/>
            <w:noProof/>
          </w:rPr>
          <w:t>2.1.12</w:t>
        </w:r>
        <w:r w:rsidR="00823FFF">
          <w:rPr>
            <w:rFonts w:asciiTheme="minorHAnsi" w:eastAsiaTheme="minorEastAsia" w:hAnsiTheme="minorHAnsi" w:cstheme="minorBidi"/>
            <w:noProof/>
            <w:sz w:val="22"/>
            <w:szCs w:val="22"/>
          </w:rPr>
          <w:tab/>
        </w:r>
        <w:r w:rsidR="00823FFF" w:rsidRPr="00471B88">
          <w:rPr>
            <w:rStyle w:val="Hypertextovodkaz"/>
            <w:noProof/>
          </w:rPr>
          <w:t>Odbočky pro přípojky</w:t>
        </w:r>
        <w:r w:rsidR="00823FFF">
          <w:rPr>
            <w:noProof/>
            <w:webHidden/>
          </w:rPr>
          <w:tab/>
        </w:r>
        <w:r w:rsidR="00823FFF">
          <w:rPr>
            <w:noProof/>
            <w:webHidden/>
          </w:rPr>
          <w:fldChar w:fldCharType="begin"/>
        </w:r>
        <w:r w:rsidR="00823FFF">
          <w:rPr>
            <w:noProof/>
            <w:webHidden/>
          </w:rPr>
          <w:instrText xml:space="preserve"> PAGEREF _Toc14946927 \h </w:instrText>
        </w:r>
        <w:r w:rsidR="00823FFF">
          <w:rPr>
            <w:noProof/>
            <w:webHidden/>
          </w:rPr>
        </w:r>
        <w:r w:rsidR="00823FFF">
          <w:rPr>
            <w:noProof/>
            <w:webHidden/>
          </w:rPr>
          <w:fldChar w:fldCharType="separate"/>
        </w:r>
        <w:r w:rsidR="00823FFF">
          <w:rPr>
            <w:noProof/>
            <w:webHidden/>
          </w:rPr>
          <w:t>9</w:t>
        </w:r>
        <w:r w:rsidR="00823FFF">
          <w:rPr>
            <w:noProof/>
            <w:webHidden/>
          </w:rPr>
          <w:fldChar w:fldCharType="end"/>
        </w:r>
      </w:hyperlink>
    </w:p>
    <w:p w:rsidR="00823FFF" w:rsidRDefault="004477CA">
      <w:pPr>
        <w:pStyle w:val="Obsah3"/>
        <w:rPr>
          <w:rFonts w:asciiTheme="minorHAnsi" w:eastAsiaTheme="minorEastAsia" w:hAnsiTheme="minorHAnsi" w:cstheme="minorBidi"/>
          <w:noProof/>
          <w:sz w:val="22"/>
          <w:szCs w:val="22"/>
        </w:rPr>
      </w:pPr>
      <w:hyperlink w:anchor="_Toc14946928" w:history="1">
        <w:r w:rsidR="00823FFF" w:rsidRPr="00471B88">
          <w:rPr>
            <w:rStyle w:val="Hypertextovodkaz"/>
            <w:noProof/>
          </w:rPr>
          <w:t>2.1.13</w:t>
        </w:r>
        <w:r w:rsidR="00823FFF">
          <w:rPr>
            <w:rFonts w:asciiTheme="minorHAnsi" w:eastAsiaTheme="minorEastAsia" w:hAnsiTheme="minorHAnsi" w:cstheme="minorBidi"/>
            <w:noProof/>
            <w:sz w:val="22"/>
            <w:szCs w:val="22"/>
          </w:rPr>
          <w:tab/>
        </w:r>
        <w:r w:rsidR="00823FFF" w:rsidRPr="00471B88">
          <w:rPr>
            <w:rStyle w:val="Hypertextovodkaz"/>
            <w:noProof/>
          </w:rPr>
          <w:t>Zemní práce a stavební rýha</w:t>
        </w:r>
        <w:r w:rsidR="00823FFF">
          <w:rPr>
            <w:noProof/>
            <w:webHidden/>
          </w:rPr>
          <w:tab/>
        </w:r>
        <w:r w:rsidR="00823FFF">
          <w:rPr>
            <w:noProof/>
            <w:webHidden/>
          </w:rPr>
          <w:fldChar w:fldCharType="begin"/>
        </w:r>
        <w:r w:rsidR="00823FFF">
          <w:rPr>
            <w:noProof/>
            <w:webHidden/>
          </w:rPr>
          <w:instrText xml:space="preserve"> PAGEREF _Toc14946928 \h </w:instrText>
        </w:r>
        <w:r w:rsidR="00823FFF">
          <w:rPr>
            <w:noProof/>
            <w:webHidden/>
          </w:rPr>
        </w:r>
        <w:r w:rsidR="00823FFF">
          <w:rPr>
            <w:noProof/>
            <w:webHidden/>
          </w:rPr>
          <w:fldChar w:fldCharType="separate"/>
        </w:r>
        <w:r w:rsidR="00823FFF">
          <w:rPr>
            <w:noProof/>
            <w:webHidden/>
          </w:rPr>
          <w:t>10</w:t>
        </w:r>
        <w:r w:rsidR="00823FFF">
          <w:rPr>
            <w:noProof/>
            <w:webHidden/>
          </w:rPr>
          <w:fldChar w:fldCharType="end"/>
        </w:r>
      </w:hyperlink>
    </w:p>
    <w:p w:rsidR="00823FFF" w:rsidRDefault="004477CA">
      <w:pPr>
        <w:pStyle w:val="Obsah4"/>
        <w:rPr>
          <w:rFonts w:asciiTheme="minorHAnsi" w:eastAsiaTheme="minorEastAsia" w:hAnsiTheme="minorHAnsi" w:cstheme="minorBidi"/>
          <w:noProof/>
          <w:sz w:val="22"/>
          <w:szCs w:val="22"/>
        </w:rPr>
      </w:pPr>
      <w:hyperlink w:anchor="_Toc14946929" w:history="1">
        <w:r w:rsidR="00823FFF" w:rsidRPr="00471B88">
          <w:rPr>
            <w:rStyle w:val="Hypertextovodkaz"/>
            <w:noProof/>
          </w:rPr>
          <w:t>2.1.13.1</w:t>
        </w:r>
        <w:r w:rsidR="00823FFF">
          <w:rPr>
            <w:rFonts w:asciiTheme="minorHAnsi" w:eastAsiaTheme="minorEastAsia" w:hAnsiTheme="minorHAnsi" w:cstheme="minorBidi"/>
            <w:noProof/>
            <w:sz w:val="22"/>
            <w:szCs w:val="22"/>
          </w:rPr>
          <w:tab/>
        </w:r>
        <w:r w:rsidR="00823FFF" w:rsidRPr="00471B88">
          <w:rPr>
            <w:rStyle w:val="Hypertextovodkaz"/>
            <w:noProof/>
          </w:rPr>
          <w:t>Inženýrsko – geologický průzkum</w:t>
        </w:r>
        <w:r w:rsidR="00823FFF">
          <w:rPr>
            <w:noProof/>
            <w:webHidden/>
          </w:rPr>
          <w:tab/>
        </w:r>
        <w:r w:rsidR="00823FFF">
          <w:rPr>
            <w:noProof/>
            <w:webHidden/>
          </w:rPr>
          <w:fldChar w:fldCharType="begin"/>
        </w:r>
        <w:r w:rsidR="00823FFF">
          <w:rPr>
            <w:noProof/>
            <w:webHidden/>
          </w:rPr>
          <w:instrText xml:space="preserve"> PAGEREF _Toc14946929 \h </w:instrText>
        </w:r>
        <w:r w:rsidR="00823FFF">
          <w:rPr>
            <w:noProof/>
            <w:webHidden/>
          </w:rPr>
        </w:r>
        <w:r w:rsidR="00823FFF">
          <w:rPr>
            <w:noProof/>
            <w:webHidden/>
          </w:rPr>
          <w:fldChar w:fldCharType="separate"/>
        </w:r>
        <w:r w:rsidR="00823FFF">
          <w:rPr>
            <w:noProof/>
            <w:webHidden/>
          </w:rPr>
          <w:t>10</w:t>
        </w:r>
        <w:r w:rsidR="00823FFF">
          <w:rPr>
            <w:noProof/>
            <w:webHidden/>
          </w:rPr>
          <w:fldChar w:fldCharType="end"/>
        </w:r>
      </w:hyperlink>
    </w:p>
    <w:p w:rsidR="00823FFF" w:rsidRDefault="004477CA">
      <w:pPr>
        <w:pStyle w:val="Obsah4"/>
        <w:rPr>
          <w:rFonts w:asciiTheme="minorHAnsi" w:eastAsiaTheme="minorEastAsia" w:hAnsiTheme="minorHAnsi" w:cstheme="minorBidi"/>
          <w:noProof/>
          <w:sz w:val="22"/>
          <w:szCs w:val="22"/>
        </w:rPr>
      </w:pPr>
      <w:hyperlink w:anchor="_Toc14946930" w:history="1">
        <w:r w:rsidR="00823FFF" w:rsidRPr="00471B88">
          <w:rPr>
            <w:rStyle w:val="Hypertextovodkaz"/>
            <w:noProof/>
          </w:rPr>
          <w:t>2.1.13.2</w:t>
        </w:r>
        <w:r w:rsidR="00823FFF">
          <w:rPr>
            <w:rFonts w:asciiTheme="minorHAnsi" w:eastAsiaTheme="minorEastAsia" w:hAnsiTheme="minorHAnsi" w:cstheme="minorBidi"/>
            <w:noProof/>
            <w:sz w:val="22"/>
            <w:szCs w:val="22"/>
          </w:rPr>
          <w:tab/>
        </w:r>
        <w:r w:rsidR="00823FFF" w:rsidRPr="00471B88">
          <w:rPr>
            <w:rStyle w:val="Hypertextovodkaz"/>
            <w:noProof/>
          </w:rPr>
          <w:t>Snížení hladiny podzemní vody</w:t>
        </w:r>
        <w:r w:rsidR="00823FFF">
          <w:rPr>
            <w:noProof/>
            <w:webHidden/>
          </w:rPr>
          <w:tab/>
        </w:r>
        <w:r w:rsidR="00823FFF">
          <w:rPr>
            <w:noProof/>
            <w:webHidden/>
          </w:rPr>
          <w:fldChar w:fldCharType="begin"/>
        </w:r>
        <w:r w:rsidR="00823FFF">
          <w:rPr>
            <w:noProof/>
            <w:webHidden/>
          </w:rPr>
          <w:instrText xml:space="preserve"> PAGEREF _Toc14946930 \h </w:instrText>
        </w:r>
        <w:r w:rsidR="00823FFF">
          <w:rPr>
            <w:noProof/>
            <w:webHidden/>
          </w:rPr>
        </w:r>
        <w:r w:rsidR="00823FFF">
          <w:rPr>
            <w:noProof/>
            <w:webHidden/>
          </w:rPr>
          <w:fldChar w:fldCharType="separate"/>
        </w:r>
        <w:r w:rsidR="00823FFF">
          <w:rPr>
            <w:noProof/>
            <w:webHidden/>
          </w:rPr>
          <w:t>12</w:t>
        </w:r>
        <w:r w:rsidR="00823FFF">
          <w:rPr>
            <w:noProof/>
            <w:webHidden/>
          </w:rPr>
          <w:fldChar w:fldCharType="end"/>
        </w:r>
      </w:hyperlink>
    </w:p>
    <w:p w:rsidR="00823FFF" w:rsidRDefault="004477CA">
      <w:pPr>
        <w:pStyle w:val="Obsah4"/>
        <w:rPr>
          <w:rFonts w:asciiTheme="minorHAnsi" w:eastAsiaTheme="minorEastAsia" w:hAnsiTheme="minorHAnsi" w:cstheme="minorBidi"/>
          <w:noProof/>
          <w:sz w:val="22"/>
          <w:szCs w:val="22"/>
        </w:rPr>
      </w:pPr>
      <w:hyperlink w:anchor="_Toc14946931" w:history="1">
        <w:r w:rsidR="00823FFF" w:rsidRPr="00471B88">
          <w:rPr>
            <w:rStyle w:val="Hypertextovodkaz"/>
            <w:noProof/>
          </w:rPr>
          <w:t>2.1.13.3</w:t>
        </w:r>
        <w:r w:rsidR="00823FFF">
          <w:rPr>
            <w:rFonts w:asciiTheme="minorHAnsi" w:eastAsiaTheme="minorEastAsia" w:hAnsiTheme="minorHAnsi" w:cstheme="minorBidi"/>
            <w:noProof/>
            <w:sz w:val="22"/>
            <w:szCs w:val="22"/>
          </w:rPr>
          <w:tab/>
        </w:r>
        <w:r w:rsidR="00823FFF" w:rsidRPr="00471B88">
          <w:rPr>
            <w:rStyle w:val="Hypertextovodkaz"/>
            <w:noProof/>
          </w:rPr>
          <w:t>Hydrovrty</w:t>
        </w:r>
        <w:r w:rsidR="00823FFF">
          <w:rPr>
            <w:noProof/>
            <w:webHidden/>
          </w:rPr>
          <w:tab/>
        </w:r>
        <w:r w:rsidR="00823FFF">
          <w:rPr>
            <w:noProof/>
            <w:webHidden/>
          </w:rPr>
          <w:fldChar w:fldCharType="begin"/>
        </w:r>
        <w:r w:rsidR="00823FFF">
          <w:rPr>
            <w:noProof/>
            <w:webHidden/>
          </w:rPr>
          <w:instrText xml:space="preserve"> PAGEREF _Toc14946931 \h </w:instrText>
        </w:r>
        <w:r w:rsidR="00823FFF">
          <w:rPr>
            <w:noProof/>
            <w:webHidden/>
          </w:rPr>
        </w:r>
        <w:r w:rsidR="00823FFF">
          <w:rPr>
            <w:noProof/>
            <w:webHidden/>
          </w:rPr>
          <w:fldChar w:fldCharType="separate"/>
        </w:r>
        <w:r w:rsidR="00823FFF">
          <w:rPr>
            <w:noProof/>
            <w:webHidden/>
          </w:rPr>
          <w:t>12</w:t>
        </w:r>
        <w:r w:rsidR="00823FFF">
          <w:rPr>
            <w:noProof/>
            <w:webHidden/>
          </w:rPr>
          <w:fldChar w:fldCharType="end"/>
        </w:r>
      </w:hyperlink>
    </w:p>
    <w:p w:rsidR="00823FFF" w:rsidRDefault="004477CA">
      <w:pPr>
        <w:pStyle w:val="Obsah4"/>
        <w:rPr>
          <w:rFonts w:asciiTheme="minorHAnsi" w:eastAsiaTheme="minorEastAsia" w:hAnsiTheme="minorHAnsi" w:cstheme="minorBidi"/>
          <w:noProof/>
          <w:sz w:val="22"/>
          <w:szCs w:val="22"/>
        </w:rPr>
      </w:pPr>
      <w:hyperlink w:anchor="_Toc14946932" w:history="1">
        <w:r w:rsidR="00823FFF" w:rsidRPr="00471B88">
          <w:rPr>
            <w:rStyle w:val="Hypertextovodkaz"/>
            <w:noProof/>
          </w:rPr>
          <w:t>2.1.13.4</w:t>
        </w:r>
        <w:r w:rsidR="00823FFF">
          <w:rPr>
            <w:rFonts w:asciiTheme="minorHAnsi" w:eastAsiaTheme="minorEastAsia" w:hAnsiTheme="minorHAnsi" w:cstheme="minorBidi"/>
            <w:noProof/>
            <w:sz w:val="22"/>
            <w:szCs w:val="22"/>
          </w:rPr>
          <w:tab/>
        </w:r>
        <w:r w:rsidR="00823FFF" w:rsidRPr="00471B88">
          <w:rPr>
            <w:rStyle w:val="Hypertextovodkaz"/>
            <w:noProof/>
          </w:rPr>
          <w:t>Rušení hydrovrtů</w:t>
        </w:r>
        <w:r w:rsidR="00823FFF">
          <w:rPr>
            <w:noProof/>
            <w:webHidden/>
          </w:rPr>
          <w:tab/>
        </w:r>
        <w:r w:rsidR="00823FFF">
          <w:rPr>
            <w:noProof/>
            <w:webHidden/>
          </w:rPr>
          <w:fldChar w:fldCharType="begin"/>
        </w:r>
        <w:r w:rsidR="00823FFF">
          <w:rPr>
            <w:noProof/>
            <w:webHidden/>
          </w:rPr>
          <w:instrText xml:space="preserve"> PAGEREF _Toc14946932 \h </w:instrText>
        </w:r>
        <w:r w:rsidR="00823FFF">
          <w:rPr>
            <w:noProof/>
            <w:webHidden/>
          </w:rPr>
        </w:r>
        <w:r w:rsidR="00823FFF">
          <w:rPr>
            <w:noProof/>
            <w:webHidden/>
          </w:rPr>
          <w:fldChar w:fldCharType="separate"/>
        </w:r>
        <w:r w:rsidR="00823FFF">
          <w:rPr>
            <w:noProof/>
            <w:webHidden/>
          </w:rPr>
          <w:t>13</w:t>
        </w:r>
        <w:r w:rsidR="00823FFF">
          <w:rPr>
            <w:noProof/>
            <w:webHidden/>
          </w:rPr>
          <w:fldChar w:fldCharType="end"/>
        </w:r>
      </w:hyperlink>
    </w:p>
    <w:p w:rsidR="00823FFF" w:rsidRDefault="004477CA">
      <w:pPr>
        <w:pStyle w:val="Obsah4"/>
        <w:rPr>
          <w:rFonts w:asciiTheme="minorHAnsi" w:eastAsiaTheme="minorEastAsia" w:hAnsiTheme="minorHAnsi" w:cstheme="minorBidi"/>
          <w:noProof/>
          <w:sz w:val="22"/>
          <w:szCs w:val="22"/>
        </w:rPr>
      </w:pPr>
      <w:hyperlink w:anchor="_Toc14946933" w:history="1">
        <w:r w:rsidR="00823FFF" w:rsidRPr="00471B88">
          <w:rPr>
            <w:rStyle w:val="Hypertextovodkaz"/>
            <w:noProof/>
          </w:rPr>
          <w:t>2.1.13.5</w:t>
        </w:r>
        <w:r w:rsidR="00823FFF">
          <w:rPr>
            <w:rFonts w:asciiTheme="minorHAnsi" w:eastAsiaTheme="minorEastAsia" w:hAnsiTheme="minorHAnsi" w:cstheme="minorBidi"/>
            <w:noProof/>
            <w:sz w:val="22"/>
            <w:szCs w:val="22"/>
          </w:rPr>
          <w:tab/>
        </w:r>
        <w:r w:rsidR="00823FFF" w:rsidRPr="00471B88">
          <w:rPr>
            <w:rStyle w:val="Hypertextovodkaz"/>
            <w:noProof/>
          </w:rPr>
          <w:t>Výkopy pro potrubí a zpětný zásyp</w:t>
        </w:r>
        <w:r w:rsidR="00823FFF">
          <w:rPr>
            <w:noProof/>
            <w:webHidden/>
          </w:rPr>
          <w:tab/>
        </w:r>
        <w:r w:rsidR="00823FFF">
          <w:rPr>
            <w:noProof/>
            <w:webHidden/>
          </w:rPr>
          <w:fldChar w:fldCharType="begin"/>
        </w:r>
        <w:r w:rsidR="00823FFF">
          <w:rPr>
            <w:noProof/>
            <w:webHidden/>
          </w:rPr>
          <w:instrText xml:space="preserve"> PAGEREF _Toc14946933 \h </w:instrText>
        </w:r>
        <w:r w:rsidR="00823FFF">
          <w:rPr>
            <w:noProof/>
            <w:webHidden/>
          </w:rPr>
        </w:r>
        <w:r w:rsidR="00823FFF">
          <w:rPr>
            <w:noProof/>
            <w:webHidden/>
          </w:rPr>
          <w:fldChar w:fldCharType="separate"/>
        </w:r>
        <w:r w:rsidR="00823FFF">
          <w:rPr>
            <w:noProof/>
            <w:webHidden/>
          </w:rPr>
          <w:t>13</w:t>
        </w:r>
        <w:r w:rsidR="00823FFF">
          <w:rPr>
            <w:noProof/>
            <w:webHidden/>
          </w:rPr>
          <w:fldChar w:fldCharType="end"/>
        </w:r>
      </w:hyperlink>
    </w:p>
    <w:p w:rsidR="00823FFF" w:rsidRDefault="004477CA">
      <w:pPr>
        <w:pStyle w:val="Obsah4"/>
        <w:rPr>
          <w:rFonts w:asciiTheme="minorHAnsi" w:eastAsiaTheme="minorEastAsia" w:hAnsiTheme="minorHAnsi" w:cstheme="minorBidi"/>
          <w:noProof/>
          <w:sz w:val="22"/>
          <w:szCs w:val="22"/>
        </w:rPr>
      </w:pPr>
      <w:hyperlink w:anchor="_Toc14946934" w:history="1">
        <w:r w:rsidR="00823FFF" w:rsidRPr="00471B88">
          <w:rPr>
            <w:rStyle w:val="Hypertextovodkaz"/>
            <w:noProof/>
          </w:rPr>
          <w:t>2.1.13.6</w:t>
        </w:r>
        <w:r w:rsidR="00823FFF">
          <w:rPr>
            <w:rFonts w:asciiTheme="minorHAnsi" w:eastAsiaTheme="minorEastAsia" w:hAnsiTheme="minorHAnsi" w:cstheme="minorBidi"/>
            <w:noProof/>
            <w:sz w:val="22"/>
            <w:szCs w:val="22"/>
          </w:rPr>
          <w:tab/>
        </w:r>
        <w:r w:rsidR="00823FFF" w:rsidRPr="00471B88">
          <w:rPr>
            <w:rStyle w:val="Hypertextovodkaz"/>
            <w:noProof/>
          </w:rPr>
          <w:t>Manipulace s vytěženým materiálem</w:t>
        </w:r>
        <w:r w:rsidR="00823FFF">
          <w:rPr>
            <w:noProof/>
            <w:webHidden/>
          </w:rPr>
          <w:tab/>
        </w:r>
        <w:r w:rsidR="00823FFF">
          <w:rPr>
            <w:noProof/>
            <w:webHidden/>
          </w:rPr>
          <w:fldChar w:fldCharType="begin"/>
        </w:r>
        <w:r w:rsidR="00823FFF">
          <w:rPr>
            <w:noProof/>
            <w:webHidden/>
          </w:rPr>
          <w:instrText xml:space="preserve"> PAGEREF _Toc14946934 \h </w:instrText>
        </w:r>
        <w:r w:rsidR="00823FFF">
          <w:rPr>
            <w:noProof/>
            <w:webHidden/>
          </w:rPr>
        </w:r>
        <w:r w:rsidR="00823FFF">
          <w:rPr>
            <w:noProof/>
            <w:webHidden/>
          </w:rPr>
          <w:fldChar w:fldCharType="separate"/>
        </w:r>
        <w:r w:rsidR="00823FFF">
          <w:rPr>
            <w:noProof/>
            <w:webHidden/>
          </w:rPr>
          <w:t>14</w:t>
        </w:r>
        <w:r w:rsidR="00823FFF">
          <w:rPr>
            <w:noProof/>
            <w:webHidden/>
          </w:rPr>
          <w:fldChar w:fldCharType="end"/>
        </w:r>
      </w:hyperlink>
    </w:p>
    <w:p w:rsidR="00823FFF" w:rsidRDefault="004477CA">
      <w:pPr>
        <w:pStyle w:val="Obsah4"/>
        <w:rPr>
          <w:rFonts w:asciiTheme="minorHAnsi" w:eastAsiaTheme="minorEastAsia" w:hAnsiTheme="minorHAnsi" w:cstheme="minorBidi"/>
          <w:noProof/>
          <w:sz w:val="22"/>
          <w:szCs w:val="22"/>
        </w:rPr>
      </w:pPr>
      <w:hyperlink w:anchor="_Toc14946935" w:history="1">
        <w:r w:rsidR="00823FFF" w:rsidRPr="00471B88">
          <w:rPr>
            <w:rStyle w:val="Hypertextovodkaz"/>
            <w:noProof/>
          </w:rPr>
          <w:t>2.1.13.7</w:t>
        </w:r>
        <w:r w:rsidR="00823FFF">
          <w:rPr>
            <w:rFonts w:asciiTheme="minorHAnsi" w:eastAsiaTheme="minorEastAsia" w:hAnsiTheme="minorHAnsi" w:cstheme="minorBidi"/>
            <w:noProof/>
            <w:sz w:val="22"/>
            <w:szCs w:val="22"/>
          </w:rPr>
          <w:tab/>
        </w:r>
        <w:r w:rsidR="00823FFF" w:rsidRPr="00471B88">
          <w:rPr>
            <w:rStyle w:val="Hypertextovodkaz"/>
            <w:noProof/>
          </w:rPr>
          <w:t>Dno stavební rýhy</w:t>
        </w:r>
        <w:r w:rsidR="00823FFF">
          <w:rPr>
            <w:noProof/>
            <w:webHidden/>
          </w:rPr>
          <w:tab/>
        </w:r>
        <w:r w:rsidR="00823FFF">
          <w:rPr>
            <w:noProof/>
            <w:webHidden/>
          </w:rPr>
          <w:fldChar w:fldCharType="begin"/>
        </w:r>
        <w:r w:rsidR="00823FFF">
          <w:rPr>
            <w:noProof/>
            <w:webHidden/>
          </w:rPr>
          <w:instrText xml:space="preserve"> PAGEREF _Toc14946935 \h </w:instrText>
        </w:r>
        <w:r w:rsidR="00823FFF">
          <w:rPr>
            <w:noProof/>
            <w:webHidden/>
          </w:rPr>
        </w:r>
        <w:r w:rsidR="00823FFF">
          <w:rPr>
            <w:noProof/>
            <w:webHidden/>
          </w:rPr>
          <w:fldChar w:fldCharType="separate"/>
        </w:r>
        <w:r w:rsidR="00823FFF">
          <w:rPr>
            <w:noProof/>
            <w:webHidden/>
          </w:rPr>
          <w:t>14</w:t>
        </w:r>
        <w:r w:rsidR="00823FFF">
          <w:rPr>
            <w:noProof/>
            <w:webHidden/>
          </w:rPr>
          <w:fldChar w:fldCharType="end"/>
        </w:r>
      </w:hyperlink>
    </w:p>
    <w:p w:rsidR="00823FFF" w:rsidRDefault="004477CA">
      <w:pPr>
        <w:pStyle w:val="Obsah4"/>
        <w:rPr>
          <w:rFonts w:asciiTheme="minorHAnsi" w:eastAsiaTheme="minorEastAsia" w:hAnsiTheme="minorHAnsi" w:cstheme="minorBidi"/>
          <w:noProof/>
          <w:sz w:val="22"/>
          <w:szCs w:val="22"/>
        </w:rPr>
      </w:pPr>
      <w:hyperlink w:anchor="_Toc14946936" w:history="1">
        <w:r w:rsidR="00823FFF" w:rsidRPr="00471B88">
          <w:rPr>
            <w:rStyle w:val="Hypertextovodkaz"/>
            <w:noProof/>
          </w:rPr>
          <w:t>2.1.13.8</w:t>
        </w:r>
        <w:r w:rsidR="00823FFF">
          <w:rPr>
            <w:rFonts w:asciiTheme="minorHAnsi" w:eastAsiaTheme="minorEastAsia" w:hAnsiTheme="minorHAnsi" w:cstheme="minorBidi"/>
            <w:noProof/>
            <w:sz w:val="22"/>
            <w:szCs w:val="22"/>
          </w:rPr>
          <w:tab/>
        </w:r>
        <w:r w:rsidR="00823FFF" w:rsidRPr="00471B88">
          <w:rPr>
            <w:rStyle w:val="Hypertextovodkaz"/>
            <w:noProof/>
          </w:rPr>
          <w:t>Povrchy</w:t>
        </w:r>
        <w:r w:rsidR="00823FFF">
          <w:rPr>
            <w:noProof/>
            <w:webHidden/>
          </w:rPr>
          <w:tab/>
        </w:r>
        <w:r w:rsidR="00823FFF">
          <w:rPr>
            <w:noProof/>
            <w:webHidden/>
          </w:rPr>
          <w:fldChar w:fldCharType="begin"/>
        </w:r>
        <w:r w:rsidR="00823FFF">
          <w:rPr>
            <w:noProof/>
            <w:webHidden/>
          </w:rPr>
          <w:instrText xml:space="preserve"> PAGEREF _Toc14946936 \h </w:instrText>
        </w:r>
        <w:r w:rsidR="00823FFF">
          <w:rPr>
            <w:noProof/>
            <w:webHidden/>
          </w:rPr>
        </w:r>
        <w:r w:rsidR="00823FFF">
          <w:rPr>
            <w:noProof/>
            <w:webHidden/>
          </w:rPr>
          <w:fldChar w:fldCharType="separate"/>
        </w:r>
        <w:r w:rsidR="00823FFF">
          <w:rPr>
            <w:noProof/>
            <w:webHidden/>
          </w:rPr>
          <w:t>14</w:t>
        </w:r>
        <w:r w:rsidR="00823FFF">
          <w:rPr>
            <w:noProof/>
            <w:webHidden/>
          </w:rPr>
          <w:fldChar w:fldCharType="end"/>
        </w:r>
      </w:hyperlink>
    </w:p>
    <w:p w:rsidR="00823FFF" w:rsidRDefault="004477CA">
      <w:pPr>
        <w:pStyle w:val="Obsah2"/>
        <w:rPr>
          <w:rFonts w:asciiTheme="minorHAnsi" w:eastAsiaTheme="minorEastAsia" w:hAnsiTheme="minorHAnsi" w:cstheme="minorBidi"/>
          <w:noProof/>
          <w:sz w:val="22"/>
          <w:szCs w:val="22"/>
        </w:rPr>
      </w:pPr>
      <w:hyperlink w:anchor="_Toc14946937" w:history="1">
        <w:r w:rsidR="00823FFF" w:rsidRPr="00471B88">
          <w:rPr>
            <w:rStyle w:val="Hypertextovodkaz"/>
            <w:noProof/>
          </w:rPr>
          <w:t>2.2</w:t>
        </w:r>
        <w:r w:rsidR="00823FFF">
          <w:rPr>
            <w:rFonts w:asciiTheme="minorHAnsi" w:eastAsiaTheme="minorEastAsia" w:hAnsiTheme="minorHAnsi" w:cstheme="minorBidi"/>
            <w:noProof/>
            <w:sz w:val="22"/>
            <w:szCs w:val="22"/>
          </w:rPr>
          <w:tab/>
        </w:r>
        <w:r w:rsidR="00823FFF" w:rsidRPr="00471B88">
          <w:rPr>
            <w:rStyle w:val="Hypertextovodkaz"/>
            <w:noProof/>
          </w:rPr>
          <w:t>Zkoušky vodotěsnosti</w:t>
        </w:r>
        <w:r w:rsidR="00823FFF">
          <w:rPr>
            <w:noProof/>
            <w:webHidden/>
          </w:rPr>
          <w:tab/>
        </w:r>
        <w:r w:rsidR="00823FFF">
          <w:rPr>
            <w:noProof/>
            <w:webHidden/>
          </w:rPr>
          <w:fldChar w:fldCharType="begin"/>
        </w:r>
        <w:r w:rsidR="00823FFF">
          <w:rPr>
            <w:noProof/>
            <w:webHidden/>
          </w:rPr>
          <w:instrText xml:space="preserve"> PAGEREF _Toc14946937 \h </w:instrText>
        </w:r>
        <w:r w:rsidR="00823FFF">
          <w:rPr>
            <w:noProof/>
            <w:webHidden/>
          </w:rPr>
        </w:r>
        <w:r w:rsidR="00823FFF">
          <w:rPr>
            <w:noProof/>
            <w:webHidden/>
          </w:rPr>
          <w:fldChar w:fldCharType="separate"/>
        </w:r>
        <w:r w:rsidR="00823FFF">
          <w:rPr>
            <w:noProof/>
            <w:webHidden/>
          </w:rPr>
          <w:t>14</w:t>
        </w:r>
        <w:r w:rsidR="00823FFF">
          <w:rPr>
            <w:noProof/>
            <w:webHidden/>
          </w:rPr>
          <w:fldChar w:fldCharType="end"/>
        </w:r>
      </w:hyperlink>
    </w:p>
    <w:p w:rsidR="00823FFF" w:rsidRDefault="004477CA">
      <w:pPr>
        <w:pStyle w:val="Obsah2"/>
        <w:rPr>
          <w:rFonts w:asciiTheme="minorHAnsi" w:eastAsiaTheme="minorEastAsia" w:hAnsiTheme="minorHAnsi" w:cstheme="minorBidi"/>
          <w:noProof/>
          <w:sz w:val="22"/>
          <w:szCs w:val="22"/>
        </w:rPr>
      </w:pPr>
      <w:hyperlink w:anchor="_Toc14946938" w:history="1">
        <w:r w:rsidR="00823FFF" w:rsidRPr="00471B88">
          <w:rPr>
            <w:rStyle w:val="Hypertextovodkaz"/>
            <w:noProof/>
          </w:rPr>
          <w:t>2.3</w:t>
        </w:r>
        <w:r w:rsidR="00823FFF">
          <w:rPr>
            <w:rFonts w:asciiTheme="minorHAnsi" w:eastAsiaTheme="minorEastAsia" w:hAnsiTheme="minorHAnsi" w:cstheme="minorBidi"/>
            <w:noProof/>
            <w:sz w:val="22"/>
            <w:szCs w:val="22"/>
          </w:rPr>
          <w:tab/>
        </w:r>
        <w:r w:rsidR="00823FFF" w:rsidRPr="00471B88">
          <w:rPr>
            <w:rStyle w:val="Hypertextovodkaz"/>
            <w:noProof/>
          </w:rPr>
          <w:t>Stávající veřejná kanalizace</w:t>
        </w:r>
        <w:r w:rsidR="00823FFF">
          <w:rPr>
            <w:noProof/>
            <w:webHidden/>
          </w:rPr>
          <w:tab/>
        </w:r>
        <w:r w:rsidR="00823FFF">
          <w:rPr>
            <w:noProof/>
            <w:webHidden/>
          </w:rPr>
          <w:fldChar w:fldCharType="begin"/>
        </w:r>
        <w:r w:rsidR="00823FFF">
          <w:rPr>
            <w:noProof/>
            <w:webHidden/>
          </w:rPr>
          <w:instrText xml:space="preserve"> PAGEREF _Toc14946938 \h </w:instrText>
        </w:r>
        <w:r w:rsidR="00823FFF">
          <w:rPr>
            <w:noProof/>
            <w:webHidden/>
          </w:rPr>
        </w:r>
        <w:r w:rsidR="00823FFF">
          <w:rPr>
            <w:noProof/>
            <w:webHidden/>
          </w:rPr>
          <w:fldChar w:fldCharType="separate"/>
        </w:r>
        <w:r w:rsidR="00823FFF">
          <w:rPr>
            <w:noProof/>
            <w:webHidden/>
          </w:rPr>
          <w:t>15</w:t>
        </w:r>
        <w:r w:rsidR="00823FFF">
          <w:rPr>
            <w:noProof/>
            <w:webHidden/>
          </w:rPr>
          <w:fldChar w:fldCharType="end"/>
        </w:r>
      </w:hyperlink>
    </w:p>
    <w:p w:rsidR="00823FFF" w:rsidRDefault="004477CA">
      <w:pPr>
        <w:pStyle w:val="Obsah2"/>
        <w:rPr>
          <w:rFonts w:asciiTheme="minorHAnsi" w:eastAsiaTheme="minorEastAsia" w:hAnsiTheme="minorHAnsi" w:cstheme="minorBidi"/>
          <w:noProof/>
          <w:sz w:val="22"/>
          <w:szCs w:val="22"/>
        </w:rPr>
      </w:pPr>
      <w:hyperlink w:anchor="_Toc14946939" w:history="1">
        <w:r w:rsidR="00823FFF" w:rsidRPr="00471B88">
          <w:rPr>
            <w:rStyle w:val="Hypertextovodkaz"/>
            <w:noProof/>
          </w:rPr>
          <w:t>2.4</w:t>
        </w:r>
        <w:r w:rsidR="00823FFF">
          <w:rPr>
            <w:rFonts w:asciiTheme="minorHAnsi" w:eastAsiaTheme="minorEastAsia" w:hAnsiTheme="minorHAnsi" w:cstheme="minorBidi"/>
            <w:noProof/>
            <w:sz w:val="22"/>
            <w:szCs w:val="22"/>
          </w:rPr>
          <w:tab/>
        </w:r>
        <w:r w:rsidR="00823FFF" w:rsidRPr="00471B88">
          <w:rPr>
            <w:rStyle w:val="Hypertextovodkaz"/>
            <w:noProof/>
          </w:rPr>
          <w:t>Stávající inženýrské sítě</w:t>
        </w:r>
        <w:r w:rsidR="00823FFF">
          <w:rPr>
            <w:noProof/>
            <w:webHidden/>
          </w:rPr>
          <w:tab/>
        </w:r>
        <w:r w:rsidR="00823FFF">
          <w:rPr>
            <w:noProof/>
            <w:webHidden/>
          </w:rPr>
          <w:fldChar w:fldCharType="begin"/>
        </w:r>
        <w:r w:rsidR="00823FFF">
          <w:rPr>
            <w:noProof/>
            <w:webHidden/>
          </w:rPr>
          <w:instrText xml:space="preserve"> PAGEREF _Toc14946939 \h </w:instrText>
        </w:r>
        <w:r w:rsidR="00823FFF">
          <w:rPr>
            <w:noProof/>
            <w:webHidden/>
          </w:rPr>
        </w:r>
        <w:r w:rsidR="00823FFF">
          <w:rPr>
            <w:noProof/>
            <w:webHidden/>
          </w:rPr>
          <w:fldChar w:fldCharType="separate"/>
        </w:r>
        <w:r w:rsidR="00823FFF">
          <w:rPr>
            <w:noProof/>
            <w:webHidden/>
          </w:rPr>
          <w:t>15</w:t>
        </w:r>
        <w:r w:rsidR="00823FFF">
          <w:rPr>
            <w:noProof/>
            <w:webHidden/>
          </w:rPr>
          <w:fldChar w:fldCharType="end"/>
        </w:r>
      </w:hyperlink>
    </w:p>
    <w:p w:rsidR="00823FFF" w:rsidRDefault="004477CA">
      <w:pPr>
        <w:pStyle w:val="Obsah2"/>
        <w:rPr>
          <w:rFonts w:asciiTheme="minorHAnsi" w:eastAsiaTheme="minorEastAsia" w:hAnsiTheme="minorHAnsi" w:cstheme="minorBidi"/>
          <w:noProof/>
          <w:sz w:val="22"/>
          <w:szCs w:val="22"/>
        </w:rPr>
      </w:pPr>
      <w:hyperlink w:anchor="_Toc14946940" w:history="1">
        <w:r w:rsidR="00823FFF" w:rsidRPr="00471B88">
          <w:rPr>
            <w:rStyle w:val="Hypertextovodkaz"/>
            <w:noProof/>
          </w:rPr>
          <w:t>2.5</w:t>
        </w:r>
        <w:r w:rsidR="00823FFF">
          <w:rPr>
            <w:rFonts w:asciiTheme="minorHAnsi" w:eastAsiaTheme="minorEastAsia" w:hAnsiTheme="minorHAnsi" w:cstheme="minorBidi"/>
            <w:noProof/>
            <w:sz w:val="22"/>
            <w:szCs w:val="22"/>
          </w:rPr>
          <w:tab/>
        </w:r>
        <w:r w:rsidR="00823FFF" w:rsidRPr="00471B88">
          <w:rPr>
            <w:rStyle w:val="Hypertextovodkaz"/>
            <w:noProof/>
          </w:rPr>
          <w:t>Související investice</w:t>
        </w:r>
        <w:r w:rsidR="00823FFF">
          <w:rPr>
            <w:noProof/>
            <w:webHidden/>
          </w:rPr>
          <w:tab/>
        </w:r>
        <w:r w:rsidR="00823FFF">
          <w:rPr>
            <w:noProof/>
            <w:webHidden/>
          </w:rPr>
          <w:fldChar w:fldCharType="begin"/>
        </w:r>
        <w:r w:rsidR="00823FFF">
          <w:rPr>
            <w:noProof/>
            <w:webHidden/>
          </w:rPr>
          <w:instrText xml:space="preserve"> PAGEREF _Toc14946940 \h </w:instrText>
        </w:r>
        <w:r w:rsidR="00823FFF">
          <w:rPr>
            <w:noProof/>
            <w:webHidden/>
          </w:rPr>
        </w:r>
        <w:r w:rsidR="00823FFF">
          <w:rPr>
            <w:noProof/>
            <w:webHidden/>
          </w:rPr>
          <w:fldChar w:fldCharType="separate"/>
        </w:r>
        <w:r w:rsidR="00823FFF">
          <w:rPr>
            <w:noProof/>
            <w:webHidden/>
          </w:rPr>
          <w:t>15</w:t>
        </w:r>
        <w:r w:rsidR="00823FFF">
          <w:rPr>
            <w:noProof/>
            <w:webHidden/>
          </w:rPr>
          <w:fldChar w:fldCharType="end"/>
        </w:r>
      </w:hyperlink>
    </w:p>
    <w:p w:rsidR="00823FFF" w:rsidRDefault="004477CA">
      <w:pPr>
        <w:pStyle w:val="Obsah2"/>
        <w:rPr>
          <w:rFonts w:asciiTheme="minorHAnsi" w:eastAsiaTheme="minorEastAsia" w:hAnsiTheme="minorHAnsi" w:cstheme="minorBidi"/>
          <w:noProof/>
          <w:sz w:val="22"/>
          <w:szCs w:val="22"/>
        </w:rPr>
      </w:pPr>
      <w:hyperlink w:anchor="_Toc14946941" w:history="1">
        <w:r w:rsidR="00823FFF" w:rsidRPr="00471B88">
          <w:rPr>
            <w:rStyle w:val="Hypertextovodkaz"/>
            <w:noProof/>
          </w:rPr>
          <w:t>2.6</w:t>
        </w:r>
        <w:r w:rsidR="00823FFF">
          <w:rPr>
            <w:rFonts w:asciiTheme="minorHAnsi" w:eastAsiaTheme="minorEastAsia" w:hAnsiTheme="minorHAnsi" w:cstheme="minorBidi"/>
            <w:noProof/>
            <w:sz w:val="22"/>
            <w:szCs w:val="22"/>
          </w:rPr>
          <w:tab/>
        </w:r>
        <w:r w:rsidR="00823FFF" w:rsidRPr="00471B88">
          <w:rPr>
            <w:rStyle w:val="Hypertextovodkaz"/>
            <w:noProof/>
          </w:rPr>
          <w:t>Přeložky inženýrských sítí</w:t>
        </w:r>
        <w:r w:rsidR="00823FFF">
          <w:rPr>
            <w:noProof/>
            <w:webHidden/>
          </w:rPr>
          <w:tab/>
        </w:r>
        <w:r w:rsidR="00823FFF">
          <w:rPr>
            <w:noProof/>
            <w:webHidden/>
          </w:rPr>
          <w:fldChar w:fldCharType="begin"/>
        </w:r>
        <w:r w:rsidR="00823FFF">
          <w:rPr>
            <w:noProof/>
            <w:webHidden/>
          </w:rPr>
          <w:instrText xml:space="preserve"> PAGEREF _Toc14946941 \h </w:instrText>
        </w:r>
        <w:r w:rsidR="00823FFF">
          <w:rPr>
            <w:noProof/>
            <w:webHidden/>
          </w:rPr>
        </w:r>
        <w:r w:rsidR="00823FFF">
          <w:rPr>
            <w:noProof/>
            <w:webHidden/>
          </w:rPr>
          <w:fldChar w:fldCharType="separate"/>
        </w:r>
        <w:r w:rsidR="00823FFF">
          <w:rPr>
            <w:noProof/>
            <w:webHidden/>
          </w:rPr>
          <w:t>16</w:t>
        </w:r>
        <w:r w:rsidR="00823FFF">
          <w:rPr>
            <w:noProof/>
            <w:webHidden/>
          </w:rPr>
          <w:fldChar w:fldCharType="end"/>
        </w:r>
      </w:hyperlink>
    </w:p>
    <w:p w:rsidR="00823FFF" w:rsidRDefault="004477CA">
      <w:pPr>
        <w:pStyle w:val="Obsah2"/>
        <w:rPr>
          <w:rFonts w:asciiTheme="minorHAnsi" w:eastAsiaTheme="minorEastAsia" w:hAnsiTheme="minorHAnsi" w:cstheme="minorBidi"/>
          <w:noProof/>
          <w:sz w:val="22"/>
          <w:szCs w:val="22"/>
        </w:rPr>
      </w:pPr>
      <w:hyperlink w:anchor="_Toc14946942" w:history="1">
        <w:r w:rsidR="00823FFF" w:rsidRPr="00471B88">
          <w:rPr>
            <w:rStyle w:val="Hypertextovodkaz"/>
            <w:noProof/>
          </w:rPr>
          <w:t>2.7</w:t>
        </w:r>
        <w:r w:rsidR="00823FFF">
          <w:rPr>
            <w:rFonts w:asciiTheme="minorHAnsi" w:eastAsiaTheme="minorEastAsia" w:hAnsiTheme="minorHAnsi" w:cstheme="minorBidi"/>
            <w:noProof/>
            <w:sz w:val="22"/>
            <w:szCs w:val="22"/>
          </w:rPr>
          <w:tab/>
        </w:r>
        <w:r w:rsidR="00823FFF" w:rsidRPr="00471B88">
          <w:rPr>
            <w:rStyle w:val="Hypertextovodkaz"/>
            <w:noProof/>
          </w:rPr>
          <w:t>Veřejná zeleň</w:t>
        </w:r>
        <w:r w:rsidR="00823FFF">
          <w:rPr>
            <w:noProof/>
            <w:webHidden/>
          </w:rPr>
          <w:tab/>
        </w:r>
        <w:r w:rsidR="00823FFF">
          <w:rPr>
            <w:noProof/>
            <w:webHidden/>
          </w:rPr>
          <w:fldChar w:fldCharType="begin"/>
        </w:r>
        <w:r w:rsidR="00823FFF">
          <w:rPr>
            <w:noProof/>
            <w:webHidden/>
          </w:rPr>
          <w:instrText xml:space="preserve"> PAGEREF _Toc14946942 \h </w:instrText>
        </w:r>
        <w:r w:rsidR="00823FFF">
          <w:rPr>
            <w:noProof/>
            <w:webHidden/>
          </w:rPr>
        </w:r>
        <w:r w:rsidR="00823FFF">
          <w:rPr>
            <w:noProof/>
            <w:webHidden/>
          </w:rPr>
          <w:fldChar w:fldCharType="separate"/>
        </w:r>
        <w:r w:rsidR="00823FFF">
          <w:rPr>
            <w:noProof/>
            <w:webHidden/>
          </w:rPr>
          <w:t>16</w:t>
        </w:r>
        <w:r w:rsidR="00823FFF">
          <w:rPr>
            <w:noProof/>
            <w:webHidden/>
          </w:rPr>
          <w:fldChar w:fldCharType="end"/>
        </w:r>
      </w:hyperlink>
    </w:p>
    <w:p w:rsidR="00823FFF" w:rsidRDefault="004477CA">
      <w:pPr>
        <w:pStyle w:val="Obsah1"/>
        <w:rPr>
          <w:rFonts w:asciiTheme="minorHAnsi" w:eastAsiaTheme="minorEastAsia" w:hAnsiTheme="minorHAnsi" w:cstheme="minorBidi"/>
          <w:b w:val="0"/>
          <w:caps w:val="0"/>
          <w:sz w:val="22"/>
          <w:szCs w:val="22"/>
        </w:rPr>
      </w:pPr>
      <w:hyperlink w:anchor="_Toc14946943" w:history="1">
        <w:r w:rsidR="00823FFF" w:rsidRPr="00471B88">
          <w:rPr>
            <w:rStyle w:val="Hypertextovodkaz"/>
          </w:rPr>
          <w:t>3.</w:t>
        </w:r>
        <w:r w:rsidR="00823FFF">
          <w:rPr>
            <w:rFonts w:asciiTheme="minorHAnsi" w:eastAsiaTheme="minorEastAsia" w:hAnsiTheme="minorHAnsi" w:cstheme="minorBidi"/>
            <w:b w:val="0"/>
            <w:caps w:val="0"/>
            <w:sz w:val="22"/>
            <w:szCs w:val="22"/>
          </w:rPr>
          <w:tab/>
        </w:r>
        <w:r w:rsidR="00823FFF" w:rsidRPr="00471B88">
          <w:rPr>
            <w:rStyle w:val="Hypertextovodkaz"/>
          </w:rPr>
          <w:t>Závěr</w:t>
        </w:r>
        <w:r w:rsidR="00823FFF">
          <w:rPr>
            <w:webHidden/>
          </w:rPr>
          <w:tab/>
        </w:r>
        <w:r w:rsidR="00823FFF">
          <w:rPr>
            <w:webHidden/>
          </w:rPr>
          <w:fldChar w:fldCharType="begin"/>
        </w:r>
        <w:r w:rsidR="00823FFF">
          <w:rPr>
            <w:webHidden/>
          </w:rPr>
          <w:instrText xml:space="preserve"> PAGEREF _Toc14946943 \h </w:instrText>
        </w:r>
        <w:r w:rsidR="00823FFF">
          <w:rPr>
            <w:webHidden/>
          </w:rPr>
        </w:r>
        <w:r w:rsidR="00823FFF">
          <w:rPr>
            <w:webHidden/>
          </w:rPr>
          <w:fldChar w:fldCharType="separate"/>
        </w:r>
        <w:r w:rsidR="00823FFF">
          <w:rPr>
            <w:webHidden/>
          </w:rPr>
          <w:t>16</w:t>
        </w:r>
        <w:r w:rsidR="00823FFF">
          <w:rPr>
            <w:webHidden/>
          </w:rPr>
          <w:fldChar w:fldCharType="end"/>
        </w:r>
      </w:hyperlink>
    </w:p>
    <w:p w:rsidR="00823FFF" w:rsidRDefault="004477CA">
      <w:pPr>
        <w:pStyle w:val="Obsah1"/>
        <w:rPr>
          <w:rFonts w:asciiTheme="minorHAnsi" w:eastAsiaTheme="minorEastAsia" w:hAnsiTheme="minorHAnsi" w:cstheme="minorBidi"/>
          <w:b w:val="0"/>
          <w:caps w:val="0"/>
          <w:sz w:val="22"/>
          <w:szCs w:val="22"/>
        </w:rPr>
      </w:pPr>
      <w:hyperlink w:anchor="_Toc14946944" w:history="1">
        <w:r w:rsidR="00823FFF" w:rsidRPr="00471B88">
          <w:rPr>
            <w:rStyle w:val="Hypertextovodkaz"/>
          </w:rPr>
          <w:t>4.</w:t>
        </w:r>
        <w:r w:rsidR="00823FFF">
          <w:rPr>
            <w:rFonts w:asciiTheme="minorHAnsi" w:eastAsiaTheme="minorEastAsia" w:hAnsiTheme="minorHAnsi" w:cstheme="minorBidi"/>
            <w:b w:val="0"/>
            <w:caps w:val="0"/>
            <w:sz w:val="22"/>
            <w:szCs w:val="22"/>
          </w:rPr>
          <w:tab/>
        </w:r>
        <w:r w:rsidR="00823FFF" w:rsidRPr="00471B88">
          <w:rPr>
            <w:rStyle w:val="Hypertextovodkaz"/>
          </w:rPr>
          <w:t>Důležité informace pro investora</w:t>
        </w:r>
        <w:r w:rsidR="00823FFF">
          <w:rPr>
            <w:webHidden/>
          </w:rPr>
          <w:tab/>
        </w:r>
        <w:r w:rsidR="00823FFF">
          <w:rPr>
            <w:webHidden/>
          </w:rPr>
          <w:fldChar w:fldCharType="begin"/>
        </w:r>
        <w:r w:rsidR="00823FFF">
          <w:rPr>
            <w:webHidden/>
          </w:rPr>
          <w:instrText xml:space="preserve"> PAGEREF _Toc14946944 \h </w:instrText>
        </w:r>
        <w:r w:rsidR="00823FFF">
          <w:rPr>
            <w:webHidden/>
          </w:rPr>
        </w:r>
        <w:r w:rsidR="00823FFF">
          <w:rPr>
            <w:webHidden/>
          </w:rPr>
          <w:fldChar w:fldCharType="separate"/>
        </w:r>
        <w:r w:rsidR="00823FFF">
          <w:rPr>
            <w:webHidden/>
          </w:rPr>
          <w:t>17</w:t>
        </w:r>
        <w:r w:rsidR="00823FFF">
          <w:rPr>
            <w:webHidden/>
          </w:rPr>
          <w:fldChar w:fldCharType="end"/>
        </w:r>
      </w:hyperlink>
    </w:p>
    <w:p w:rsidR="00823FFF" w:rsidRDefault="004477CA">
      <w:pPr>
        <w:pStyle w:val="Obsah1"/>
        <w:rPr>
          <w:rFonts w:asciiTheme="minorHAnsi" w:eastAsiaTheme="minorEastAsia" w:hAnsiTheme="minorHAnsi" w:cstheme="minorBidi"/>
          <w:b w:val="0"/>
          <w:caps w:val="0"/>
          <w:sz w:val="22"/>
          <w:szCs w:val="22"/>
        </w:rPr>
      </w:pPr>
      <w:hyperlink w:anchor="_Toc14946945" w:history="1">
        <w:r w:rsidR="00823FFF" w:rsidRPr="00471B88">
          <w:rPr>
            <w:rStyle w:val="Hypertextovodkaz"/>
          </w:rPr>
          <w:t>5.</w:t>
        </w:r>
        <w:r w:rsidR="00823FFF">
          <w:rPr>
            <w:rFonts w:asciiTheme="minorHAnsi" w:eastAsiaTheme="minorEastAsia" w:hAnsiTheme="minorHAnsi" w:cstheme="minorBidi"/>
            <w:b w:val="0"/>
            <w:caps w:val="0"/>
            <w:sz w:val="22"/>
            <w:szCs w:val="22"/>
          </w:rPr>
          <w:tab/>
        </w:r>
        <w:r w:rsidR="00823FFF" w:rsidRPr="00471B88">
          <w:rPr>
            <w:rStyle w:val="Hypertextovodkaz"/>
          </w:rPr>
          <w:t>Důležité informace pro zhotovitele</w:t>
        </w:r>
        <w:r w:rsidR="00823FFF">
          <w:rPr>
            <w:webHidden/>
          </w:rPr>
          <w:tab/>
        </w:r>
        <w:r w:rsidR="00823FFF">
          <w:rPr>
            <w:webHidden/>
          </w:rPr>
          <w:fldChar w:fldCharType="begin"/>
        </w:r>
        <w:r w:rsidR="00823FFF">
          <w:rPr>
            <w:webHidden/>
          </w:rPr>
          <w:instrText xml:space="preserve"> PAGEREF _Toc14946945 \h </w:instrText>
        </w:r>
        <w:r w:rsidR="00823FFF">
          <w:rPr>
            <w:webHidden/>
          </w:rPr>
        </w:r>
        <w:r w:rsidR="00823FFF">
          <w:rPr>
            <w:webHidden/>
          </w:rPr>
          <w:fldChar w:fldCharType="separate"/>
        </w:r>
        <w:r w:rsidR="00823FFF">
          <w:rPr>
            <w:webHidden/>
          </w:rPr>
          <w:t>17</w:t>
        </w:r>
        <w:r w:rsidR="00823FFF">
          <w:rPr>
            <w:webHidden/>
          </w:rPr>
          <w:fldChar w:fldCharType="end"/>
        </w:r>
      </w:hyperlink>
    </w:p>
    <w:p w:rsidR="00C81506" w:rsidRPr="00FA37AC" w:rsidRDefault="0076579A" w:rsidP="00C8267C">
      <w:pPr>
        <w:jc w:val="left"/>
      </w:pPr>
      <w:r w:rsidRPr="00FA37AC">
        <w:fldChar w:fldCharType="end"/>
      </w:r>
    </w:p>
    <w:p w:rsidR="00C81506" w:rsidRPr="00FA37AC" w:rsidRDefault="00C81506" w:rsidP="000F1209">
      <w:pPr>
        <w:jc w:val="left"/>
      </w:pPr>
    </w:p>
    <w:p w:rsidR="00C81506" w:rsidRPr="00FA37AC" w:rsidRDefault="00C81506" w:rsidP="000F1209">
      <w:pPr>
        <w:jc w:val="left"/>
      </w:pPr>
    </w:p>
    <w:p w:rsidR="00C81506" w:rsidRPr="00FA37AC" w:rsidRDefault="00C81506" w:rsidP="000F1209">
      <w:pPr>
        <w:jc w:val="left"/>
      </w:pPr>
    </w:p>
    <w:p w:rsidR="002A6BD0" w:rsidRPr="00FA37AC" w:rsidRDefault="000F1209" w:rsidP="000B61B7">
      <w:pPr>
        <w:jc w:val="left"/>
        <w:rPr>
          <w:b/>
          <w:bCs/>
          <w:caps/>
          <w:sz w:val="26"/>
        </w:rPr>
      </w:pPr>
      <w:r w:rsidRPr="00FA37AC">
        <w:br w:type="page"/>
      </w:r>
      <w:bookmarkStart w:id="8" w:name="_Toc219098859"/>
      <w:bookmarkStart w:id="9" w:name="_Toc219108333"/>
      <w:bookmarkEnd w:id="0"/>
      <w:bookmarkEnd w:id="1"/>
      <w:bookmarkEnd w:id="2"/>
      <w:bookmarkEnd w:id="3"/>
      <w:bookmarkEnd w:id="4"/>
      <w:bookmarkEnd w:id="5"/>
      <w:bookmarkEnd w:id="6"/>
      <w:bookmarkEnd w:id="7"/>
    </w:p>
    <w:p w:rsidR="009772C5" w:rsidRPr="00FA37AC" w:rsidRDefault="001F4DD7" w:rsidP="00EB07C4">
      <w:pPr>
        <w:pStyle w:val="Nadpis1"/>
        <w:numPr>
          <w:ilvl w:val="0"/>
          <w:numId w:val="1"/>
        </w:numPr>
        <w:tabs>
          <w:tab w:val="num" w:pos="360"/>
        </w:tabs>
        <w:ind w:left="357" w:hanging="357"/>
      </w:pPr>
      <w:bookmarkStart w:id="10" w:name="_Toc14946912"/>
      <w:r w:rsidRPr="00FA37AC">
        <w:lastRenderedPageBreak/>
        <w:t>úvod</w:t>
      </w:r>
      <w:bookmarkEnd w:id="10"/>
    </w:p>
    <w:p w:rsidR="00857B86" w:rsidRPr="00FA37AC" w:rsidRDefault="00BD7C3E" w:rsidP="0049282F">
      <w:r w:rsidRPr="00FA37AC">
        <w:t>Celá stavba je členěna do 3 etap a nachází se v zastavěném území města Brna v katastrálním území Maloměřice (</w:t>
      </w:r>
      <w:r w:rsidR="001C5EB8" w:rsidRPr="00FA37AC">
        <w:t>612499). 1. etapa</w:t>
      </w:r>
      <w:r w:rsidRPr="00FA37AC">
        <w:t xml:space="preserve"> trasy splaškové</w:t>
      </w:r>
      <w:r w:rsidR="00103FFD" w:rsidRPr="00FA37AC">
        <w:t xml:space="preserve"> kanalizace je navržena</w:t>
      </w:r>
      <w:r w:rsidR="00857B86" w:rsidRPr="00FA37AC">
        <w:t xml:space="preserve"> částečně v </w:t>
      </w:r>
      <w:r w:rsidRPr="00FA37AC">
        <w:t>místní komunikac</w:t>
      </w:r>
      <w:r w:rsidR="00092D86" w:rsidRPr="00FA37AC">
        <w:t>i</w:t>
      </w:r>
      <w:r w:rsidR="00857B86" w:rsidRPr="00FA37AC">
        <w:t xml:space="preserve"> (ul. Obřanská) a</w:t>
      </w:r>
      <w:r w:rsidRPr="00FA37AC">
        <w:t xml:space="preserve"> částečně v zatravněné ploš</w:t>
      </w:r>
      <w:r w:rsidR="00857B86" w:rsidRPr="00FA37AC">
        <w:t>e (v místě tram. Smyčky). Druhá a třetí</w:t>
      </w:r>
    </w:p>
    <w:p w:rsidR="00F466F5" w:rsidRPr="00FA37AC" w:rsidRDefault="00BD7C3E" w:rsidP="00F466F5">
      <w:r w:rsidRPr="00FA37AC">
        <w:t>etapa splaškové kanalizace se nachází</w:t>
      </w:r>
      <w:r w:rsidR="00FB4E2B" w:rsidRPr="00FA37AC">
        <w:t xml:space="preserve"> v nezpevněném terénu v oblasti tramvajové smyčka a dále</w:t>
      </w:r>
      <w:r w:rsidRPr="00FA37AC">
        <w:t xml:space="preserve"> z velké části </w:t>
      </w:r>
      <w:r w:rsidR="00FB4E2B" w:rsidRPr="00FA37AC">
        <w:t xml:space="preserve">na soukromých pozemcích </w:t>
      </w:r>
      <w:r w:rsidRPr="00FA37AC">
        <w:t xml:space="preserve">v zahradách za rodinnými domy na ul. Babická. </w:t>
      </w:r>
      <w:r w:rsidR="00F466F5" w:rsidRPr="00FA37AC">
        <w:t>V této dokumentaci se jedná</w:t>
      </w:r>
      <w:r w:rsidR="00F466F5" w:rsidRPr="00FA37AC">
        <w:rPr>
          <w:rFonts w:cs="Arial"/>
        </w:rPr>
        <w:t xml:space="preserve"> o vybudování druhé a třetí etapy stoky „A“, </w:t>
      </w:r>
      <w:r w:rsidR="00283398" w:rsidRPr="00FA37AC">
        <w:rPr>
          <w:rFonts w:cs="Arial"/>
        </w:rPr>
        <w:t xml:space="preserve">dl. </w:t>
      </w:r>
      <w:r w:rsidR="00FB6E9C">
        <w:rPr>
          <w:rFonts w:cs="Arial"/>
        </w:rPr>
        <w:t>583,72</w:t>
      </w:r>
      <w:r w:rsidR="00F466F5" w:rsidRPr="00FA37AC">
        <w:rPr>
          <w:rFonts w:cs="Arial"/>
        </w:rPr>
        <w:t xml:space="preserve"> m (2. a 3. etapa</w:t>
      </w:r>
      <w:r w:rsidR="00375F3C" w:rsidRPr="00FA37AC">
        <w:rPr>
          <w:rFonts w:cs="Arial"/>
        </w:rPr>
        <w:t>) a</w:t>
      </w:r>
      <w:r w:rsidR="00F466F5" w:rsidRPr="00FA37AC">
        <w:rPr>
          <w:rFonts w:cs="Arial"/>
        </w:rPr>
        <w:t xml:space="preserve"> stoky „B“ </w:t>
      </w:r>
      <w:r w:rsidR="00283398" w:rsidRPr="00FA37AC">
        <w:rPr>
          <w:rFonts w:cs="Arial"/>
        </w:rPr>
        <w:t>dl. 11</w:t>
      </w:r>
      <w:r w:rsidR="002C0895" w:rsidRPr="00FA37AC">
        <w:rPr>
          <w:rFonts w:cs="Arial"/>
        </w:rPr>
        <w:t>5</w:t>
      </w:r>
      <w:r w:rsidR="00283398" w:rsidRPr="00FA37AC">
        <w:rPr>
          <w:rFonts w:cs="Arial"/>
        </w:rPr>
        <w:t>,</w:t>
      </w:r>
      <w:r w:rsidR="002C0895" w:rsidRPr="00FA37AC">
        <w:rPr>
          <w:rFonts w:cs="Arial"/>
        </w:rPr>
        <w:t>95</w:t>
      </w:r>
      <w:r w:rsidR="00F466F5" w:rsidRPr="00FA37AC">
        <w:rPr>
          <w:rFonts w:cs="Arial"/>
        </w:rPr>
        <w:t xml:space="preserve"> m (</w:t>
      </w:r>
      <w:r w:rsidR="00375F3C" w:rsidRPr="00FA37AC">
        <w:rPr>
          <w:rFonts w:cs="Arial"/>
        </w:rPr>
        <w:t>stoka „B“ spadá celá do 2. etapy</w:t>
      </w:r>
      <w:r w:rsidR="00F466F5" w:rsidRPr="00FA37AC">
        <w:rPr>
          <w:rFonts w:cs="Arial"/>
        </w:rPr>
        <w:t>).</w:t>
      </w:r>
      <w:r w:rsidR="00F466F5" w:rsidRPr="00FA37AC">
        <w:t xml:space="preserve"> První etapa stavby spadá do jiné dokumentace.</w:t>
      </w:r>
    </w:p>
    <w:p w:rsidR="00F466F5" w:rsidRPr="00FA37AC" w:rsidRDefault="00F466F5" w:rsidP="00F466F5">
      <w:r w:rsidRPr="00FA37AC">
        <w:t xml:space="preserve">Bude použito obetonované kameninové potrubí DN 300. </w:t>
      </w:r>
    </w:p>
    <w:p w:rsidR="00BD7C3E" w:rsidRPr="00FA37AC" w:rsidRDefault="00BD7C3E" w:rsidP="0049282F">
      <w:r w:rsidRPr="00FA37AC">
        <w:t>Vzhledem</w:t>
      </w:r>
      <w:r w:rsidR="00092D86" w:rsidRPr="00FA37AC">
        <w:t xml:space="preserve"> k tomu, že na rozdíl od 1. etapy, na druhou a třetí etapu</w:t>
      </w:r>
      <w:r w:rsidRPr="00FA37AC">
        <w:t xml:space="preserve"> ještě nebylo vydáno územní rozhodnutí, řeší tato doku</w:t>
      </w:r>
      <w:r w:rsidR="000C31F8" w:rsidRPr="00FA37AC">
        <w:t>mentace</w:t>
      </w:r>
      <w:r w:rsidR="00FB4E2B" w:rsidRPr="00FA37AC">
        <w:t xml:space="preserve"> na 2. a 3. etapu</w:t>
      </w:r>
      <w:r w:rsidR="000C31F8" w:rsidRPr="00FA37AC">
        <w:t xml:space="preserve">, </w:t>
      </w:r>
      <w:r w:rsidR="00FB4E2B" w:rsidRPr="00FA37AC">
        <w:t>společné povolení (DUR a DSP).</w:t>
      </w:r>
    </w:p>
    <w:p w:rsidR="00BD7C3E" w:rsidRPr="00FA37AC" w:rsidRDefault="00BD7C3E" w:rsidP="00197DD2">
      <w:r w:rsidRPr="00FA37AC">
        <w:t xml:space="preserve">Dotčené pozemky jsou v majetku </w:t>
      </w:r>
      <w:r w:rsidR="00F466F5" w:rsidRPr="00FA37AC">
        <w:t>České republiky (ÚZSVM),</w:t>
      </w:r>
      <w:r w:rsidRPr="00FA37AC">
        <w:t xml:space="preserve"> Statutárního města Brna</w:t>
      </w:r>
      <w:r w:rsidR="00FB4E2B" w:rsidRPr="00FA37AC">
        <w:t xml:space="preserve"> i soukromých vlastníků</w:t>
      </w:r>
    </w:p>
    <w:p w:rsidR="009A1466" w:rsidRPr="00FA37AC" w:rsidRDefault="001F4DD7" w:rsidP="009A1466">
      <w:pPr>
        <w:pStyle w:val="Nadpis2"/>
      </w:pPr>
      <w:bookmarkStart w:id="11" w:name="_Toc14946913"/>
      <w:r w:rsidRPr="00FA37AC">
        <w:t>Součást</w:t>
      </w:r>
      <w:r w:rsidR="003A6863">
        <w:t>i</w:t>
      </w:r>
      <w:r w:rsidRPr="00FA37AC">
        <w:t xml:space="preserve"> dokumentace</w:t>
      </w:r>
      <w:r w:rsidR="00092D86" w:rsidRPr="00FA37AC">
        <w:t>:</w:t>
      </w:r>
      <w:bookmarkEnd w:id="11"/>
      <w:r w:rsidRPr="00FA37AC">
        <w:t xml:space="preserve"> </w:t>
      </w:r>
    </w:p>
    <w:p w:rsidR="009A1466" w:rsidRPr="00FA37AC" w:rsidRDefault="00197DD2" w:rsidP="009A1466">
      <w:pPr>
        <w:spacing w:before="120"/>
        <w:ind w:left="2410" w:hanging="2410"/>
      </w:pPr>
      <w:r w:rsidRPr="00FA37AC">
        <w:rPr>
          <w:b/>
          <w:u w:val="single"/>
        </w:rPr>
        <w:t xml:space="preserve">SO </w:t>
      </w:r>
      <w:r w:rsidR="001C5EB8" w:rsidRPr="00FA37AC">
        <w:rPr>
          <w:b/>
          <w:u w:val="single"/>
        </w:rPr>
        <w:t>01</w:t>
      </w:r>
      <w:r w:rsidR="00375F3C" w:rsidRPr="00FA37AC">
        <w:rPr>
          <w:b/>
          <w:u w:val="single"/>
        </w:rPr>
        <w:t>.2</w:t>
      </w:r>
      <w:r w:rsidR="001C5EB8" w:rsidRPr="00FA37AC">
        <w:rPr>
          <w:b/>
          <w:u w:val="single"/>
        </w:rPr>
        <w:t xml:space="preserve"> Splašková</w:t>
      </w:r>
      <w:r w:rsidRPr="00FA37AC">
        <w:rPr>
          <w:b/>
          <w:u w:val="single"/>
        </w:rPr>
        <w:t xml:space="preserve"> stoka</w:t>
      </w:r>
      <w:r w:rsidR="009A1466" w:rsidRPr="00FA37AC">
        <w:rPr>
          <w:b/>
          <w:u w:val="single"/>
        </w:rPr>
        <w:t xml:space="preserve"> -</w:t>
      </w:r>
      <w:r w:rsidR="001F4DD7" w:rsidRPr="00FA37AC">
        <w:t xml:space="preserve"> </w:t>
      </w:r>
      <w:r w:rsidR="009A1466" w:rsidRPr="00FA37AC">
        <w:t xml:space="preserve">Kanalizace se zabývá </w:t>
      </w:r>
      <w:r w:rsidR="00857B86" w:rsidRPr="00FA37AC">
        <w:t xml:space="preserve">umožněním </w:t>
      </w:r>
      <w:r w:rsidR="009A1466" w:rsidRPr="00FA37AC">
        <w:t>odvádění splaškových odpadních vod z řešeného území v MČ Brno – Maloměřice a Obřany</w:t>
      </w:r>
    </w:p>
    <w:p w:rsidR="009A1466" w:rsidRPr="00FA37AC" w:rsidRDefault="001C5EB8" w:rsidP="0005159E">
      <w:pPr>
        <w:spacing w:before="120"/>
        <w:ind w:left="4111" w:hanging="4111"/>
      </w:pPr>
      <w:r w:rsidRPr="00FA37AC">
        <w:rPr>
          <w:b/>
          <w:u w:val="single"/>
        </w:rPr>
        <w:t>D. 1.1.9</w:t>
      </w:r>
      <w:r w:rsidR="00197DD2" w:rsidRPr="00FA37AC">
        <w:rPr>
          <w:b/>
          <w:u w:val="single"/>
        </w:rPr>
        <w:t xml:space="preserve"> Zapravení povrchů v</w:t>
      </w:r>
      <w:r w:rsidR="009A1466" w:rsidRPr="00FA37AC">
        <w:rPr>
          <w:b/>
          <w:u w:val="single"/>
        </w:rPr>
        <w:t> </w:t>
      </w:r>
      <w:r w:rsidR="00197DD2" w:rsidRPr="00FA37AC">
        <w:rPr>
          <w:b/>
          <w:u w:val="single"/>
        </w:rPr>
        <w:t>komunikaci</w:t>
      </w:r>
      <w:r w:rsidR="009A1466" w:rsidRPr="00FA37AC">
        <w:rPr>
          <w:b/>
          <w:u w:val="single"/>
        </w:rPr>
        <w:t xml:space="preserve"> </w:t>
      </w:r>
      <w:r w:rsidR="009A1466" w:rsidRPr="00FA37AC">
        <w:t xml:space="preserve">– </w:t>
      </w:r>
      <w:r w:rsidR="0005159E" w:rsidRPr="00FA37AC">
        <w:tab/>
      </w:r>
      <w:r w:rsidR="009A1466" w:rsidRPr="00FA37AC">
        <w:t xml:space="preserve">je navrženo pro všechny </w:t>
      </w:r>
      <w:r w:rsidR="00F466F5" w:rsidRPr="00FA37AC">
        <w:t xml:space="preserve">tři </w:t>
      </w:r>
      <w:r w:rsidR="009A1466" w:rsidRPr="00FA37AC">
        <w:t>etap</w:t>
      </w:r>
      <w:r w:rsidR="00A17545" w:rsidRPr="00FA37AC">
        <w:t>y</w:t>
      </w:r>
      <w:r w:rsidR="009A1466" w:rsidRPr="00FA37AC">
        <w:t xml:space="preserve">, při provádění bude použita </w:t>
      </w:r>
      <w:r w:rsidR="00A17545" w:rsidRPr="00FA37AC">
        <w:t>odpovídající</w:t>
      </w:r>
      <w:r w:rsidR="009A1466" w:rsidRPr="00FA37AC">
        <w:t xml:space="preserve"> čás</w:t>
      </w:r>
      <w:r w:rsidR="0005159E" w:rsidRPr="00FA37AC">
        <w:t>t.</w:t>
      </w:r>
    </w:p>
    <w:p w:rsidR="0005159E" w:rsidRPr="00FA37AC" w:rsidRDefault="001C5EB8" w:rsidP="004A4A13">
      <w:pPr>
        <w:tabs>
          <w:tab w:val="left" w:pos="3119"/>
        </w:tabs>
        <w:spacing w:before="120" w:after="120"/>
        <w:ind w:left="3119" w:hanging="3119"/>
      </w:pPr>
      <w:r w:rsidRPr="00FA37AC">
        <w:rPr>
          <w:b/>
          <w:u w:val="single"/>
        </w:rPr>
        <w:t>F. 5 Návrh</w:t>
      </w:r>
      <w:r w:rsidR="00197DD2" w:rsidRPr="00FA37AC">
        <w:rPr>
          <w:b/>
          <w:u w:val="single"/>
        </w:rPr>
        <w:t xml:space="preserve"> dopravního značení</w:t>
      </w:r>
      <w:r w:rsidR="0049282F" w:rsidRPr="00FA37AC">
        <w:t xml:space="preserve"> </w:t>
      </w:r>
      <w:r w:rsidR="0005159E" w:rsidRPr="00FA37AC">
        <w:t xml:space="preserve">- je navrženo pro všechny </w:t>
      </w:r>
      <w:r w:rsidR="00F466F5" w:rsidRPr="00FA37AC">
        <w:t xml:space="preserve">tři </w:t>
      </w:r>
      <w:r w:rsidR="0005159E" w:rsidRPr="00FA37AC">
        <w:t>etap</w:t>
      </w:r>
      <w:r w:rsidR="00A17545" w:rsidRPr="00FA37AC">
        <w:t>y</w:t>
      </w:r>
      <w:r w:rsidR="0005159E" w:rsidRPr="00FA37AC">
        <w:t>, při provád</w:t>
      </w:r>
      <w:r w:rsidR="004A4A13" w:rsidRPr="00FA37AC">
        <w:t xml:space="preserve">ění bude </w:t>
      </w:r>
      <w:r w:rsidRPr="00FA37AC">
        <w:t>použita jen</w:t>
      </w:r>
      <w:r w:rsidR="004A4A13" w:rsidRPr="00FA37AC">
        <w:t xml:space="preserve"> </w:t>
      </w:r>
      <w:r w:rsidR="00A17545" w:rsidRPr="00FA37AC">
        <w:t>odpovídající</w:t>
      </w:r>
      <w:r w:rsidR="0005159E" w:rsidRPr="00FA37AC">
        <w:t xml:space="preserve"> čá</w:t>
      </w:r>
      <w:r w:rsidR="004223FB" w:rsidRPr="00FA37AC">
        <w:t>st.</w:t>
      </w:r>
    </w:p>
    <w:p w:rsidR="00F466F5" w:rsidRPr="00FA37AC" w:rsidRDefault="00FB4E2B" w:rsidP="00375F3C">
      <w:pPr>
        <w:tabs>
          <w:tab w:val="left" w:pos="3119"/>
        </w:tabs>
        <w:spacing w:before="120" w:after="120"/>
        <w:ind w:left="3119" w:hanging="3119"/>
      </w:pPr>
      <w:r w:rsidRPr="00FA37AC">
        <w:rPr>
          <w:b/>
          <w:u w:val="single"/>
        </w:rPr>
        <w:t>H. Inventarizace zeleně</w:t>
      </w:r>
      <w:r w:rsidRPr="00FA37AC">
        <w:t xml:space="preserve"> </w:t>
      </w:r>
      <w:r w:rsidR="00F466F5" w:rsidRPr="00FA37AC">
        <w:t>– je provedena v trase a poblíž trasy navrhované stavby.</w:t>
      </w:r>
    </w:p>
    <w:p w:rsidR="00F466F5" w:rsidRPr="00FA37AC" w:rsidRDefault="004A4A13" w:rsidP="0005159E">
      <w:pPr>
        <w:rPr>
          <w:b/>
          <w:u w:val="single"/>
        </w:rPr>
      </w:pPr>
      <w:r w:rsidRPr="00FA37AC">
        <w:rPr>
          <w:b/>
          <w:u w:val="single"/>
        </w:rPr>
        <w:t xml:space="preserve">(SO02 </w:t>
      </w:r>
      <w:r w:rsidR="0005159E" w:rsidRPr="00FA37AC">
        <w:rPr>
          <w:b/>
          <w:u w:val="single"/>
        </w:rPr>
        <w:t>Kanalizační přípojky nejsou součástí projektu</w:t>
      </w:r>
      <w:r w:rsidRPr="00FA37AC">
        <w:rPr>
          <w:b/>
          <w:u w:val="single"/>
        </w:rPr>
        <w:t>)</w:t>
      </w:r>
      <w:r w:rsidR="00F466F5" w:rsidRPr="00FA37AC">
        <w:rPr>
          <w:b/>
          <w:u w:val="single"/>
        </w:rPr>
        <w:t xml:space="preserve"> </w:t>
      </w:r>
      <w:r w:rsidR="00F466F5" w:rsidRPr="00FA37AC">
        <w:t>– projekt zahrnuje pouze odbočky pro přípojky. Tyto odbočky budou po dokončení stavby do postavení a napojení samotných přípojek zazátkovány</w:t>
      </w:r>
      <w:r w:rsidR="0005159E" w:rsidRPr="00FA37AC">
        <w:t>.</w:t>
      </w:r>
    </w:p>
    <w:p w:rsidR="0005159E" w:rsidRPr="00FA37AC" w:rsidRDefault="0005159E" w:rsidP="0049282F">
      <w:pPr>
        <w:spacing w:before="120"/>
      </w:pPr>
      <w:r w:rsidRPr="00FA37AC">
        <w:t xml:space="preserve">Nová kanalizace </w:t>
      </w:r>
      <w:r w:rsidRPr="00FA37AC">
        <w:rPr>
          <w:rFonts w:cs="Arial"/>
          <w:bCs/>
          <w:color w:val="000000"/>
        </w:rPr>
        <w:t xml:space="preserve">bude po dokončení všech tří etap sloužit k odvádění splaškových vod z předmětné oblasti na stávající ČOV Modřice. </w:t>
      </w:r>
      <w:r w:rsidRPr="00FA37AC">
        <w:t>Stavba je navržena v s</w:t>
      </w:r>
      <w:r w:rsidR="006420FB" w:rsidRPr="00FA37AC">
        <w:t>ouladu s požadavky objednatele.</w:t>
      </w:r>
    </w:p>
    <w:p w:rsidR="0005159E" w:rsidRPr="00FA37AC" w:rsidRDefault="00BC4280" w:rsidP="0004786B">
      <w:pPr>
        <w:pStyle w:val="Nadpis1"/>
      </w:pPr>
      <w:bookmarkStart w:id="12" w:name="_Toc14946914"/>
      <w:r w:rsidRPr="00FA37AC">
        <w:t>SO 01</w:t>
      </w:r>
      <w:r w:rsidR="004F7A11" w:rsidRPr="00FA37AC">
        <w:t>.2</w:t>
      </w:r>
      <w:r w:rsidR="00375F3C" w:rsidRPr="00FA37AC">
        <w:t xml:space="preserve"> Splašková</w:t>
      </w:r>
      <w:r w:rsidR="0004786B" w:rsidRPr="00FA37AC">
        <w:t xml:space="preserve"> </w:t>
      </w:r>
      <w:r w:rsidRPr="00FA37AC">
        <w:t>stoka</w:t>
      </w:r>
      <w:r w:rsidR="004F7A11" w:rsidRPr="00FA37AC">
        <w:t xml:space="preserve"> </w:t>
      </w:r>
      <w:r w:rsidR="00375F3C" w:rsidRPr="00FA37AC">
        <w:t xml:space="preserve">- </w:t>
      </w:r>
      <w:r w:rsidR="004F7A11" w:rsidRPr="00FA37AC">
        <w:t>II. A III. ETAPA</w:t>
      </w:r>
      <w:bookmarkEnd w:id="12"/>
    </w:p>
    <w:p w:rsidR="00BC4280" w:rsidRPr="00FA37AC" w:rsidRDefault="00BC4280" w:rsidP="00BC4280">
      <w:pPr>
        <w:pStyle w:val="Nadpis2"/>
      </w:pPr>
      <w:bookmarkStart w:id="13" w:name="_Toc14946915"/>
      <w:r w:rsidRPr="00FA37AC">
        <w:t>Popis technického řešení</w:t>
      </w:r>
      <w:bookmarkEnd w:id="13"/>
    </w:p>
    <w:p w:rsidR="00622FBA" w:rsidRPr="00FA37AC" w:rsidRDefault="00375F3C" w:rsidP="00BC4280">
      <w:r w:rsidRPr="00FA37AC">
        <w:t>V II. a III. etapě se j</w:t>
      </w:r>
      <w:r w:rsidR="0021358E" w:rsidRPr="00FA37AC">
        <w:t>edná se o vybudování nových</w:t>
      </w:r>
      <w:r w:rsidR="00BC4280" w:rsidRPr="00FA37AC">
        <w:t xml:space="preserve"> splaškov</w:t>
      </w:r>
      <w:r w:rsidR="0021358E" w:rsidRPr="00FA37AC">
        <w:t>ých</w:t>
      </w:r>
      <w:r w:rsidR="00BC4280" w:rsidRPr="00FA37AC">
        <w:t xml:space="preserve"> stoky</w:t>
      </w:r>
      <w:r w:rsidR="0021358E" w:rsidRPr="00FA37AC">
        <w:t xml:space="preserve"> „A“ a „B“</w:t>
      </w:r>
      <w:r w:rsidR="00BC4280" w:rsidRPr="00FA37AC">
        <w:t xml:space="preserve"> v celkové délce </w:t>
      </w:r>
      <w:r w:rsidR="00FB6E9C">
        <w:rPr>
          <w:rFonts w:cs="Arial"/>
        </w:rPr>
        <w:t>583,72</w:t>
      </w:r>
      <w:r w:rsidR="006E6584" w:rsidRPr="00FA37AC">
        <w:rPr>
          <w:rFonts w:cs="Arial"/>
        </w:rPr>
        <w:t xml:space="preserve"> m a </w:t>
      </w:r>
      <w:r w:rsidR="00283398" w:rsidRPr="00FA37AC">
        <w:rPr>
          <w:rFonts w:cs="Arial"/>
        </w:rPr>
        <w:t>dl. 11</w:t>
      </w:r>
      <w:r w:rsidR="002C0895" w:rsidRPr="00FA37AC">
        <w:rPr>
          <w:rFonts w:cs="Arial"/>
        </w:rPr>
        <w:t>5</w:t>
      </w:r>
      <w:r w:rsidR="00283398" w:rsidRPr="00FA37AC">
        <w:rPr>
          <w:rFonts w:cs="Arial"/>
        </w:rPr>
        <w:t>,</w:t>
      </w:r>
      <w:r w:rsidR="002C0895" w:rsidRPr="00FA37AC">
        <w:rPr>
          <w:rFonts w:cs="Arial"/>
        </w:rPr>
        <w:t>95</w:t>
      </w:r>
      <w:r w:rsidR="006E6584" w:rsidRPr="00FA37AC">
        <w:rPr>
          <w:rFonts w:cs="Arial"/>
        </w:rPr>
        <w:t xml:space="preserve"> m. O</w:t>
      </w:r>
      <w:r w:rsidR="0021358E" w:rsidRPr="00FA37AC">
        <w:rPr>
          <w:rFonts w:cs="Arial"/>
        </w:rPr>
        <w:t>bě</w:t>
      </w:r>
      <w:r w:rsidR="006E6584" w:rsidRPr="00FA37AC">
        <w:rPr>
          <w:rFonts w:cs="Arial"/>
        </w:rPr>
        <w:t xml:space="preserve"> stoky budou profilu</w:t>
      </w:r>
      <w:r w:rsidR="0021358E" w:rsidRPr="00FA37AC">
        <w:rPr>
          <w:rFonts w:cs="Arial"/>
        </w:rPr>
        <w:t xml:space="preserve"> </w:t>
      </w:r>
      <w:r w:rsidR="00BC4280" w:rsidRPr="00FA37AC">
        <w:t>DN 300</w:t>
      </w:r>
      <w:r w:rsidR="0021358E" w:rsidRPr="00FA37AC">
        <w:t>.</w:t>
      </w:r>
      <w:r w:rsidR="00BC4280" w:rsidRPr="00FA37AC">
        <w:t xml:space="preserve"> </w:t>
      </w:r>
      <w:r w:rsidR="0021358E" w:rsidRPr="00FA37AC">
        <w:t xml:space="preserve">Stoka „A“ se napojí na kanalizační šachtu Š5 spadající do dokumentace 1. etapy a dále bude vedena nezpevněným terénem v oblasti tramvajové smyčky, překopem překříží </w:t>
      </w:r>
      <w:r w:rsidR="00622FBA" w:rsidRPr="00FA37AC">
        <w:t>ulici Babickou</w:t>
      </w:r>
      <w:r w:rsidR="0021358E" w:rsidRPr="00FA37AC">
        <w:t xml:space="preserve"> a přejde do nezpevněného terénu soukromých pozemků v oblasti zahrad za domy v ulici </w:t>
      </w:r>
      <w:r w:rsidR="00622FBA" w:rsidRPr="00FA37AC">
        <w:t xml:space="preserve">Babická. </w:t>
      </w:r>
      <w:r w:rsidR="00BC4280" w:rsidRPr="00FA37AC">
        <w:t>Trasa je</w:t>
      </w:r>
      <w:r w:rsidR="006E309D" w:rsidRPr="00FA37AC">
        <w:t xml:space="preserve"> zakončena šachtou Š</w:t>
      </w:r>
      <w:r w:rsidR="00622FBA" w:rsidRPr="00FA37AC">
        <w:t>18</w:t>
      </w:r>
      <w:r w:rsidRPr="00FA37AC">
        <w:t xml:space="preserve">, </w:t>
      </w:r>
      <w:r w:rsidR="00493E5D" w:rsidRPr="00FA37AC">
        <w:t>která je proplachovací</w:t>
      </w:r>
      <w:r w:rsidRPr="00FA37AC">
        <w:t xml:space="preserve"> a</w:t>
      </w:r>
      <w:r w:rsidR="00622FBA" w:rsidRPr="00FA37AC">
        <w:t xml:space="preserve"> která se nachází poblíž trafostanice. Příjezd k této šachtě bude zabezpečen přes pozemky 1893/5, 1893/4 a 1894/4, na kterých bude zřízena štěrková ploch pro příjezd motorizace.</w:t>
      </w:r>
      <w:r w:rsidR="00493E5D" w:rsidRPr="00FA37AC">
        <w:t xml:space="preserve"> Další proplachovací šachta je šachta Š13. Vzhledem k</w:t>
      </w:r>
      <w:r w:rsidRPr="00FA37AC">
        <w:t> </w:t>
      </w:r>
      <w:r w:rsidR="00493E5D" w:rsidRPr="00FA37AC">
        <w:t>tomu</w:t>
      </w:r>
      <w:r w:rsidRPr="00FA37AC">
        <w:t>,</w:t>
      </w:r>
      <w:r w:rsidR="00493E5D" w:rsidRPr="00FA37AC">
        <w:t xml:space="preserve"> že k této šachtě není příjezd, bude šachta používána jako šachta s ručním proplachem.</w:t>
      </w:r>
    </w:p>
    <w:p w:rsidR="00AA5E35" w:rsidRPr="00FA37AC" w:rsidRDefault="00AA5E35" w:rsidP="00BC4280">
      <w:r w:rsidRPr="00FA37AC">
        <w:t>V průběhu trasy, se do šachty Š11 napojí stoka „B“, která je navržena pouze na soukromých pozemcích v zahradách. Stoka „B“ končí šachtou Š</w:t>
      </w:r>
      <w:r w:rsidR="00192525">
        <w:t>21</w:t>
      </w:r>
      <w:r w:rsidRPr="00FA37AC">
        <w:t xml:space="preserve"> ke které je v nouzovém případě potřeby možný příjezd z ulice </w:t>
      </w:r>
      <w:r w:rsidR="00375F3C" w:rsidRPr="00FA37AC">
        <w:t>B</w:t>
      </w:r>
      <w:r w:rsidRPr="00FA37AC">
        <w:t>abické soukromým vjezdem do dvora. Možnost vjezdu ovšem závisí na domluvě s majitelem a na smluvním podchycení této situace Investorem.</w:t>
      </w:r>
    </w:p>
    <w:p w:rsidR="00710E62" w:rsidRDefault="00493E5D" w:rsidP="00BC4280">
      <w:r w:rsidRPr="00FA37AC">
        <w:lastRenderedPageBreak/>
        <w:t>Všeobecně se u obou stok j</w:t>
      </w:r>
      <w:r w:rsidR="006E309D" w:rsidRPr="00FA37AC">
        <w:t>edná se o splaškovou kanalizaci, což znamená</w:t>
      </w:r>
      <w:r w:rsidR="007A3EFE" w:rsidRPr="00FA37AC">
        <w:t>,</w:t>
      </w:r>
      <w:r w:rsidR="006E309D" w:rsidRPr="00FA37AC">
        <w:t xml:space="preserve"> že do kanalizace nesmí být zaústěny dešťové vody.</w:t>
      </w:r>
      <w:r w:rsidR="007A3EFE" w:rsidRPr="00FA37AC">
        <w:t xml:space="preserve"> </w:t>
      </w:r>
      <w:r w:rsidR="00BC4280" w:rsidRPr="00FA37AC">
        <w:t>Výstavba kanalizace bude probíhat otevřeným výkopem.</w:t>
      </w:r>
    </w:p>
    <w:p w:rsidR="00710E62" w:rsidRDefault="00D85774" w:rsidP="00D85774">
      <w:pPr>
        <w:pStyle w:val="Nadpis3"/>
      </w:pPr>
      <w:bookmarkStart w:id="14" w:name="_Toc14946916"/>
      <w:r>
        <w:t>Stávající d</w:t>
      </w:r>
      <w:r w:rsidR="00710E62">
        <w:t>ešťové svody</w:t>
      </w:r>
      <w:bookmarkEnd w:id="14"/>
    </w:p>
    <w:p w:rsidR="00D85774" w:rsidRPr="00FA37AC" w:rsidRDefault="00710E62" w:rsidP="00BC4280">
      <w:r>
        <w:t>U některých nemovitostí bylo majiteli dekla</w:t>
      </w:r>
      <w:r w:rsidR="009965BC">
        <w:t>rováno, že zahradou vedou dešťové</w:t>
      </w:r>
      <w:r>
        <w:t xml:space="preserve"> </w:t>
      </w:r>
      <w:r w:rsidR="009965BC">
        <w:t>svody</w:t>
      </w:r>
      <w:r>
        <w:t xml:space="preserve"> zaústěn</w:t>
      </w:r>
      <w:r w:rsidR="009965BC">
        <w:t>é</w:t>
      </w:r>
      <w:r>
        <w:t xml:space="preserve"> do řeky. V tomto případě byla trasa zakreslena do situace a podélného profi</w:t>
      </w:r>
      <w:r w:rsidR="00D85774">
        <w:t>l</w:t>
      </w:r>
      <w:r>
        <w:t>u. U ostatních nemovitostí n</w:t>
      </w:r>
      <w:r w:rsidR="00D85774">
        <w:t>ení známo, jakým způsobem se maj</w:t>
      </w:r>
      <w:r>
        <w:t xml:space="preserve">itelé zbavují dešťových vod. Je však </w:t>
      </w:r>
      <w:r w:rsidR="00D85774">
        <w:t>pravděpodobné,</w:t>
      </w:r>
      <w:r>
        <w:t xml:space="preserve"> </w:t>
      </w:r>
      <w:r w:rsidR="00D85774">
        <w:t>ž</w:t>
      </w:r>
      <w:r>
        <w:t>e</w:t>
      </w:r>
      <w:r w:rsidR="00D85774">
        <w:t xml:space="preserve"> i</w:t>
      </w:r>
      <w:r>
        <w:t xml:space="preserve"> od některých </w:t>
      </w:r>
      <w:r w:rsidR="00D85774">
        <w:t xml:space="preserve">dalších </w:t>
      </w:r>
      <w:r>
        <w:t>nemovitostí j</w:t>
      </w:r>
      <w:r w:rsidR="009965BC">
        <w:t>sou v zahradách pod terénem položeny dešťové</w:t>
      </w:r>
      <w:r>
        <w:t xml:space="preserve"> </w:t>
      </w:r>
      <w:r w:rsidR="009965BC">
        <w:t>svody</w:t>
      </w:r>
      <w:r>
        <w:t xml:space="preserve"> zaústěná do řeky Svitavy</w:t>
      </w:r>
      <w:r w:rsidR="00D85774">
        <w:t>. Je bezpodmínečně nutné s touto skutečností</w:t>
      </w:r>
      <w:r w:rsidR="009C0E9C">
        <w:t xml:space="preserve"> počítat při výkopových pracích, požádat majitele o další informace o těchto skutečnostech a v</w:t>
      </w:r>
      <w:r w:rsidR="00D85774">
        <w:t> případě, že dojde ke kolizi navržené kanalizace se stávající</w:t>
      </w:r>
      <w:r w:rsidR="009965BC">
        <w:t>m dešťovým</w:t>
      </w:r>
      <w:r w:rsidR="00D85774">
        <w:t xml:space="preserve"> </w:t>
      </w:r>
      <w:r w:rsidR="009965BC">
        <w:t>svodem</w:t>
      </w:r>
      <w:r w:rsidR="00D85774">
        <w:t>, bude tato situace řešena na místě přeložením části stávajíc</w:t>
      </w:r>
      <w:r w:rsidR="009965BC">
        <w:t>ích kolidujících</w:t>
      </w:r>
      <w:r w:rsidR="00D85774">
        <w:t xml:space="preserve"> dešťov</w:t>
      </w:r>
      <w:r w:rsidR="009965BC">
        <w:t xml:space="preserve">ých svodů </w:t>
      </w:r>
      <w:r w:rsidR="00D85774">
        <w:t>do jiné úrovně.</w:t>
      </w:r>
    </w:p>
    <w:p w:rsidR="00404FC8" w:rsidRPr="00FA37AC" w:rsidRDefault="00703754" w:rsidP="00404FC8">
      <w:pPr>
        <w:pStyle w:val="Nadpis3"/>
      </w:pPr>
      <w:bookmarkStart w:id="15" w:name="_Toc14946917"/>
      <w:r w:rsidRPr="00FA37AC">
        <w:t>P</w:t>
      </w:r>
      <w:r w:rsidR="00404FC8" w:rsidRPr="00FA37AC">
        <w:t>rofil stoky</w:t>
      </w:r>
      <w:bookmarkEnd w:id="15"/>
    </w:p>
    <w:p w:rsidR="00BD7C3E" w:rsidRPr="00FA37AC" w:rsidRDefault="00404FC8" w:rsidP="00B273D9">
      <w:r w:rsidRPr="00FA37AC">
        <w:t>Navržený profil kanalizace DN 300</w:t>
      </w:r>
      <w:r w:rsidR="00DC00AD" w:rsidRPr="00FA37AC">
        <w:t xml:space="preserve"> </w:t>
      </w:r>
      <w:r w:rsidR="004223FB" w:rsidRPr="00FA37AC">
        <w:t xml:space="preserve">odpovídá požadavkům investičního záměru a </w:t>
      </w:r>
      <w:r w:rsidR="00DC00AD" w:rsidRPr="00FA37AC">
        <w:t xml:space="preserve">vychází z minulého </w:t>
      </w:r>
      <w:r w:rsidR="004223FB" w:rsidRPr="00FA37AC">
        <w:t>stupně dokumentace,</w:t>
      </w:r>
      <w:r w:rsidR="00DC00AD" w:rsidRPr="00FA37AC">
        <w:t xml:space="preserve"> tedy z </w:t>
      </w:r>
      <w:r w:rsidRPr="00FA37AC">
        <w:t>množství splaškových vod produkovaných obyvateli v napojených nemovitostech</w:t>
      </w:r>
      <w:r w:rsidR="006420FB" w:rsidRPr="00FA37AC">
        <w:t xml:space="preserve">. </w:t>
      </w:r>
    </w:p>
    <w:p w:rsidR="007B4EF4" w:rsidRPr="00FA37AC" w:rsidRDefault="0005159E" w:rsidP="007B4EF4">
      <w:pPr>
        <w:pStyle w:val="Nadpis3"/>
      </w:pPr>
      <w:bookmarkStart w:id="16" w:name="_Toc14946918"/>
      <w:r w:rsidRPr="00FA37AC">
        <w:t xml:space="preserve">Materiál, způsob uložení </w:t>
      </w:r>
      <w:r w:rsidR="00BC4280" w:rsidRPr="00FA37AC">
        <w:t>a spojování</w:t>
      </w:r>
      <w:bookmarkEnd w:id="16"/>
    </w:p>
    <w:p w:rsidR="005A154C" w:rsidRPr="00FA37AC" w:rsidRDefault="004F6BF9" w:rsidP="005A154C">
      <w:r w:rsidRPr="00FA37AC">
        <w:t xml:space="preserve">Splašková kanalizace je navržena jako gravitační. Stoka bude provedena z kameninového potrubí pevnostní třídy 160 (normální </w:t>
      </w:r>
      <w:r w:rsidRPr="00FA37AC">
        <w:rPr>
          <w:rFonts w:cs="Arial"/>
        </w:rPr>
        <w:t>vrcholová únosnost)</w:t>
      </w:r>
      <w:r w:rsidRPr="00FA37AC">
        <w:t xml:space="preserve">, </w:t>
      </w:r>
      <w:r w:rsidRPr="00FA37AC">
        <w:rPr>
          <w:rFonts w:cs="Arial"/>
        </w:rPr>
        <w:t xml:space="preserve">spojovací systém C s </w:t>
      </w:r>
      <w:r w:rsidRPr="00FA37AC">
        <w:t xml:space="preserve">integrovaným těsnícím kroužkem. Uložení potrubí bude provedeno podle pokynů výrobce trub. Dle požadavku brněnských standardů pro kanalizaci bude potrubí </w:t>
      </w:r>
      <w:r w:rsidR="00091A39" w:rsidRPr="00FA37AC">
        <w:t xml:space="preserve">ukládáno na podkladní pražce a </w:t>
      </w:r>
      <w:r w:rsidRPr="00FA37AC">
        <w:t xml:space="preserve">obetonováno. Spojování trub bude prováděno výhradně přes hrdla, </w:t>
      </w:r>
      <w:r w:rsidR="00893A29" w:rsidRPr="00FA37AC">
        <w:t>v odůvodněných případech pomocí</w:t>
      </w:r>
      <w:r w:rsidRPr="00FA37AC">
        <w:t xml:space="preserve"> </w:t>
      </w:r>
      <w:r w:rsidR="00893A29" w:rsidRPr="00FA37AC">
        <w:t xml:space="preserve">opravné </w:t>
      </w:r>
      <w:r w:rsidRPr="00FA37AC">
        <w:t>přesuvné manžety</w:t>
      </w:r>
      <w:r w:rsidR="00893A29" w:rsidRPr="00FA37AC">
        <w:t xml:space="preserve"> (např. Flex Seal)</w:t>
      </w:r>
      <w:r w:rsidRPr="00FA37AC">
        <w:t>. Při napojení na šachty budou použity originální šachtové vložky výrobce trub. Vnitřní strana spojek musí být proti agresivitě odpadních splaškových vod chráněna se stejnými parametry trvanlivosti jako trubní část.</w:t>
      </w:r>
    </w:p>
    <w:p w:rsidR="005A154C" w:rsidRPr="00FA37AC" w:rsidRDefault="005A154C" w:rsidP="005A154C">
      <w:r w:rsidRPr="00FA37AC">
        <w:t>Hrdlové spoje budou uvnitř trouby po celém obvodu dotěsněny (např. tmelem Kanafug).</w:t>
      </w:r>
    </w:p>
    <w:p w:rsidR="004034DF" w:rsidRDefault="005A154C" w:rsidP="00823FFF">
      <w:r w:rsidRPr="00FA37AC">
        <w:t>Zhotovitel stavby je povinný se při pokládce, hutnění a spojování trub řídit mont</w:t>
      </w:r>
      <w:r w:rsidR="00493E5D" w:rsidRPr="00FA37AC">
        <w:t>ážními předpisy jejich výrobců.</w:t>
      </w:r>
    </w:p>
    <w:p w:rsidR="00823FFF" w:rsidRPr="00FA37AC" w:rsidRDefault="00823FFF" w:rsidP="00823FFF"/>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992"/>
        <w:gridCol w:w="1417"/>
        <w:gridCol w:w="3969"/>
      </w:tblGrid>
      <w:tr w:rsidR="00493E5D" w:rsidRPr="00FA37AC" w:rsidTr="00EE3A6D">
        <w:tc>
          <w:tcPr>
            <w:tcW w:w="2235" w:type="dxa"/>
          </w:tcPr>
          <w:p w:rsidR="00493E5D" w:rsidRPr="00FA37AC" w:rsidRDefault="00493E5D" w:rsidP="00EE3A6D">
            <w:pPr>
              <w:spacing w:before="120"/>
              <w:jc w:val="center"/>
              <w:rPr>
                <w:rFonts w:cs="Arial"/>
                <w:b/>
                <w:szCs w:val="22"/>
              </w:rPr>
            </w:pPr>
            <w:r w:rsidRPr="00FA37AC">
              <w:rPr>
                <w:rFonts w:cs="Arial"/>
                <w:b/>
                <w:szCs w:val="22"/>
              </w:rPr>
              <w:t>úsek</w:t>
            </w:r>
          </w:p>
        </w:tc>
        <w:tc>
          <w:tcPr>
            <w:tcW w:w="992" w:type="dxa"/>
          </w:tcPr>
          <w:p w:rsidR="00493E5D" w:rsidRPr="00FA37AC" w:rsidRDefault="00493E5D" w:rsidP="00EE3A6D">
            <w:pPr>
              <w:spacing w:before="120"/>
              <w:jc w:val="center"/>
              <w:rPr>
                <w:rFonts w:cs="Arial"/>
                <w:b/>
                <w:szCs w:val="22"/>
              </w:rPr>
            </w:pPr>
            <w:r w:rsidRPr="00FA37AC">
              <w:rPr>
                <w:rFonts w:cs="Arial"/>
                <w:b/>
                <w:szCs w:val="22"/>
              </w:rPr>
              <w:t>profil</w:t>
            </w:r>
          </w:p>
        </w:tc>
        <w:tc>
          <w:tcPr>
            <w:tcW w:w="1417" w:type="dxa"/>
          </w:tcPr>
          <w:p w:rsidR="00493E5D" w:rsidRPr="00FA37AC" w:rsidRDefault="00493E5D" w:rsidP="00EE3A6D">
            <w:pPr>
              <w:spacing w:before="120"/>
              <w:jc w:val="center"/>
              <w:rPr>
                <w:rFonts w:cs="Arial"/>
                <w:b/>
                <w:szCs w:val="22"/>
              </w:rPr>
            </w:pPr>
            <w:r w:rsidRPr="00FA37AC">
              <w:rPr>
                <w:rFonts w:cs="Arial"/>
                <w:b/>
                <w:szCs w:val="22"/>
              </w:rPr>
              <w:t>délka</w:t>
            </w:r>
          </w:p>
        </w:tc>
        <w:tc>
          <w:tcPr>
            <w:tcW w:w="3969" w:type="dxa"/>
          </w:tcPr>
          <w:p w:rsidR="00493E5D" w:rsidRPr="00FA37AC" w:rsidRDefault="00493E5D" w:rsidP="00EE3A6D">
            <w:pPr>
              <w:spacing w:before="120"/>
              <w:jc w:val="center"/>
              <w:rPr>
                <w:rFonts w:cs="Arial"/>
                <w:b/>
                <w:szCs w:val="22"/>
              </w:rPr>
            </w:pPr>
            <w:r w:rsidRPr="00FA37AC">
              <w:rPr>
                <w:rFonts w:cs="Arial"/>
                <w:b/>
                <w:szCs w:val="22"/>
              </w:rPr>
              <w:t>materiálové provedení</w:t>
            </w:r>
          </w:p>
        </w:tc>
      </w:tr>
      <w:tr w:rsidR="00493E5D" w:rsidRPr="00FA37AC" w:rsidTr="00EE3A6D">
        <w:tc>
          <w:tcPr>
            <w:tcW w:w="2235" w:type="dxa"/>
          </w:tcPr>
          <w:p w:rsidR="00493E5D" w:rsidRPr="00FA37AC" w:rsidRDefault="00493E5D" w:rsidP="00EE3A6D">
            <w:pPr>
              <w:spacing w:before="120"/>
              <w:jc w:val="center"/>
              <w:rPr>
                <w:rFonts w:cs="Arial"/>
              </w:rPr>
            </w:pPr>
            <w:r w:rsidRPr="00FA37AC">
              <w:rPr>
                <w:rFonts w:cs="Arial"/>
              </w:rPr>
              <w:t xml:space="preserve">Stoka „A“ </w:t>
            </w:r>
          </w:p>
          <w:p w:rsidR="00493E5D" w:rsidRPr="00FA37AC" w:rsidRDefault="00493E5D" w:rsidP="00EE3A6D">
            <w:pPr>
              <w:spacing w:before="120"/>
              <w:jc w:val="center"/>
              <w:rPr>
                <w:rFonts w:cs="Arial"/>
              </w:rPr>
            </w:pPr>
            <w:r w:rsidRPr="00FA37AC">
              <w:rPr>
                <w:rFonts w:cs="Arial"/>
              </w:rPr>
              <w:t xml:space="preserve">(úsek Š5 - </w:t>
            </w:r>
            <w:proofErr w:type="gramStart"/>
            <w:r w:rsidRPr="00FA37AC">
              <w:rPr>
                <w:rFonts w:cs="Arial"/>
              </w:rPr>
              <w:t>Š13 = 2.etapa</w:t>
            </w:r>
            <w:proofErr w:type="gramEnd"/>
            <w:r w:rsidRPr="00FA37AC">
              <w:rPr>
                <w:rFonts w:cs="Arial"/>
              </w:rPr>
              <w:t>)</w:t>
            </w:r>
          </w:p>
          <w:p w:rsidR="00493E5D" w:rsidRPr="00FA37AC" w:rsidRDefault="00493E5D" w:rsidP="00EE3A6D">
            <w:pPr>
              <w:spacing w:before="120"/>
              <w:jc w:val="center"/>
              <w:rPr>
                <w:rFonts w:cs="Arial"/>
              </w:rPr>
            </w:pPr>
            <w:r w:rsidRPr="00FA37AC">
              <w:rPr>
                <w:rFonts w:cs="Arial"/>
              </w:rPr>
              <w:t xml:space="preserve">(úsek Š13 - </w:t>
            </w:r>
            <w:proofErr w:type="gramStart"/>
            <w:r w:rsidRPr="00FA37AC">
              <w:rPr>
                <w:rFonts w:cs="Arial"/>
              </w:rPr>
              <w:t>Š18 = 3.etapa</w:t>
            </w:r>
            <w:proofErr w:type="gramEnd"/>
            <w:r w:rsidRPr="00FA37AC">
              <w:rPr>
                <w:rFonts w:cs="Arial"/>
              </w:rPr>
              <w:t>)</w:t>
            </w:r>
          </w:p>
          <w:p w:rsidR="00493E5D" w:rsidRPr="00FA37AC" w:rsidRDefault="00493E5D" w:rsidP="00EE3A6D">
            <w:pPr>
              <w:spacing w:before="120"/>
              <w:jc w:val="center"/>
              <w:rPr>
                <w:rFonts w:cs="Arial"/>
                <w:szCs w:val="22"/>
              </w:rPr>
            </w:pPr>
          </w:p>
        </w:tc>
        <w:tc>
          <w:tcPr>
            <w:tcW w:w="992" w:type="dxa"/>
          </w:tcPr>
          <w:p w:rsidR="00493E5D" w:rsidRPr="00FA37AC" w:rsidRDefault="00493E5D" w:rsidP="00EE3A6D">
            <w:pPr>
              <w:spacing w:before="120"/>
              <w:jc w:val="center"/>
              <w:rPr>
                <w:rFonts w:cs="Arial"/>
                <w:szCs w:val="22"/>
              </w:rPr>
            </w:pPr>
            <w:r w:rsidRPr="00FA37AC">
              <w:rPr>
                <w:rFonts w:cs="Arial"/>
              </w:rPr>
              <w:t>DN 300</w:t>
            </w:r>
          </w:p>
        </w:tc>
        <w:tc>
          <w:tcPr>
            <w:tcW w:w="1417" w:type="dxa"/>
          </w:tcPr>
          <w:p w:rsidR="00493E5D" w:rsidRPr="00FA37AC" w:rsidRDefault="00FB6E9C" w:rsidP="00D55C14">
            <w:pPr>
              <w:spacing w:before="120"/>
              <w:jc w:val="center"/>
              <w:rPr>
                <w:rFonts w:cs="Arial"/>
                <w:szCs w:val="22"/>
              </w:rPr>
            </w:pPr>
            <w:r>
              <w:rPr>
                <w:rFonts w:cs="Arial"/>
              </w:rPr>
              <w:t>583,72</w:t>
            </w:r>
            <w:r w:rsidR="00493E5D" w:rsidRPr="00FA37AC">
              <w:rPr>
                <w:rFonts w:cs="Arial"/>
              </w:rPr>
              <w:t xml:space="preserve"> m</w:t>
            </w:r>
          </w:p>
        </w:tc>
        <w:tc>
          <w:tcPr>
            <w:tcW w:w="3969" w:type="dxa"/>
          </w:tcPr>
          <w:p w:rsidR="00493E5D" w:rsidRPr="00FA37AC" w:rsidRDefault="00493E5D" w:rsidP="00EE3A6D">
            <w:pPr>
              <w:spacing w:before="120"/>
              <w:jc w:val="center"/>
              <w:rPr>
                <w:rFonts w:cs="Arial"/>
              </w:rPr>
            </w:pPr>
            <w:r w:rsidRPr="00FA37AC">
              <w:rPr>
                <w:rFonts w:cs="Arial"/>
              </w:rPr>
              <w:t>obetonované kameninové trouby s integrovaným těsnícím profilem, spojovací systém C, s normální vrcholovou únosností.</w:t>
            </w:r>
          </w:p>
        </w:tc>
      </w:tr>
      <w:tr w:rsidR="00493E5D" w:rsidRPr="00FA37AC" w:rsidTr="00EE3A6D">
        <w:tc>
          <w:tcPr>
            <w:tcW w:w="2235" w:type="dxa"/>
          </w:tcPr>
          <w:p w:rsidR="00493E5D" w:rsidRPr="00FA37AC" w:rsidRDefault="00493E5D" w:rsidP="00EE3A6D">
            <w:pPr>
              <w:spacing w:before="120"/>
              <w:jc w:val="center"/>
              <w:rPr>
                <w:rFonts w:cs="Arial"/>
              </w:rPr>
            </w:pPr>
            <w:r w:rsidRPr="00FA37AC">
              <w:rPr>
                <w:rFonts w:cs="Arial"/>
              </w:rPr>
              <w:t xml:space="preserve">Stoka „B“ </w:t>
            </w:r>
          </w:p>
          <w:p w:rsidR="00493E5D" w:rsidRPr="00FA37AC" w:rsidRDefault="00493E5D" w:rsidP="00EE3A6D">
            <w:pPr>
              <w:spacing w:before="120"/>
              <w:jc w:val="center"/>
              <w:rPr>
                <w:rFonts w:cs="Arial"/>
              </w:rPr>
            </w:pPr>
            <w:r w:rsidRPr="00FA37AC">
              <w:rPr>
                <w:rFonts w:cs="Arial"/>
              </w:rPr>
              <w:t>(úsek Š11, Š20, Š19 )</w:t>
            </w:r>
          </w:p>
        </w:tc>
        <w:tc>
          <w:tcPr>
            <w:tcW w:w="992" w:type="dxa"/>
          </w:tcPr>
          <w:p w:rsidR="00493E5D" w:rsidRPr="00FA37AC" w:rsidRDefault="00493E5D" w:rsidP="00EE3A6D">
            <w:pPr>
              <w:spacing w:before="120"/>
              <w:jc w:val="center"/>
              <w:rPr>
                <w:rFonts w:cs="Arial"/>
              </w:rPr>
            </w:pPr>
            <w:r w:rsidRPr="00FA37AC">
              <w:rPr>
                <w:rFonts w:cs="Arial"/>
              </w:rPr>
              <w:t>DN 300</w:t>
            </w:r>
          </w:p>
        </w:tc>
        <w:tc>
          <w:tcPr>
            <w:tcW w:w="1417" w:type="dxa"/>
          </w:tcPr>
          <w:p w:rsidR="00493E5D" w:rsidRPr="00FA37AC" w:rsidRDefault="00493E5D" w:rsidP="002C0895">
            <w:pPr>
              <w:spacing w:before="120"/>
              <w:jc w:val="center"/>
              <w:rPr>
                <w:rFonts w:cs="Arial"/>
              </w:rPr>
            </w:pPr>
            <w:r w:rsidRPr="00FA37AC">
              <w:rPr>
                <w:rFonts w:cs="Arial"/>
              </w:rPr>
              <w:t>11</w:t>
            </w:r>
            <w:r w:rsidR="002C0895" w:rsidRPr="00FA37AC">
              <w:rPr>
                <w:rFonts w:cs="Arial"/>
              </w:rPr>
              <w:t>5</w:t>
            </w:r>
            <w:r w:rsidRPr="00FA37AC">
              <w:rPr>
                <w:rFonts w:cs="Arial"/>
              </w:rPr>
              <w:t>,</w:t>
            </w:r>
            <w:r w:rsidR="002C0895" w:rsidRPr="00FA37AC">
              <w:rPr>
                <w:rFonts w:cs="Arial"/>
              </w:rPr>
              <w:t>95</w:t>
            </w:r>
          </w:p>
        </w:tc>
        <w:tc>
          <w:tcPr>
            <w:tcW w:w="3969" w:type="dxa"/>
          </w:tcPr>
          <w:p w:rsidR="00493E5D" w:rsidRPr="00FA37AC" w:rsidRDefault="00493E5D" w:rsidP="00EE3A6D">
            <w:pPr>
              <w:spacing w:before="120"/>
              <w:jc w:val="center"/>
              <w:rPr>
                <w:rFonts w:cs="Arial"/>
              </w:rPr>
            </w:pPr>
            <w:r w:rsidRPr="00FA37AC">
              <w:rPr>
                <w:rFonts w:cs="Arial"/>
              </w:rPr>
              <w:t>obetonované kameninové trouby s integrovaným těsnícím profilem, spojovací systém C, s normální vrcholovou únosností.</w:t>
            </w:r>
          </w:p>
        </w:tc>
      </w:tr>
    </w:tbl>
    <w:p w:rsidR="004034DF" w:rsidRPr="00FA37AC" w:rsidRDefault="004034DF" w:rsidP="00083611">
      <w:pPr>
        <w:spacing w:before="120"/>
        <w:rPr>
          <w:b/>
          <w:u w:val="single"/>
        </w:rPr>
      </w:pPr>
      <w:r w:rsidRPr="00FA37AC">
        <w:rPr>
          <w:b/>
          <w:u w:val="single"/>
        </w:rPr>
        <w:t>Kanalizační trouby</w:t>
      </w:r>
    </w:p>
    <w:p w:rsidR="00C40A3A" w:rsidRPr="00FA37AC" w:rsidRDefault="007B4EF4" w:rsidP="00083611">
      <w:pPr>
        <w:spacing w:before="120"/>
      </w:pPr>
      <w:r w:rsidRPr="00FA37AC">
        <w:t>B</w:t>
      </w:r>
      <w:r w:rsidR="00C40A3A" w:rsidRPr="00FA37AC">
        <w:t>udou ukládány na betonové pražce a obetonovány prostým betonem třídy C16/20. Obsyp bude proveden nesoudržnou zeminou se zrny do velikosti 20 mm.</w:t>
      </w:r>
    </w:p>
    <w:p w:rsidR="00C40A3A" w:rsidRPr="00FA37AC" w:rsidRDefault="00C40A3A" w:rsidP="00083611">
      <w:r w:rsidRPr="00FA37AC">
        <w:t>Zásyp výkopů v komunikaci bude proveden z betonového recyklátu, příp. štěrkodrti. V travnatých plochách a zahradách bude zásyp proveden hutněnou vytěženou zeminou.</w:t>
      </w:r>
    </w:p>
    <w:p w:rsidR="00FB25EB" w:rsidRPr="00FA37AC" w:rsidRDefault="00FB25EB" w:rsidP="00C40A3A"/>
    <w:p w:rsidR="00823FFF" w:rsidRDefault="00FB25EB" w:rsidP="00823FFF">
      <w:pPr>
        <w:rPr>
          <w:b/>
          <w:u w:val="single"/>
        </w:rPr>
      </w:pPr>
      <w:r w:rsidRPr="00FA37AC">
        <w:rPr>
          <w:b/>
          <w:u w:val="single"/>
        </w:rPr>
        <w:t>Výškové řešení kanalizace</w:t>
      </w:r>
    </w:p>
    <w:p w:rsidR="00FB25EB" w:rsidRPr="00FA37AC" w:rsidRDefault="00FB25EB" w:rsidP="00823FFF">
      <w:r w:rsidRPr="00FA37AC">
        <w:t xml:space="preserve">Bylo navrženo s cílem dosažení pokud možno nejvyššího spádu při dané délce stoky s ohledem na konfiguraci terénu. Spád </w:t>
      </w:r>
      <w:r w:rsidR="007160A3" w:rsidRPr="00FA37AC">
        <w:t>2. a 3. etapy stoky je jednotný a činí 7,40</w:t>
      </w:r>
      <w:r w:rsidRPr="00FA37AC">
        <w:t xml:space="preserve"> ‰.</w:t>
      </w:r>
    </w:p>
    <w:p w:rsidR="003A5271" w:rsidRPr="00FA37AC" w:rsidRDefault="00FB25EB" w:rsidP="006420FB">
      <w:pPr>
        <w:spacing w:before="120" w:after="120"/>
        <w:rPr>
          <w:rFonts w:cs="Arial"/>
          <w:b/>
        </w:rPr>
      </w:pPr>
      <w:r w:rsidRPr="00FA37AC">
        <w:lastRenderedPageBreak/>
        <w:t xml:space="preserve">Povolená odchylka sklonu při realizaci musí odpovídat platné ČSN – při pokládce nesmí na potrubí vzniknout </w:t>
      </w:r>
      <w:r w:rsidR="001C5EB8" w:rsidRPr="00FA37AC">
        <w:t xml:space="preserve">proti </w:t>
      </w:r>
      <w:proofErr w:type="gramStart"/>
      <w:r w:rsidR="001C5EB8" w:rsidRPr="00FA37AC">
        <w:t>sklon</w:t>
      </w:r>
      <w:proofErr w:type="gramEnd"/>
      <w:r w:rsidRPr="00FA37AC">
        <w:t xml:space="preserve">. </w:t>
      </w:r>
      <w:r w:rsidR="003A5271" w:rsidRPr="00FA37AC">
        <w:rPr>
          <w:b/>
        </w:rPr>
        <w:t>Z</w:t>
      </w:r>
      <w:r w:rsidR="003A5271" w:rsidRPr="00FA37AC">
        <w:rPr>
          <w:rFonts w:cs="Arial"/>
          <w:b/>
        </w:rPr>
        <w:t> tohoto důvodu je pro realizaci stavby předepsáno použití laserového zaměřovače. Tento požadavek je nutno bezpodmínečně dodržet, neboť se požaduje realizace potrubí v přímé bez směrových i výškových nerovností. Jediné přípustné směrové a výškové lomy jsou v šachtách – podle této PD.</w:t>
      </w:r>
    </w:p>
    <w:p w:rsidR="00FB25EB" w:rsidRPr="00FA37AC" w:rsidRDefault="00FB25EB" w:rsidP="006420FB">
      <w:pPr>
        <w:spacing w:before="120" w:after="120"/>
      </w:pPr>
      <w:r w:rsidRPr="00FA37AC">
        <w:t>Po dokončení stavby bude investorovi předložena dokumentace skutečného provedení. Součástí dodávky stavby bude kamerová prohlídka s číselným záznamem sklonu stoky v průběhu celé délky.</w:t>
      </w:r>
    </w:p>
    <w:p w:rsidR="00C40A3A" w:rsidRPr="00FA37AC" w:rsidRDefault="003A5271" w:rsidP="006420FB">
      <w:pPr>
        <w:spacing w:before="120" w:after="120"/>
      </w:pPr>
      <w:r w:rsidRPr="00FA37AC">
        <w:t>Hloubka nivelety hlavní stoky je</w:t>
      </w:r>
      <w:r w:rsidR="00997F8D" w:rsidRPr="00FA37AC">
        <w:t xml:space="preserve"> navržena v rozmezí </w:t>
      </w:r>
      <w:r w:rsidR="00274B19" w:rsidRPr="00FA37AC">
        <w:t>1,05</w:t>
      </w:r>
      <w:r w:rsidR="00997F8D" w:rsidRPr="00FA37AC">
        <w:t>m – 4,1</w:t>
      </w:r>
      <w:r w:rsidR="00274B19" w:rsidRPr="00FA37AC">
        <w:t>4</w:t>
      </w:r>
      <w:r w:rsidR="006420FB" w:rsidRPr="00FA37AC">
        <w:t>m.</w:t>
      </w:r>
      <w:r w:rsidR="00997F8D" w:rsidRPr="00FA37AC">
        <w:t xml:space="preserve"> </w:t>
      </w:r>
      <w:r w:rsidR="00274B19" w:rsidRPr="00FA37AC">
        <w:t>Vzhledem k nízkému k</w:t>
      </w:r>
      <w:r w:rsidR="00997F8D" w:rsidRPr="00FA37AC">
        <w:t>rytí v oblasti okolo šachet Š15 A Š18, bude v těchto místech terén dosypán dle podélného profilu.</w:t>
      </w:r>
    </w:p>
    <w:p w:rsidR="007B4EF4" w:rsidRPr="00FA37AC" w:rsidRDefault="007B4EF4" w:rsidP="007B4EF4">
      <w:pPr>
        <w:pStyle w:val="Nadpis3"/>
      </w:pPr>
      <w:bookmarkStart w:id="17" w:name="_Toc14946919"/>
      <w:r w:rsidRPr="00FA37AC">
        <w:t>Šachty</w:t>
      </w:r>
      <w:bookmarkEnd w:id="17"/>
    </w:p>
    <w:p w:rsidR="00B738FA" w:rsidRPr="00FA37AC" w:rsidRDefault="001D3BF6" w:rsidP="00764CCC">
      <w:pPr>
        <w:spacing w:before="120" w:after="120"/>
      </w:pPr>
      <w:r w:rsidRPr="00FA37AC">
        <w:rPr>
          <w:rFonts w:cs="Arial"/>
          <w:szCs w:val="22"/>
        </w:rPr>
        <w:t>Celkem bylo navrženo 16 kanalizačních šachet Š6 až Š21.</w:t>
      </w:r>
      <w:r w:rsidR="00764CCC" w:rsidRPr="00FA37AC">
        <w:rPr>
          <w:rFonts w:cs="Arial"/>
          <w:szCs w:val="22"/>
        </w:rPr>
        <w:t xml:space="preserve"> </w:t>
      </w:r>
      <w:r w:rsidR="00B738FA" w:rsidRPr="00FA37AC">
        <w:rPr>
          <w:rFonts w:cs="Arial"/>
          <w:szCs w:val="22"/>
        </w:rPr>
        <w:t xml:space="preserve">Navržené kanalizační šachty budou vystrojeny v souladu s Městskými standarty pro kanalizační zařízení. Při návrhu šachet se vycházelo ze zkušeností a požadavků správce kanalizace. </w:t>
      </w:r>
      <w:r w:rsidR="00764CCC" w:rsidRPr="00FA37AC">
        <w:rPr>
          <w:rFonts w:cs="Arial"/>
          <w:szCs w:val="22"/>
        </w:rPr>
        <w:t>Všechny šachty jsou</w:t>
      </w:r>
      <w:r w:rsidRPr="00FA37AC">
        <w:rPr>
          <w:rFonts w:cs="Arial"/>
          <w:szCs w:val="22"/>
        </w:rPr>
        <w:t xml:space="preserve"> prefabrikované. N</w:t>
      </w:r>
      <w:r w:rsidR="00C97928" w:rsidRPr="00FA37AC">
        <w:t>ad dnem šachet budou osazeny prefabrikované díly vstupních komínů šachet, vnitřního průměru 1000mm</w:t>
      </w:r>
      <w:r w:rsidR="00CB61D5" w:rsidRPr="00FA37AC">
        <w:t xml:space="preserve"> a</w:t>
      </w:r>
      <w:r w:rsidR="00C97928" w:rsidRPr="00FA37AC">
        <w:t xml:space="preserve"> tl. </w:t>
      </w:r>
      <w:proofErr w:type="gramStart"/>
      <w:r w:rsidR="00C97928" w:rsidRPr="00FA37AC">
        <w:t>prefabrikátů</w:t>
      </w:r>
      <w:proofErr w:type="gramEnd"/>
      <w:r w:rsidR="00C97928" w:rsidRPr="00FA37AC">
        <w:t xml:space="preserve"> 120 mm</w:t>
      </w:r>
      <w:r w:rsidR="00CB61D5" w:rsidRPr="00FA37AC">
        <w:t xml:space="preserve"> v provedení s gumovým těsněním</w:t>
      </w:r>
      <w:r w:rsidR="00C97928" w:rsidRPr="00FA37AC">
        <w:t xml:space="preserve"> (standardně beton C40/50 XA1 XF4) v provedení s originálním těsnícím kroužkem výrobce prefabrikátů, spáry mezi prefabrikáty budou vypraveny a vymazány (např. Ergelitem). Stupadla budou použita: kapsové stupadlo plastové typ Kasi (v přechodové skruži), ocelová stupadla opatřená PE potahem (např. Eurobeton) budou zabudovány do betonový</w:t>
      </w:r>
      <w:r w:rsidR="00A66B72" w:rsidRPr="00FA37AC">
        <w:t xml:space="preserve">ch prefabrikátů již při výrobě. </w:t>
      </w:r>
      <w:r w:rsidR="00C97928" w:rsidRPr="00FA37AC">
        <w:t xml:space="preserve">Stupadla v šachtách budou osazena podle výkresů šachet. </w:t>
      </w:r>
      <w:r w:rsidR="0016062D" w:rsidRPr="00FA37AC">
        <w:t xml:space="preserve">Podesta bude řešena podle požadavků brněnských standardů. </w:t>
      </w:r>
      <w:r w:rsidR="0016062D" w:rsidRPr="00FA37AC">
        <w:rPr>
          <w:rFonts w:cs="Arial"/>
        </w:rPr>
        <w:t>Napojení do prefabrikovaných šachet bude přes ve výrobě osazené šachtové vložky. Zhotovitel stavby je povinný se při pokládce, hutnění a spojování trub řídit montážními předpisy jejich výrobců.</w:t>
      </w:r>
      <w:r w:rsidR="0016062D" w:rsidRPr="00FA37AC">
        <w:t xml:space="preserve"> </w:t>
      </w:r>
      <w:r w:rsidR="006E270F" w:rsidRPr="00FA37AC">
        <w:t>Ve zpevněném terénu bude použit Litinový</w:t>
      </w:r>
      <w:r w:rsidR="00C97928" w:rsidRPr="00FA37AC">
        <w:t xml:space="preserve"> kanalizačn</w:t>
      </w:r>
      <w:r w:rsidRPr="00FA37AC">
        <w:t>í poklop „typ Brno“</w:t>
      </w:r>
      <w:r w:rsidR="0016062D" w:rsidRPr="00FA37AC">
        <w:t xml:space="preserve"> s rámem o průměru 600 mm ze šedé litiny, nosnost D400</w:t>
      </w:r>
      <w:r w:rsidR="00C97928" w:rsidRPr="00FA37AC">
        <w:t>. Poklopy</w:t>
      </w:r>
      <w:r w:rsidR="007140D8" w:rsidRPr="00FA37AC">
        <w:t xml:space="preserve"> v komunikaci</w:t>
      </w:r>
      <w:r w:rsidR="00C97928" w:rsidRPr="00FA37AC">
        <w:t xml:space="preserve"> budou výškově osazeny dle dokumentace, jejich definitivní výšková úprava </w:t>
      </w:r>
      <w:r w:rsidR="003B5A1E" w:rsidRPr="00FA37AC">
        <w:t xml:space="preserve">v komunikaci </w:t>
      </w:r>
      <w:r w:rsidR="00C97928" w:rsidRPr="00FA37AC">
        <w:t xml:space="preserve">bude provedena </w:t>
      </w:r>
      <w:r w:rsidR="001C5EB8" w:rsidRPr="00FA37AC">
        <w:t>dle D. 1.1.9</w:t>
      </w:r>
      <w:r w:rsidR="00297F5A" w:rsidRPr="00FA37AC">
        <w:t xml:space="preserve"> „Zapravení povrchů“.</w:t>
      </w:r>
      <w:r w:rsidR="0060725D" w:rsidRPr="00FA37AC">
        <w:t xml:space="preserve"> U šachet umístěných v zahradách</w:t>
      </w:r>
      <w:r w:rsidR="003B5A1E" w:rsidRPr="00FA37AC">
        <w:t xml:space="preserve"> budou poklopy vytaženy </w:t>
      </w:r>
      <w:r w:rsidR="00580C58" w:rsidRPr="00FA37AC">
        <w:t>1</w:t>
      </w:r>
      <w:r w:rsidR="007140D8" w:rsidRPr="00FA37AC">
        <w:t>0 cm</w:t>
      </w:r>
      <w:r w:rsidR="003B5A1E" w:rsidRPr="00FA37AC">
        <w:t xml:space="preserve"> nad terén.</w:t>
      </w:r>
      <w:r w:rsidR="002C17F9" w:rsidRPr="00FA37AC">
        <w:t xml:space="preserve"> </w:t>
      </w:r>
      <w:r w:rsidR="00B93347" w:rsidRPr="00FA37AC">
        <w:t>Zde b</w:t>
      </w:r>
      <w:r w:rsidR="002C17F9" w:rsidRPr="00FA37AC">
        <w:t xml:space="preserve">udou </w:t>
      </w:r>
      <w:proofErr w:type="gramStart"/>
      <w:r w:rsidR="002C17F9" w:rsidRPr="00FA37AC">
        <w:t>použity celo</w:t>
      </w:r>
      <w:proofErr w:type="gramEnd"/>
      <w:r w:rsidR="002C17F9" w:rsidRPr="00FA37AC">
        <w:t xml:space="preserve"> betonové poklopy, obetonované a </w:t>
      </w:r>
      <w:r w:rsidR="0016062D" w:rsidRPr="00FA37AC">
        <w:t>odlážděné dlažebními kostkami (</w:t>
      </w:r>
      <w:r w:rsidR="002C17F9" w:rsidRPr="00FA37AC">
        <w:t>betonový prstenec 250mm široky s řad</w:t>
      </w:r>
      <w:r w:rsidR="00764CCC" w:rsidRPr="00FA37AC">
        <w:t>ou</w:t>
      </w:r>
      <w:r w:rsidR="002C17F9" w:rsidRPr="00FA37AC">
        <w:t xml:space="preserve"> dlažebních kostek, vybetonovaný do hloubky 400mm pod terén.) </w:t>
      </w:r>
      <w:r w:rsidR="00764CCC" w:rsidRPr="00FA37AC">
        <w:t>D</w:t>
      </w:r>
      <w:r w:rsidR="00764CCC" w:rsidRPr="00FA37AC">
        <w:rPr>
          <w:rFonts w:cs="Arial"/>
          <w:szCs w:val="22"/>
        </w:rPr>
        <w:t>vě šachty Š13 a Š18, jsou osazené hradítky pro možnost proplachování.</w:t>
      </w:r>
    </w:p>
    <w:p w:rsidR="00FB25EB" w:rsidRPr="00FA37AC" w:rsidRDefault="00B6328D" w:rsidP="007B4EF4">
      <w:pPr>
        <w:rPr>
          <w:b/>
          <w:u w:val="single"/>
        </w:rPr>
      </w:pPr>
      <w:r w:rsidRPr="00FA37AC">
        <w:rPr>
          <w:b/>
          <w:u w:val="single"/>
        </w:rPr>
        <w:t>Šachty</w:t>
      </w:r>
      <w:r w:rsidR="00D359C0" w:rsidRPr="00FA37AC">
        <w:rPr>
          <w:b/>
          <w:u w:val="single"/>
        </w:rPr>
        <w:t xml:space="preserve"> </w:t>
      </w:r>
      <w:r w:rsidR="00B738FA" w:rsidRPr="00FA37AC">
        <w:rPr>
          <w:b/>
          <w:u w:val="single"/>
        </w:rPr>
        <w:t>Š</w:t>
      </w:r>
      <w:r w:rsidR="003B5A1E" w:rsidRPr="00FA37AC">
        <w:rPr>
          <w:b/>
          <w:u w:val="single"/>
        </w:rPr>
        <w:t>13 a Š18</w:t>
      </w:r>
      <w:r w:rsidR="00B738FA" w:rsidRPr="00FA37AC">
        <w:rPr>
          <w:b/>
          <w:u w:val="single"/>
        </w:rPr>
        <w:t xml:space="preserve"> </w:t>
      </w:r>
    </w:p>
    <w:p w:rsidR="009A173A" w:rsidRPr="00FA37AC" w:rsidRDefault="00703754" w:rsidP="009A173A">
      <w:pPr>
        <w:spacing w:before="120" w:after="120"/>
        <w:rPr>
          <w:color w:val="FF0000"/>
        </w:rPr>
      </w:pPr>
      <w:r w:rsidRPr="00FA37AC">
        <w:t>Jedná se o</w:t>
      </w:r>
      <w:r w:rsidR="008F1774" w:rsidRPr="00FA37AC">
        <w:t xml:space="preserve"> prefabrikované uzavíratelné</w:t>
      </w:r>
      <w:r w:rsidRPr="00FA37AC">
        <w:t xml:space="preserve"> šachty</w:t>
      </w:r>
      <w:r w:rsidR="008F1774" w:rsidRPr="00FA37AC">
        <w:t xml:space="preserve"> osazené šoupátky,</w:t>
      </w:r>
      <w:r w:rsidR="0016625B" w:rsidRPr="00FA37AC">
        <w:t xml:space="preserve"> určené k</w:t>
      </w:r>
      <w:r w:rsidR="008F1774" w:rsidRPr="00FA37AC">
        <w:t> </w:t>
      </w:r>
      <w:r w:rsidR="0016625B" w:rsidRPr="00FA37AC">
        <w:t>proplachování</w:t>
      </w:r>
      <w:r w:rsidR="008F1774" w:rsidRPr="00FA37AC">
        <w:t>. Šoupátka jsou osazena na odtocích, v prefabrikovaných</w:t>
      </w:r>
      <w:r w:rsidRPr="00FA37AC">
        <w:t xml:space="preserve"> </w:t>
      </w:r>
      <w:r w:rsidR="008F1774" w:rsidRPr="00FA37AC">
        <w:t>kruhových</w:t>
      </w:r>
      <w:r w:rsidR="0016625B" w:rsidRPr="00FA37AC">
        <w:t xml:space="preserve"> </w:t>
      </w:r>
      <w:r w:rsidRPr="00FA37AC">
        <w:t>dn</w:t>
      </w:r>
      <w:r w:rsidR="008F1774" w:rsidRPr="00FA37AC">
        <w:t>ech</w:t>
      </w:r>
      <w:r w:rsidR="0016625B" w:rsidRPr="00FA37AC">
        <w:t>. H</w:t>
      </w:r>
      <w:r w:rsidRPr="00FA37AC">
        <w:t>radítk</w:t>
      </w:r>
      <w:r w:rsidR="008F1774" w:rsidRPr="00FA37AC">
        <w:t>a</w:t>
      </w:r>
      <w:r w:rsidRPr="00FA37AC">
        <w:t xml:space="preserve"> </w:t>
      </w:r>
      <w:proofErr w:type="gramStart"/>
      <w:r w:rsidRPr="00FA37AC">
        <w:t>bud</w:t>
      </w:r>
      <w:r w:rsidR="008F1774" w:rsidRPr="00FA37AC">
        <w:t>ou</w:t>
      </w:r>
      <w:proofErr w:type="gramEnd"/>
      <w:r w:rsidRPr="00FA37AC">
        <w:t xml:space="preserve"> </w:t>
      </w:r>
      <w:r w:rsidR="008F1774" w:rsidRPr="00FA37AC">
        <w:t>do šachet</w:t>
      </w:r>
      <w:r w:rsidR="0016625B" w:rsidRPr="00FA37AC">
        <w:t xml:space="preserve"> </w:t>
      </w:r>
      <w:proofErr w:type="gramStart"/>
      <w:r w:rsidR="0016625B" w:rsidRPr="00FA37AC">
        <w:t>namontováno</w:t>
      </w:r>
      <w:proofErr w:type="gramEnd"/>
      <w:r w:rsidR="008F1774" w:rsidRPr="00FA37AC">
        <w:t xml:space="preserve"> již</w:t>
      </w:r>
      <w:r w:rsidR="0016625B" w:rsidRPr="00FA37AC">
        <w:t xml:space="preserve"> </w:t>
      </w:r>
      <w:r w:rsidRPr="00FA37AC">
        <w:t>od výroby.</w:t>
      </w:r>
      <w:r w:rsidR="008F1774" w:rsidRPr="00FA37AC">
        <w:t xml:space="preserve"> Prefabrikované díly vstupních komínů šachet budou dodány o vnitřním průměru vstupní části 1000mm a v tl. </w:t>
      </w:r>
      <w:proofErr w:type="gramStart"/>
      <w:r w:rsidR="008F1774" w:rsidRPr="00FA37AC">
        <w:t>prefabrikátů</w:t>
      </w:r>
      <w:proofErr w:type="gramEnd"/>
      <w:r w:rsidR="008F1774" w:rsidRPr="00FA37AC">
        <w:t xml:space="preserve"> 120mm v provedení s gumovým těsněním (standardně beton C40/50 XA1 XF4). Prefabrikované dno bude dodáno s půleným profilem ve dně, žlábky v šachtách budou provedeny z kameninových půlžlábků,</w:t>
      </w:r>
      <w:r w:rsidR="008F1774" w:rsidRPr="00FA37AC">
        <w:rPr>
          <w:rFonts w:cs="Arial"/>
        </w:rPr>
        <w:t xml:space="preserve"> spáry mezi tvarovkami budou vytřeny těsnícím tmelem (např. Kanafug,</w:t>
      </w:r>
      <w:r w:rsidR="008F1774" w:rsidRPr="00FA37AC">
        <w:t xml:space="preserve"> Ergelit). Podesta bude řešena podle požadavků brněnských standardů. </w:t>
      </w:r>
      <w:r w:rsidR="008F1774" w:rsidRPr="00FA37AC">
        <w:rPr>
          <w:rFonts w:cs="Arial"/>
        </w:rPr>
        <w:t>Napojení do prefabrikovaných šachet bude přes ve výrobě osazené šachtové vložky. Zhotovitel stavby je povinný se při pokládce, hutnění a spojování trub řídit montážními předpisy jejich výrobců.</w:t>
      </w:r>
      <w:r w:rsidR="008F1774" w:rsidRPr="00FA37AC">
        <w:t xml:space="preserve"> </w:t>
      </w:r>
    </w:p>
    <w:p w:rsidR="00C67C1D" w:rsidRPr="00FA37AC" w:rsidRDefault="00C67C1D" w:rsidP="003A7B3E">
      <w:pPr>
        <w:pStyle w:val="Nadpis3"/>
      </w:pPr>
      <w:bookmarkStart w:id="18" w:name="_Toc14946920"/>
      <w:r w:rsidRPr="00FA37AC">
        <w:t>Bourání</w:t>
      </w:r>
      <w:bookmarkEnd w:id="18"/>
    </w:p>
    <w:p w:rsidR="00F72E79" w:rsidRPr="00FA37AC" w:rsidRDefault="00F72E79" w:rsidP="00F72E79">
      <w:r w:rsidRPr="00FA37AC">
        <w:t xml:space="preserve">Vzhledem k tomu, že je trasa vedena přes soukromé pozemky v místě zahrad, koliduje stavba  s 11-ti objekty. Jedná se o zahradní chatky </w:t>
      </w:r>
      <w:r w:rsidR="003A7B3E" w:rsidRPr="00FA37AC">
        <w:t xml:space="preserve">většinou </w:t>
      </w:r>
      <w:r w:rsidRPr="00FA37AC">
        <w:t>ve špatném stavu, kolny, skleníky a malý betonový bazén. Tyto objekty budou</w:t>
      </w:r>
      <w:r w:rsidR="00AB13C3" w:rsidRPr="00FA37AC">
        <w:t xml:space="preserve"> po domluvě s majiteli</w:t>
      </w:r>
      <w:r w:rsidRPr="00FA37AC">
        <w:t xml:space="preserve"> zdemolovány a majitelům bude nabídnuta náhrada.</w:t>
      </w:r>
    </w:p>
    <w:p w:rsidR="00AB13C3" w:rsidRPr="00FA37AC" w:rsidRDefault="00AB13C3" w:rsidP="00F72E79">
      <w:r w:rsidRPr="00FA37AC">
        <w:t>Bourané objekty:</w:t>
      </w:r>
    </w:p>
    <w:p w:rsidR="00AB13C3" w:rsidRPr="00FA37AC" w:rsidRDefault="00F304B3" w:rsidP="00F72E79">
      <w:proofErr w:type="gramStart"/>
      <w:r w:rsidRPr="00FA37AC">
        <w:t>č.p.</w:t>
      </w:r>
      <w:proofErr w:type="gramEnd"/>
      <w:r w:rsidRPr="00FA37AC">
        <w:t xml:space="preserve"> 1836/1</w:t>
      </w:r>
      <w:r w:rsidRPr="00FA37AC">
        <w:tab/>
        <w:t>-</w:t>
      </w:r>
      <w:r w:rsidRPr="00FA37AC">
        <w:tab/>
        <w:t>Skleník – jedná se o starý skleník půdorysných rozměrů cca 2</w:t>
      </w:r>
      <w:r w:rsidR="002363F2" w:rsidRPr="00FA37AC">
        <w:t xml:space="preserve"> </w:t>
      </w:r>
      <w:r w:rsidRPr="00FA37AC">
        <w:t>x</w:t>
      </w:r>
      <w:r w:rsidR="002363F2" w:rsidRPr="00FA37AC">
        <w:t xml:space="preserve"> </w:t>
      </w:r>
      <w:r w:rsidRPr="00FA37AC">
        <w:t>4</w:t>
      </w:r>
      <w:r w:rsidR="002363F2" w:rsidRPr="00FA37AC">
        <w:t xml:space="preserve"> </w:t>
      </w:r>
      <w:r w:rsidRPr="00FA37AC">
        <w:t>m</w:t>
      </w:r>
    </w:p>
    <w:p w:rsidR="00F304B3" w:rsidRPr="00FA37AC" w:rsidRDefault="00F304B3" w:rsidP="00227E58">
      <w:pPr>
        <w:ind w:left="1020" w:firstLine="340"/>
      </w:pPr>
      <w:r w:rsidRPr="00FA37AC">
        <w:t xml:space="preserve">Kolna – Jde o starou </w:t>
      </w:r>
      <w:r w:rsidR="00227E58" w:rsidRPr="00FA37AC">
        <w:t>dřevěnou chatku půdorys.</w:t>
      </w:r>
      <w:r w:rsidR="007E6E82" w:rsidRPr="00FA37AC">
        <w:t xml:space="preserve"> </w:t>
      </w:r>
      <w:proofErr w:type="gramStart"/>
      <w:r w:rsidRPr="00FA37AC">
        <w:t>rozměrů</w:t>
      </w:r>
      <w:proofErr w:type="gramEnd"/>
      <w:r w:rsidRPr="00FA37AC">
        <w:t xml:space="preserve"> cca 2,5</w:t>
      </w:r>
      <w:r w:rsidR="002363F2" w:rsidRPr="00FA37AC">
        <w:t xml:space="preserve"> x </w:t>
      </w:r>
      <w:r w:rsidRPr="00FA37AC">
        <w:t>3,2m</w:t>
      </w:r>
    </w:p>
    <w:p w:rsidR="00227E58" w:rsidRPr="00FA37AC" w:rsidRDefault="002363F2" w:rsidP="00464AB5">
      <w:pPr>
        <w:ind w:left="1360" w:hanging="1360"/>
      </w:pPr>
      <w:proofErr w:type="gramStart"/>
      <w:r w:rsidRPr="00FA37AC">
        <w:lastRenderedPageBreak/>
        <w:t>č</w:t>
      </w:r>
      <w:r w:rsidR="00464AB5" w:rsidRPr="00FA37AC">
        <w:t>.p.</w:t>
      </w:r>
      <w:proofErr w:type="gramEnd"/>
      <w:r w:rsidR="00464AB5" w:rsidRPr="00FA37AC">
        <w:t xml:space="preserve"> 1839 -</w:t>
      </w:r>
      <w:r w:rsidR="00464AB5" w:rsidRPr="00FA37AC">
        <w:tab/>
        <w:t>Kolna- v dnešní době se jedná již jen o kovovou konstrukci</w:t>
      </w:r>
      <w:r w:rsidR="00B13F3A" w:rsidRPr="00FA37AC">
        <w:t xml:space="preserve"> z trubek</w:t>
      </w:r>
      <w:r w:rsidR="00464AB5" w:rsidRPr="00FA37AC">
        <w:t xml:space="preserve"> rozměrů 2,7</w:t>
      </w:r>
      <w:r w:rsidRPr="00FA37AC">
        <w:t xml:space="preserve"> </w:t>
      </w:r>
      <w:r w:rsidR="00464AB5" w:rsidRPr="00FA37AC">
        <w:t>x</w:t>
      </w:r>
      <w:r w:rsidRPr="00FA37AC">
        <w:t xml:space="preserve"> </w:t>
      </w:r>
      <w:r w:rsidR="00464AB5" w:rsidRPr="00FA37AC">
        <w:t>6</w:t>
      </w:r>
      <w:r w:rsidRPr="00FA37AC">
        <w:t xml:space="preserve"> </w:t>
      </w:r>
      <w:r w:rsidR="00464AB5" w:rsidRPr="00FA37AC">
        <w:t>m bez stěn a střechy, na které dříve bylo pravděpodobně osazeno zastřešení.</w:t>
      </w:r>
    </w:p>
    <w:p w:rsidR="002363F2" w:rsidRPr="00FA37AC" w:rsidRDefault="002363F2" w:rsidP="002363F2">
      <w:proofErr w:type="gramStart"/>
      <w:r w:rsidRPr="00FA37AC">
        <w:t>č</w:t>
      </w:r>
      <w:r w:rsidR="00464AB5" w:rsidRPr="00FA37AC">
        <w:t>.p.</w:t>
      </w:r>
      <w:proofErr w:type="gramEnd"/>
      <w:r w:rsidR="00464AB5" w:rsidRPr="00FA37AC">
        <w:t xml:space="preserve"> 1851/2 -</w:t>
      </w:r>
      <w:r w:rsidR="00464AB5" w:rsidRPr="00FA37AC">
        <w:tab/>
      </w:r>
      <w:r w:rsidRPr="00FA37AC">
        <w:t>Kolna – Jde o starou dřevěnou chatku půdorys. rozměrů cca 3,0 x</w:t>
      </w:r>
      <w:r w:rsidR="00F75DC8" w:rsidRPr="00FA37AC">
        <w:t xml:space="preserve"> </w:t>
      </w:r>
      <w:r w:rsidRPr="00FA37AC">
        <w:t>3,2 m</w:t>
      </w:r>
    </w:p>
    <w:p w:rsidR="002363F2" w:rsidRPr="00FA37AC" w:rsidRDefault="003A7B3E" w:rsidP="002363F2">
      <w:proofErr w:type="gramStart"/>
      <w:r w:rsidRPr="00FA37AC">
        <w:t>č.p.</w:t>
      </w:r>
      <w:proofErr w:type="gramEnd"/>
      <w:r w:rsidRPr="00FA37AC">
        <w:t xml:space="preserve"> 1870 -</w:t>
      </w:r>
      <w:r w:rsidRPr="00FA37AC">
        <w:tab/>
      </w:r>
      <w:r w:rsidRPr="00FA37AC">
        <w:tab/>
        <w:t>J</w:t>
      </w:r>
      <w:r w:rsidR="002363F2" w:rsidRPr="00FA37AC">
        <w:t>edná se o betonovou nádrž rozměrů 4,3 x 2,2 m</w:t>
      </w:r>
    </w:p>
    <w:p w:rsidR="00F75DC8" w:rsidRPr="00FA37AC" w:rsidRDefault="00F75DC8" w:rsidP="00F75DC8">
      <w:proofErr w:type="gramStart"/>
      <w:r w:rsidRPr="00FA37AC">
        <w:t>č.p.</w:t>
      </w:r>
      <w:proofErr w:type="gramEnd"/>
      <w:r w:rsidRPr="00FA37AC">
        <w:t xml:space="preserve"> 1873 - </w:t>
      </w:r>
      <w:r w:rsidRPr="00FA37AC">
        <w:tab/>
      </w:r>
      <w:r w:rsidRPr="00FA37AC">
        <w:tab/>
      </w:r>
      <w:r w:rsidR="00A26F78" w:rsidRPr="00FA37AC">
        <w:t>Kolna půdorysných. rozměrů cca 3,8 x 1,8 m</w:t>
      </w:r>
    </w:p>
    <w:p w:rsidR="00F75DC8" w:rsidRPr="00FA37AC" w:rsidRDefault="00A26F78" w:rsidP="00F75DC8">
      <w:proofErr w:type="gramStart"/>
      <w:r w:rsidRPr="00FA37AC">
        <w:t>č.p.</w:t>
      </w:r>
      <w:proofErr w:type="gramEnd"/>
      <w:r w:rsidRPr="00FA37AC">
        <w:t xml:space="preserve"> 1886 - </w:t>
      </w:r>
      <w:r w:rsidRPr="00FA37AC">
        <w:tab/>
      </w:r>
      <w:r w:rsidRPr="00FA37AC">
        <w:tab/>
        <w:t>Kolna půdorysných. rozměrů cca 2,8 x 1,8 m</w:t>
      </w:r>
    </w:p>
    <w:p w:rsidR="00681926" w:rsidRPr="00FA37AC" w:rsidRDefault="00681926" w:rsidP="00681926">
      <w:proofErr w:type="gramStart"/>
      <w:r w:rsidRPr="00FA37AC">
        <w:t>č.p.</w:t>
      </w:r>
      <w:proofErr w:type="gramEnd"/>
      <w:r w:rsidRPr="00FA37AC">
        <w:t xml:space="preserve"> 1889 - </w:t>
      </w:r>
      <w:r w:rsidRPr="00FA37AC">
        <w:tab/>
      </w:r>
      <w:r w:rsidRPr="00FA37AC">
        <w:tab/>
        <w:t>Kolna půdorysných. rozměrů cca 1,8 x 1,8 m</w:t>
      </w:r>
    </w:p>
    <w:p w:rsidR="004C283D" w:rsidRPr="00FA37AC" w:rsidRDefault="004C283D" w:rsidP="00681926">
      <w:proofErr w:type="gramStart"/>
      <w:r w:rsidRPr="00FA37AC">
        <w:t>č.p.</w:t>
      </w:r>
      <w:proofErr w:type="gramEnd"/>
      <w:r w:rsidRPr="00FA37AC">
        <w:t xml:space="preserve"> 1891/2-</w:t>
      </w:r>
      <w:r w:rsidRPr="00FA37AC">
        <w:tab/>
        <w:t>Zahradní chatka 2,8 x 2,8m</w:t>
      </w:r>
    </w:p>
    <w:p w:rsidR="004C283D" w:rsidRPr="00FA37AC" w:rsidRDefault="004C283D" w:rsidP="00681926">
      <w:r w:rsidRPr="00FA37AC">
        <w:tab/>
      </w:r>
      <w:r w:rsidRPr="00FA37AC">
        <w:tab/>
      </w:r>
      <w:r w:rsidRPr="00FA37AC">
        <w:tab/>
      </w:r>
      <w:r w:rsidRPr="00FA37AC">
        <w:tab/>
        <w:t>Zahradní chatka 2,8 x 2,8m</w:t>
      </w:r>
    </w:p>
    <w:p w:rsidR="007E6E82" w:rsidRPr="00FA37AC" w:rsidRDefault="00A82635" w:rsidP="00823FFF">
      <w:pPr>
        <w:ind w:left="1360" w:hanging="1360"/>
      </w:pPr>
      <w:proofErr w:type="spellStart"/>
      <w:proofErr w:type="gramStart"/>
      <w:r w:rsidRPr="00FA37AC">
        <w:t>č.p</w:t>
      </w:r>
      <w:proofErr w:type="spellEnd"/>
      <w:r w:rsidRPr="00FA37AC">
        <w:t xml:space="preserve">  1853</w:t>
      </w:r>
      <w:proofErr w:type="gramEnd"/>
      <w:r w:rsidRPr="00FA37AC">
        <w:t xml:space="preserve"> - </w:t>
      </w:r>
      <w:r w:rsidRPr="00FA37AC">
        <w:tab/>
        <w:t>Nová kolna (přístřešek z trámů na betonovém základu 5 x 2,5m ze zří stran kr</w:t>
      </w:r>
      <w:r w:rsidR="007E6E82" w:rsidRPr="00FA37AC">
        <w:t>ytá stěnami z dřevěného obkladu</w:t>
      </w:r>
    </w:p>
    <w:p w:rsidR="00C67C1D" w:rsidRPr="00FA37AC" w:rsidRDefault="00C67C1D" w:rsidP="00ED118A">
      <w:pPr>
        <w:pStyle w:val="Nadpis3"/>
      </w:pPr>
      <w:bookmarkStart w:id="19" w:name="_Toc14946921"/>
      <w:r w:rsidRPr="00FA37AC">
        <w:t>Kácení</w:t>
      </w:r>
      <w:bookmarkEnd w:id="19"/>
    </w:p>
    <w:p w:rsidR="005B6F10" w:rsidRPr="00FA37AC" w:rsidRDefault="005B6F10" w:rsidP="005B6F10">
      <w:pPr>
        <w:spacing w:before="120" w:after="120"/>
      </w:pPr>
      <w:r w:rsidRPr="00FA37AC">
        <w:t xml:space="preserve">Přes veškerou snahu o vyloučení kolizí se stromy, koliduje trasa 2. a 3. etapy s některými vzrostlými stromy. Je tedy počítáno s kácením </w:t>
      </w:r>
      <w:r w:rsidR="004B7335" w:rsidRPr="00FA37AC">
        <w:t>8</w:t>
      </w:r>
      <w:r w:rsidR="00E30675">
        <w:t>3</w:t>
      </w:r>
      <w:r w:rsidRPr="00FA37AC">
        <w:t xml:space="preserve"> vzrostlých stromů. Kácení všech těchto vytypovaných stromů však není nezbytnou podmínkou. Stromy navržené ke kácení budou káceny jen v případě nutnosti.</w:t>
      </w:r>
    </w:p>
    <w:p w:rsidR="00E14D3B" w:rsidRPr="00FA37AC" w:rsidRDefault="005B6F10" w:rsidP="006420FB">
      <w:pPr>
        <w:spacing w:before="120" w:after="120"/>
        <w:rPr>
          <w:b/>
          <w:u w:val="single"/>
        </w:rPr>
      </w:pPr>
      <w:r w:rsidRPr="00FA37AC">
        <w:rPr>
          <w:b/>
          <w:u w:val="single"/>
        </w:rPr>
        <w:t>Stromy navržené ke kácení</w:t>
      </w:r>
      <w:r w:rsidR="000341E7" w:rsidRPr="00FA37AC">
        <w:rPr>
          <w:b/>
          <w:u w:val="single"/>
        </w:rPr>
        <w:t>:</w:t>
      </w:r>
    </w:p>
    <w:tbl>
      <w:tblPr>
        <w:tblW w:w="8364" w:type="dxa"/>
        <w:tblCellMar>
          <w:left w:w="70" w:type="dxa"/>
          <w:right w:w="70" w:type="dxa"/>
        </w:tblCellMar>
        <w:tblLook w:val="04A0" w:firstRow="1" w:lastRow="0" w:firstColumn="1" w:lastColumn="0" w:noHBand="0" w:noVBand="1"/>
      </w:tblPr>
      <w:tblGrid>
        <w:gridCol w:w="470"/>
        <w:gridCol w:w="1657"/>
        <w:gridCol w:w="748"/>
        <w:gridCol w:w="695"/>
        <w:gridCol w:w="706"/>
        <w:gridCol w:w="712"/>
        <w:gridCol w:w="1326"/>
        <w:gridCol w:w="1057"/>
        <w:gridCol w:w="993"/>
      </w:tblGrid>
      <w:tr w:rsidR="00E30675" w:rsidRPr="009A4B08" w:rsidTr="00024427">
        <w:trPr>
          <w:trHeight w:val="720"/>
        </w:trPr>
        <w:tc>
          <w:tcPr>
            <w:tcW w:w="7371" w:type="dxa"/>
            <w:gridSpan w:val="8"/>
            <w:tcBorders>
              <w:top w:val="nil"/>
              <w:left w:val="nil"/>
              <w:bottom w:val="nil"/>
              <w:right w:val="nil"/>
            </w:tcBorders>
            <w:shd w:val="clear" w:color="auto" w:fill="auto"/>
            <w:noWrap/>
            <w:vAlign w:val="center"/>
            <w:hideMark/>
          </w:tcPr>
          <w:p w:rsidR="00E30675" w:rsidRPr="009A4B08" w:rsidRDefault="00E30675" w:rsidP="00024427">
            <w:pPr>
              <w:jc w:val="left"/>
              <w:rPr>
                <w:rFonts w:ascii="Calibri" w:hAnsi="Calibri" w:cs="Calibri"/>
                <w:b/>
                <w:bCs/>
                <w:color w:val="000000"/>
                <w:sz w:val="30"/>
                <w:szCs w:val="30"/>
              </w:rPr>
            </w:pPr>
            <w:bookmarkStart w:id="20" w:name="RANGE!A1:I83"/>
            <w:r w:rsidRPr="009A4B08">
              <w:rPr>
                <w:rFonts w:ascii="Calibri" w:hAnsi="Calibri" w:cs="Calibri"/>
                <w:b/>
                <w:bCs/>
                <w:color w:val="000000"/>
                <w:sz w:val="30"/>
                <w:szCs w:val="30"/>
              </w:rPr>
              <w:t xml:space="preserve">Tabulka inventarizace a finančního ocenění </w:t>
            </w:r>
            <w:proofErr w:type="gramStart"/>
            <w:r w:rsidRPr="009A4B08">
              <w:rPr>
                <w:rFonts w:ascii="Calibri" w:hAnsi="Calibri" w:cs="Calibri"/>
                <w:b/>
                <w:bCs/>
                <w:color w:val="000000"/>
                <w:sz w:val="30"/>
                <w:szCs w:val="30"/>
              </w:rPr>
              <w:t>dřevin :</w:t>
            </w:r>
            <w:bookmarkEnd w:id="20"/>
            <w:proofErr w:type="gramEnd"/>
          </w:p>
        </w:tc>
        <w:tc>
          <w:tcPr>
            <w:tcW w:w="993" w:type="dxa"/>
            <w:tcBorders>
              <w:top w:val="nil"/>
              <w:left w:val="nil"/>
              <w:bottom w:val="nil"/>
              <w:right w:val="nil"/>
            </w:tcBorders>
            <w:shd w:val="clear" w:color="auto" w:fill="auto"/>
            <w:noWrap/>
            <w:vAlign w:val="center"/>
            <w:hideMark/>
          </w:tcPr>
          <w:p w:rsidR="00E30675" w:rsidRPr="009A4B08" w:rsidRDefault="00E30675" w:rsidP="00024427">
            <w:pPr>
              <w:jc w:val="left"/>
              <w:rPr>
                <w:rFonts w:ascii="Calibri" w:hAnsi="Calibri" w:cs="Calibri"/>
                <w:b/>
                <w:bCs/>
                <w:color w:val="000000"/>
                <w:sz w:val="30"/>
                <w:szCs w:val="30"/>
              </w:rPr>
            </w:pPr>
          </w:p>
        </w:tc>
      </w:tr>
      <w:tr w:rsidR="00E30675" w:rsidRPr="009A4B08" w:rsidTr="00024427">
        <w:trPr>
          <w:trHeight w:val="510"/>
        </w:trPr>
        <w:tc>
          <w:tcPr>
            <w:tcW w:w="470" w:type="dxa"/>
            <w:tcBorders>
              <w:top w:val="single" w:sz="8" w:space="0" w:color="000000"/>
              <w:left w:val="single" w:sz="8" w:space="0" w:color="000000"/>
              <w:bottom w:val="nil"/>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Poř.</w:t>
            </w:r>
          </w:p>
        </w:tc>
        <w:tc>
          <w:tcPr>
            <w:tcW w:w="1657" w:type="dxa"/>
            <w:vMerge w:val="restart"/>
            <w:tcBorders>
              <w:top w:val="single" w:sz="8" w:space="0" w:color="000000"/>
              <w:left w:val="single" w:sz="4" w:space="0" w:color="000000"/>
              <w:bottom w:val="single" w:sz="8"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Latinský název taxonu</w:t>
            </w:r>
          </w:p>
        </w:tc>
        <w:tc>
          <w:tcPr>
            <w:tcW w:w="748" w:type="dxa"/>
            <w:tcBorders>
              <w:top w:val="single" w:sz="8" w:space="0" w:color="000000"/>
              <w:left w:val="nil"/>
              <w:bottom w:val="nil"/>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Průměr</w:t>
            </w:r>
          </w:p>
        </w:tc>
        <w:tc>
          <w:tcPr>
            <w:tcW w:w="695" w:type="dxa"/>
            <w:tcBorders>
              <w:top w:val="single" w:sz="8" w:space="0" w:color="000000"/>
              <w:left w:val="nil"/>
              <w:bottom w:val="nil"/>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Obvod</w:t>
            </w:r>
          </w:p>
        </w:tc>
        <w:tc>
          <w:tcPr>
            <w:tcW w:w="706" w:type="dxa"/>
            <w:tcBorders>
              <w:top w:val="single" w:sz="8" w:space="0" w:color="000000"/>
              <w:left w:val="nil"/>
              <w:bottom w:val="nil"/>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Výška</w:t>
            </w:r>
          </w:p>
        </w:tc>
        <w:tc>
          <w:tcPr>
            <w:tcW w:w="712" w:type="dxa"/>
            <w:tcBorders>
              <w:top w:val="single" w:sz="8" w:space="0" w:color="000000"/>
              <w:left w:val="nil"/>
              <w:bottom w:val="nil"/>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Výška</w:t>
            </w:r>
          </w:p>
        </w:tc>
        <w:tc>
          <w:tcPr>
            <w:tcW w:w="1326"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Průměr koruny/plocha skupiny</w:t>
            </w:r>
          </w:p>
        </w:tc>
        <w:tc>
          <w:tcPr>
            <w:tcW w:w="1057" w:type="dxa"/>
            <w:tcBorders>
              <w:top w:val="single" w:sz="8" w:space="0" w:color="000000"/>
              <w:left w:val="nil"/>
              <w:bottom w:val="nil"/>
              <w:right w:val="nil"/>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Výsledná</w:t>
            </w:r>
          </w:p>
        </w:tc>
        <w:tc>
          <w:tcPr>
            <w:tcW w:w="993"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Parcelní číslo</w:t>
            </w:r>
          </w:p>
        </w:tc>
      </w:tr>
      <w:tr w:rsidR="00E30675" w:rsidRPr="009A4B08" w:rsidTr="00024427">
        <w:trPr>
          <w:trHeight w:val="450"/>
        </w:trPr>
        <w:tc>
          <w:tcPr>
            <w:tcW w:w="470" w:type="dxa"/>
            <w:tcBorders>
              <w:top w:val="nil"/>
              <w:left w:val="single" w:sz="8" w:space="0" w:color="000000"/>
              <w:bottom w:val="nil"/>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č.</w:t>
            </w:r>
          </w:p>
        </w:tc>
        <w:tc>
          <w:tcPr>
            <w:tcW w:w="1657" w:type="dxa"/>
            <w:vMerge/>
            <w:tcBorders>
              <w:top w:val="single" w:sz="8" w:space="0" w:color="000000"/>
              <w:left w:val="single" w:sz="4" w:space="0" w:color="000000"/>
              <w:bottom w:val="single" w:sz="8" w:space="0" w:color="000000"/>
              <w:right w:val="single" w:sz="4" w:space="0" w:color="000000"/>
            </w:tcBorders>
            <w:vAlign w:val="center"/>
            <w:hideMark/>
          </w:tcPr>
          <w:p w:rsidR="00E30675" w:rsidRPr="009A4B08" w:rsidRDefault="00E30675" w:rsidP="00024427">
            <w:pPr>
              <w:jc w:val="left"/>
              <w:rPr>
                <w:rFonts w:ascii="Calibri" w:hAnsi="Calibri" w:cs="Calibri"/>
                <w:color w:val="000000"/>
              </w:rPr>
            </w:pP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kmene</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kmene</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taxonu</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koruny</w:t>
            </w:r>
          </w:p>
        </w:tc>
        <w:tc>
          <w:tcPr>
            <w:tcW w:w="1326" w:type="dxa"/>
            <w:vMerge/>
            <w:tcBorders>
              <w:top w:val="single" w:sz="8" w:space="0" w:color="000000"/>
              <w:left w:val="single" w:sz="4" w:space="0" w:color="000000"/>
              <w:bottom w:val="single" w:sz="4" w:space="0" w:color="000000"/>
              <w:right w:val="single" w:sz="4" w:space="0" w:color="000000"/>
            </w:tcBorders>
            <w:vAlign w:val="center"/>
            <w:hideMark/>
          </w:tcPr>
          <w:p w:rsidR="00E30675" w:rsidRPr="009A4B08" w:rsidRDefault="00E30675" w:rsidP="00024427">
            <w:pPr>
              <w:jc w:val="left"/>
              <w:rPr>
                <w:rFonts w:ascii="Calibri" w:hAnsi="Calibri" w:cs="Calibri"/>
                <w:color w:val="000000"/>
              </w:rPr>
            </w:pPr>
          </w:p>
        </w:tc>
        <w:tc>
          <w:tcPr>
            <w:tcW w:w="1057" w:type="dxa"/>
            <w:tcBorders>
              <w:top w:val="nil"/>
              <w:left w:val="nil"/>
              <w:bottom w:val="single" w:sz="4" w:space="0" w:color="000000"/>
              <w:right w:val="nil"/>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cena</w:t>
            </w:r>
          </w:p>
        </w:tc>
        <w:tc>
          <w:tcPr>
            <w:tcW w:w="993" w:type="dxa"/>
            <w:vMerge/>
            <w:tcBorders>
              <w:top w:val="single" w:sz="8" w:space="0" w:color="000000"/>
              <w:left w:val="single" w:sz="8" w:space="0" w:color="000000"/>
              <w:bottom w:val="single" w:sz="8" w:space="0" w:color="000000"/>
              <w:right w:val="single" w:sz="4" w:space="0" w:color="000000"/>
            </w:tcBorders>
            <w:vAlign w:val="center"/>
            <w:hideMark/>
          </w:tcPr>
          <w:p w:rsidR="00E30675" w:rsidRPr="009A4B08" w:rsidRDefault="00E30675" w:rsidP="00024427">
            <w:pPr>
              <w:jc w:val="left"/>
              <w:rPr>
                <w:rFonts w:ascii="Calibri" w:hAnsi="Calibri" w:cs="Calibri"/>
                <w:color w:val="000000"/>
              </w:rPr>
            </w:pPr>
          </w:p>
        </w:tc>
      </w:tr>
      <w:tr w:rsidR="00E30675" w:rsidRPr="009A4B08" w:rsidTr="00024427">
        <w:trPr>
          <w:trHeight w:val="315"/>
        </w:trPr>
        <w:tc>
          <w:tcPr>
            <w:tcW w:w="470" w:type="dxa"/>
            <w:tcBorders>
              <w:top w:val="nil"/>
              <w:left w:val="single" w:sz="8" w:space="0" w:color="000000"/>
              <w:bottom w:val="single" w:sz="8"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1657" w:type="dxa"/>
            <w:vMerge/>
            <w:tcBorders>
              <w:top w:val="single" w:sz="8" w:space="0" w:color="000000"/>
              <w:left w:val="single" w:sz="4" w:space="0" w:color="000000"/>
              <w:bottom w:val="single" w:sz="8" w:space="0" w:color="000000"/>
              <w:right w:val="single" w:sz="4" w:space="0" w:color="000000"/>
            </w:tcBorders>
            <w:vAlign w:val="center"/>
            <w:hideMark/>
          </w:tcPr>
          <w:p w:rsidR="00E30675" w:rsidRPr="009A4B08" w:rsidRDefault="00E30675" w:rsidP="00024427">
            <w:pPr>
              <w:jc w:val="left"/>
              <w:rPr>
                <w:rFonts w:ascii="Calibri" w:hAnsi="Calibri" w:cs="Calibri"/>
                <w:color w:val="000000"/>
              </w:rPr>
            </w:pPr>
          </w:p>
        </w:tc>
        <w:tc>
          <w:tcPr>
            <w:tcW w:w="748" w:type="dxa"/>
            <w:tcBorders>
              <w:top w:val="nil"/>
              <w:left w:val="nil"/>
              <w:bottom w:val="single" w:sz="8"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(cm)</w:t>
            </w:r>
          </w:p>
        </w:tc>
        <w:tc>
          <w:tcPr>
            <w:tcW w:w="695" w:type="dxa"/>
            <w:tcBorders>
              <w:top w:val="nil"/>
              <w:left w:val="nil"/>
              <w:bottom w:val="single" w:sz="8"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(cm)</w:t>
            </w:r>
          </w:p>
        </w:tc>
        <w:tc>
          <w:tcPr>
            <w:tcW w:w="706" w:type="dxa"/>
            <w:tcBorders>
              <w:top w:val="nil"/>
              <w:left w:val="nil"/>
              <w:bottom w:val="single" w:sz="8"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(m)</w:t>
            </w:r>
          </w:p>
        </w:tc>
        <w:tc>
          <w:tcPr>
            <w:tcW w:w="712" w:type="dxa"/>
            <w:tcBorders>
              <w:top w:val="nil"/>
              <w:left w:val="nil"/>
              <w:bottom w:val="single" w:sz="8"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(m)</w:t>
            </w:r>
          </w:p>
        </w:tc>
        <w:tc>
          <w:tcPr>
            <w:tcW w:w="1326" w:type="dxa"/>
            <w:tcBorders>
              <w:top w:val="nil"/>
              <w:left w:val="nil"/>
              <w:bottom w:val="single" w:sz="8"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(m/m</w:t>
            </w:r>
            <w:r w:rsidRPr="009A4B08">
              <w:rPr>
                <w:rFonts w:ascii="Calibri" w:hAnsi="Calibri" w:cs="Calibri"/>
                <w:color w:val="000000"/>
                <w:vertAlign w:val="superscript"/>
              </w:rPr>
              <w:t>2</w:t>
            </w:r>
            <w:r w:rsidRPr="009A4B08">
              <w:rPr>
                <w:rFonts w:ascii="Calibri" w:hAnsi="Calibri" w:cs="Calibri"/>
                <w:color w:val="000000"/>
              </w:rPr>
              <w:t>)</w:t>
            </w:r>
          </w:p>
        </w:tc>
        <w:tc>
          <w:tcPr>
            <w:tcW w:w="1057" w:type="dxa"/>
            <w:tcBorders>
              <w:top w:val="nil"/>
              <w:left w:val="nil"/>
              <w:bottom w:val="single" w:sz="8" w:space="0" w:color="000000"/>
              <w:right w:val="nil"/>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Kč</w:t>
            </w:r>
          </w:p>
        </w:tc>
        <w:tc>
          <w:tcPr>
            <w:tcW w:w="993" w:type="dxa"/>
            <w:vMerge/>
            <w:tcBorders>
              <w:top w:val="single" w:sz="8" w:space="0" w:color="000000"/>
              <w:left w:val="single" w:sz="8" w:space="0" w:color="000000"/>
              <w:bottom w:val="single" w:sz="8" w:space="0" w:color="000000"/>
              <w:right w:val="single" w:sz="4" w:space="0" w:color="000000"/>
            </w:tcBorders>
            <w:vAlign w:val="center"/>
            <w:hideMark/>
          </w:tcPr>
          <w:p w:rsidR="00E30675" w:rsidRPr="009A4B08" w:rsidRDefault="00E30675" w:rsidP="00024427">
            <w:pPr>
              <w:jc w:val="left"/>
              <w:rPr>
                <w:rFonts w:ascii="Calibri" w:hAnsi="Calibri" w:cs="Calibri"/>
                <w:color w:val="000000"/>
              </w:rPr>
            </w:pP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Acer platanoides</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11</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31 383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padus</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40</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1 893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Acer platanoides</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50</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7 409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Acer platanoides</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26</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83</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13 701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Acer platanoides</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30</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94</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16 180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Crataegus sp.</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93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Acer platanoides</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39</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123</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22 599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 xml:space="preserve">živý plot </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140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avium</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138</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21 700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11</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Acer platanoides</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50</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2 189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58</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2 189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42</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1 685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avium</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19</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61</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4 606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17</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46</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926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17</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53</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1 194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19</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Pyrus communis</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26</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82</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7 310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22</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45</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1 779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23</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43</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24</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43</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0,5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25</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keřová skupina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0</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140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keřová skupina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0</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140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27</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Fraxinus excelsior</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169</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38 105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30</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Fraxinus excelsior</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17</w:t>
            </w:r>
          </w:p>
        </w:tc>
        <w:tc>
          <w:tcPr>
            <w:tcW w:w="695"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53</w:t>
            </w:r>
          </w:p>
        </w:tc>
        <w:tc>
          <w:tcPr>
            <w:tcW w:w="706"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w:t>
            </w:r>
          </w:p>
        </w:tc>
        <w:tc>
          <w:tcPr>
            <w:tcW w:w="712"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326"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6 252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1839</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31</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Fraxinus excelsior</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17</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54</w:t>
            </w:r>
          </w:p>
        </w:tc>
        <w:tc>
          <w:tcPr>
            <w:tcW w:w="706"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w:t>
            </w:r>
          </w:p>
        </w:tc>
        <w:tc>
          <w:tcPr>
            <w:tcW w:w="712"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326"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6 680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1839</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lastRenderedPageBreak/>
              <w:t>32</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Juglans regia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31</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98</w:t>
            </w:r>
          </w:p>
        </w:tc>
        <w:tc>
          <w:tcPr>
            <w:tcW w:w="706"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w:t>
            </w:r>
          </w:p>
        </w:tc>
        <w:tc>
          <w:tcPr>
            <w:tcW w:w="712"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w:t>
            </w:r>
          </w:p>
        </w:tc>
        <w:tc>
          <w:tcPr>
            <w:tcW w:w="1326"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18 093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1839</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33</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avium</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32</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102</w:t>
            </w:r>
          </w:p>
        </w:tc>
        <w:tc>
          <w:tcPr>
            <w:tcW w:w="706"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712"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w:t>
            </w:r>
          </w:p>
        </w:tc>
        <w:tc>
          <w:tcPr>
            <w:tcW w:w="1326"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15 843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1839</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34</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Picea pungens</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46</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145</w:t>
            </w:r>
          </w:p>
        </w:tc>
        <w:tc>
          <w:tcPr>
            <w:tcW w:w="706"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w:t>
            </w:r>
          </w:p>
        </w:tc>
        <w:tc>
          <w:tcPr>
            <w:tcW w:w="712"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1326"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21 013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1839</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35</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Picea omorika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23</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72</w:t>
            </w:r>
          </w:p>
        </w:tc>
        <w:tc>
          <w:tcPr>
            <w:tcW w:w="706"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w:t>
            </w:r>
          </w:p>
        </w:tc>
        <w:tc>
          <w:tcPr>
            <w:tcW w:w="712"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w:t>
            </w:r>
          </w:p>
        </w:tc>
        <w:tc>
          <w:tcPr>
            <w:tcW w:w="1326" w:type="dxa"/>
            <w:tcBorders>
              <w:top w:val="nil"/>
              <w:left w:val="nil"/>
              <w:bottom w:val="single" w:sz="4" w:space="0" w:color="000000"/>
              <w:right w:val="single" w:sz="4" w:space="0" w:color="000000"/>
            </w:tcBorders>
            <w:shd w:val="clear" w:color="auto" w:fill="auto"/>
            <w:noWrap/>
            <w:vAlign w:val="bottom"/>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6 881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1846/1</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Salix matsudana Tortuosa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627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1846/1</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37</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28</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89</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10 731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1851/2</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40</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26</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82</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7 452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1886</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41</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20</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62</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2 000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1886</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44</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17</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52</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1 525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1889</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armeniaca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58</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2 474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1889</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47</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armeniaca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32</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670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1889</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48</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Pyrus communis</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38</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1 735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1889</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50</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50</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1 325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1891/2</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51</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Juglans regia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171</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36 712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1891/2</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52</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23</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72</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3 335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1891/1</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53</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76</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5 281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1891/1</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54</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20</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62</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3 455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1891/1</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55</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persica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51</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2 366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1891/1</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20</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64</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3 580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1891/1</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57</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50</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3 080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1891/1</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59</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38</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1 874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1883</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60</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persica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32</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1 369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1883</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65</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56</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1 648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1880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20</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63</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4 341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1876</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67</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48</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1 325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1876</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68</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avium</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28</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89</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10 194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1876</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74</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45</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2 356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1862</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80</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22</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70</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3 984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1862</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81</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armeniaca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32</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101</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6 089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1862</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cerasifera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29</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91</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12 245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1858</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91</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23</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73</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4 834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1858</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92</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44</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3 061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1858</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tcPr>
          <w:p w:rsidR="00E30675" w:rsidRPr="00FA37AC" w:rsidRDefault="00E30675" w:rsidP="00024427">
            <w:pPr>
              <w:jc w:val="center"/>
              <w:rPr>
                <w:rFonts w:ascii="Calibri" w:hAnsi="Calibri" w:cs="Calibri"/>
                <w:color w:val="000000"/>
              </w:rPr>
            </w:pPr>
            <w:r w:rsidRPr="00FA37AC">
              <w:rPr>
                <w:rFonts w:ascii="Calibri" w:hAnsi="Calibri" w:cs="Calibri"/>
                <w:color w:val="000000"/>
              </w:rPr>
              <w:t>93</w:t>
            </w:r>
          </w:p>
        </w:tc>
        <w:tc>
          <w:tcPr>
            <w:tcW w:w="1657" w:type="dxa"/>
            <w:tcBorders>
              <w:top w:val="nil"/>
              <w:left w:val="nil"/>
              <w:bottom w:val="single" w:sz="4" w:space="0" w:color="000000"/>
              <w:right w:val="single" w:sz="4" w:space="0" w:color="000000"/>
            </w:tcBorders>
            <w:shd w:val="clear" w:color="auto" w:fill="auto"/>
            <w:noWrap/>
            <w:vAlign w:val="center"/>
          </w:tcPr>
          <w:p w:rsidR="00E30675" w:rsidRPr="00FA37AC" w:rsidRDefault="00E30675" w:rsidP="00024427">
            <w:pPr>
              <w:jc w:val="left"/>
              <w:rPr>
                <w:rFonts w:ascii="Calibri" w:hAnsi="Calibri" w:cs="Calibri"/>
                <w:color w:val="000000"/>
              </w:rPr>
            </w:pPr>
            <w:r w:rsidRPr="00FA37AC">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tcPr>
          <w:p w:rsidR="00E30675" w:rsidRPr="00FA37AC" w:rsidRDefault="00E30675" w:rsidP="00024427">
            <w:pPr>
              <w:jc w:val="center"/>
              <w:rPr>
                <w:rFonts w:ascii="Calibri" w:hAnsi="Calibri" w:cs="Calibri"/>
                <w:color w:val="000000"/>
              </w:rPr>
            </w:pPr>
            <w:r w:rsidRPr="00FA37AC">
              <w:rPr>
                <w:rFonts w:ascii="Calibri" w:hAnsi="Calibri" w:cs="Calibri"/>
                <w:color w:val="000000"/>
              </w:rPr>
              <w:t>11</w:t>
            </w:r>
          </w:p>
        </w:tc>
        <w:tc>
          <w:tcPr>
            <w:tcW w:w="695" w:type="dxa"/>
            <w:tcBorders>
              <w:top w:val="nil"/>
              <w:left w:val="nil"/>
              <w:bottom w:val="single" w:sz="4" w:space="0" w:color="000000"/>
              <w:right w:val="single" w:sz="4" w:space="0" w:color="000000"/>
            </w:tcBorders>
            <w:shd w:val="clear" w:color="auto" w:fill="auto"/>
            <w:noWrap/>
            <w:vAlign w:val="center"/>
          </w:tcPr>
          <w:p w:rsidR="00E30675" w:rsidRPr="00FA37AC" w:rsidRDefault="00E30675" w:rsidP="00024427">
            <w:pPr>
              <w:jc w:val="center"/>
              <w:rPr>
                <w:rFonts w:ascii="Calibri" w:hAnsi="Calibri" w:cs="Calibri"/>
                <w:color w:val="000000"/>
              </w:rPr>
            </w:pPr>
            <w:r w:rsidRPr="00FA37AC">
              <w:rPr>
                <w:rFonts w:ascii="Calibri" w:hAnsi="Calibri" w:cs="Calibri"/>
                <w:color w:val="000000"/>
              </w:rPr>
              <w:t>35</w:t>
            </w:r>
          </w:p>
        </w:tc>
        <w:tc>
          <w:tcPr>
            <w:tcW w:w="706" w:type="dxa"/>
            <w:tcBorders>
              <w:top w:val="nil"/>
              <w:left w:val="nil"/>
              <w:bottom w:val="single" w:sz="4" w:space="0" w:color="000000"/>
              <w:right w:val="single" w:sz="4" w:space="0" w:color="000000"/>
            </w:tcBorders>
            <w:shd w:val="clear" w:color="auto" w:fill="auto"/>
            <w:noWrap/>
            <w:vAlign w:val="center"/>
          </w:tcPr>
          <w:p w:rsidR="00E30675" w:rsidRPr="00FA37AC" w:rsidRDefault="00E30675" w:rsidP="00024427">
            <w:pPr>
              <w:jc w:val="center"/>
              <w:rPr>
                <w:rFonts w:ascii="Calibri" w:hAnsi="Calibri" w:cs="Calibri"/>
                <w:color w:val="000000"/>
              </w:rPr>
            </w:pPr>
            <w:r w:rsidRPr="00FA37AC">
              <w:rPr>
                <w:rFonts w:ascii="Calibri" w:hAnsi="Calibri" w:cs="Calibri"/>
                <w:color w:val="000000"/>
              </w:rPr>
              <w:t>3</w:t>
            </w:r>
          </w:p>
        </w:tc>
        <w:tc>
          <w:tcPr>
            <w:tcW w:w="712" w:type="dxa"/>
            <w:tcBorders>
              <w:top w:val="nil"/>
              <w:left w:val="nil"/>
              <w:bottom w:val="single" w:sz="4" w:space="0" w:color="000000"/>
              <w:right w:val="single" w:sz="4" w:space="0" w:color="000000"/>
            </w:tcBorders>
            <w:shd w:val="clear" w:color="auto" w:fill="auto"/>
            <w:noWrap/>
            <w:vAlign w:val="center"/>
          </w:tcPr>
          <w:p w:rsidR="00E30675" w:rsidRPr="00FA37AC" w:rsidRDefault="00E30675" w:rsidP="00024427">
            <w:pPr>
              <w:jc w:val="center"/>
              <w:rPr>
                <w:rFonts w:ascii="Calibri" w:hAnsi="Calibri" w:cs="Calibri"/>
                <w:color w:val="000000"/>
              </w:rPr>
            </w:pPr>
            <w:r w:rsidRPr="00FA37AC">
              <w:rPr>
                <w:rFonts w:ascii="Calibri" w:hAnsi="Calibri" w:cs="Calibri"/>
                <w:color w:val="000000"/>
              </w:rPr>
              <w:t>2,5</w:t>
            </w:r>
          </w:p>
        </w:tc>
        <w:tc>
          <w:tcPr>
            <w:tcW w:w="1326" w:type="dxa"/>
            <w:tcBorders>
              <w:top w:val="nil"/>
              <w:left w:val="nil"/>
              <w:bottom w:val="single" w:sz="4" w:space="0" w:color="000000"/>
              <w:right w:val="single" w:sz="4" w:space="0" w:color="000000"/>
            </w:tcBorders>
            <w:shd w:val="clear" w:color="auto" w:fill="auto"/>
            <w:noWrap/>
            <w:vAlign w:val="center"/>
          </w:tcPr>
          <w:p w:rsidR="00E30675" w:rsidRPr="00FA37AC" w:rsidRDefault="00E30675" w:rsidP="00024427">
            <w:pPr>
              <w:jc w:val="center"/>
              <w:rPr>
                <w:rFonts w:ascii="Calibri" w:hAnsi="Calibri" w:cs="Calibri"/>
                <w:color w:val="000000"/>
              </w:rPr>
            </w:pPr>
            <w:r w:rsidRPr="00FA37AC">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tcPr>
          <w:p w:rsidR="00E30675" w:rsidRPr="00FA37AC" w:rsidRDefault="00E30675" w:rsidP="00024427">
            <w:pPr>
              <w:jc w:val="right"/>
              <w:rPr>
                <w:rFonts w:ascii="Times New Roman" w:hAnsi="Times New Roman"/>
                <w:color w:val="000000"/>
              </w:rPr>
            </w:pPr>
            <w:r w:rsidRPr="00FA37AC">
              <w:rPr>
                <w:rFonts w:ascii="Times New Roman" w:hAnsi="Times New Roman"/>
                <w:color w:val="000000"/>
              </w:rPr>
              <w:t>958 Kč</w:t>
            </w:r>
          </w:p>
        </w:tc>
        <w:tc>
          <w:tcPr>
            <w:tcW w:w="993" w:type="dxa"/>
            <w:tcBorders>
              <w:top w:val="nil"/>
              <w:left w:val="single" w:sz="8" w:space="0" w:color="000000"/>
              <w:bottom w:val="single" w:sz="4" w:space="0" w:color="000000"/>
              <w:right w:val="single" w:sz="4" w:space="0" w:color="000000"/>
            </w:tcBorders>
            <w:shd w:val="clear" w:color="auto" w:fill="auto"/>
            <w:noWrap/>
            <w:vAlign w:val="center"/>
          </w:tcPr>
          <w:p w:rsidR="00E30675" w:rsidRPr="00FA37AC" w:rsidRDefault="00E30675" w:rsidP="00024427">
            <w:pPr>
              <w:jc w:val="center"/>
              <w:rPr>
                <w:rFonts w:ascii="Calibri" w:hAnsi="Calibri" w:cs="Calibri"/>
                <w:color w:val="000000"/>
              </w:rPr>
            </w:pPr>
            <w:r w:rsidRPr="00FA37AC">
              <w:rPr>
                <w:rFonts w:ascii="Calibri" w:hAnsi="Calibri" w:cs="Calibri"/>
                <w:color w:val="000000"/>
              </w:rPr>
              <w:t>1858</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avium</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37</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117</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11 339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1844</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97</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21</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66</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3 101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1844</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103</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11</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33</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526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1855</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111</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44</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1 197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1851/2</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112</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Acer platanoides</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38</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120</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13 237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1855</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116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45</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2 151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1870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117</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32</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1 051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1870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118</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11</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35</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1 171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1870</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121</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23</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71</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3 781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1873</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122</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76</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3 672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1873</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Prunus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21</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65</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4 740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1873</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127</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19</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59</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2 352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1873</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128</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48</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Times New Roman" w:hAnsi="Times New Roman"/>
                <w:color w:val="000000"/>
              </w:rPr>
            </w:pPr>
            <w:r w:rsidRPr="009A4B08">
              <w:rPr>
                <w:rFonts w:ascii="Times New Roman" w:hAnsi="Times New Roman"/>
                <w:color w:val="000000"/>
              </w:rPr>
              <w:t>2 050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1873</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131</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Juglans regia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43</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135</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10</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7</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22860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1893/4</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lastRenderedPageBreak/>
              <w:t>132</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Acer campestre</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16</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50</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8</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7781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1893/4</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133</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58</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2474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1893/4</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134</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42</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962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1846/1</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150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1851/2</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137</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320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1851/2</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138</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9</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27</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547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1851/2</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139</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Pyrus communis</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187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1851/2</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141</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58</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2602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1855</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144</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19</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59</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2,5</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3235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1851/1</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146</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21</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66</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4033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1855</w:t>
            </w:r>
          </w:p>
        </w:tc>
      </w:tr>
      <w:tr w:rsidR="00E30675" w:rsidRPr="009A4B08" w:rsidTr="00024427">
        <w:trPr>
          <w:trHeight w:val="255"/>
        </w:trPr>
        <w:tc>
          <w:tcPr>
            <w:tcW w:w="470"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147</w:t>
            </w:r>
          </w:p>
        </w:tc>
        <w:tc>
          <w:tcPr>
            <w:tcW w:w="16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21</w:t>
            </w:r>
          </w:p>
        </w:tc>
        <w:tc>
          <w:tcPr>
            <w:tcW w:w="695"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65</w:t>
            </w:r>
          </w:p>
        </w:tc>
        <w:tc>
          <w:tcPr>
            <w:tcW w:w="70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4,5</w:t>
            </w:r>
          </w:p>
        </w:tc>
        <w:tc>
          <w:tcPr>
            <w:tcW w:w="712"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4</w:t>
            </w:r>
          </w:p>
        </w:tc>
        <w:tc>
          <w:tcPr>
            <w:tcW w:w="1326"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w:t>
            </w:r>
          </w:p>
        </w:tc>
        <w:tc>
          <w:tcPr>
            <w:tcW w:w="1057" w:type="dxa"/>
            <w:tcBorders>
              <w:top w:val="nil"/>
              <w:left w:val="nil"/>
              <w:bottom w:val="single" w:sz="4" w:space="0" w:color="000000"/>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3826 Kč</w:t>
            </w:r>
          </w:p>
        </w:tc>
        <w:tc>
          <w:tcPr>
            <w:tcW w:w="993" w:type="dxa"/>
            <w:tcBorders>
              <w:top w:val="nil"/>
              <w:left w:val="single" w:sz="8" w:space="0" w:color="000000"/>
              <w:bottom w:val="single" w:sz="4"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1855</w:t>
            </w:r>
          </w:p>
        </w:tc>
      </w:tr>
      <w:tr w:rsidR="00E30675" w:rsidRPr="009A4B08" w:rsidTr="00024427">
        <w:trPr>
          <w:trHeight w:val="270"/>
        </w:trPr>
        <w:tc>
          <w:tcPr>
            <w:tcW w:w="470" w:type="dxa"/>
            <w:tcBorders>
              <w:top w:val="nil"/>
              <w:left w:val="single" w:sz="8" w:space="0" w:color="000000"/>
              <w:bottom w:val="nil"/>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149</w:t>
            </w:r>
          </w:p>
        </w:tc>
        <w:tc>
          <w:tcPr>
            <w:tcW w:w="1657" w:type="dxa"/>
            <w:tcBorders>
              <w:top w:val="nil"/>
              <w:left w:val="nil"/>
              <w:bottom w:val="nil"/>
              <w:right w:val="single" w:sz="4" w:space="0" w:color="000000"/>
            </w:tcBorders>
            <w:shd w:val="clear" w:color="auto" w:fill="auto"/>
            <w:noWrap/>
            <w:vAlign w:val="center"/>
            <w:hideMark/>
          </w:tcPr>
          <w:p w:rsidR="00E30675" w:rsidRPr="009A4B08" w:rsidRDefault="00E30675" w:rsidP="00024427">
            <w:pPr>
              <w:jc w:val="left"/>
              <w:rPr>
                <w:rFonts w:ascii="Calibri" w:hAnsi="Calibri" w:cs="Calibri"/>
                <w:color w:val="000000"/>
              </w:rPr>
            </w:pPr>
            <w:r w:rsidRPr="009A4B08">
              <w:rPr>
                <w:rFonts w:ascii="Calibri" w:hAnsi="Calibri" w:cs="Calibri"/>
                <w:color w:val="000000"/>
              </w:rPr>
              <w:t>Malus domestica</w:t>
            </w:r>
          </w:p>
        </w:tc>
        <w:tc>
          <w:tcPr>
            <w:tcW w:w="748" w:type="dxa"/>
            <w:tcBorders>
              <w:top w:val="nil"/>
              <w:left w:val="nil"/>
              <w:bottom w:val="nil"/>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11</w:t>
            </w:r>
          </w:p>
        </w:tc>
        <w:tc>
          <w:tcPr>
            <w:tcW w:w="695" w:type="dxa"/>
            <w:tcBorders>
              <w:top w:val="nil"/>
              <w:left w:val="nil"/>
              <w:bottom w:val="nil"/>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34</w:t>
            </w:r>
          </w:p>
        </w:tc>
        <w:tc>
          <w:tcPr>
            <w:tcW w:w="706" w:type="dxa"/>
            <w:tcBorders>
              <w:top w:val="nil"/>
              <w:left w:val="nil"/>
              <w:bottom w:val="nil"/>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712" w:type="dxa"/>
            <w:tcBorders>
              <w:top w:val="nil"/>
              <w:left w:val="nil"/>
              <w:bottom w:val="nil"/>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w:t>
            </w:r>
          </w:p>
        </w:tc>
        <w:tc>
          <w:tcPr>
            <w:tcW w:w="1326" w:type="dxa"/>
            <w:tcBorders>
              <w:top w:val="nil"/>
              <w:left w:val="nil"/>
              <w:bottom w:val="nil"/>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1,5</w:t>
            </w:r>
          </w:p>
        </w:tc>
        <w:tc>
          <w:tcPr>
            <w:tcW w:w="1057" w:type="dxa"/>
            <w:tcBorders>
              <w:top w:val="nil"/>
              <w:left w:val="nil"/>
              <w:bottom w:val="nil"/>
              <w:right w:val="single" w:sz="4" w:space="0" w:color="000000"/>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426 Kč</w:t>
            </w:r>
          </w:p>
        </w:tc>
        <w:tc>
          <w:tcPr>
            <w:tcW w:w="993" w:type="dxa"/>
            <w:tcBorders>
              <w:top w:val="nil"/>
              <w:left w:val="single" w:sz="8" w:space="0" w:color="000000"/>
              <w:bottom w:val="single" w:sz="8" w:space="0" w:color="000000"/>
              <w:right w:val="single" w:sz="4" w:space="0" w:color="000000"/>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1855</w:t>
            </w:r>
          </w:p>
        </w:tc>
      </w:tr>
      <w:tr w:rsidR="00E30675" w:rsidRPr="009A4B08" w:rsidTr="00024427">
        <w:trPr>
          <w:trHeight w:val="270"/>
        </w:trPr>
        <w:tc>
          <w:tcPr>
            <w:tcW w:w="4988" w:type="dxa"/>
            <w:gridSpan w:val="6"/>
            <w:tcBorders>
              <w:top w:val="single" w:sz="8" w:space="0" w:color="auto"/>
              <w:left w:val="single" w:sz="8" w:space="0" w:color="auto"/>
              <w:bottom w:val="single" w:sz="8" w:space="0" w:color="auto"/>
              <w:right w:val="nil"/>
            </w:tcBorders>
            <w:shd w:val="clear" w:color="auto" w:fill="auto"/>
            <w:noWrap/>
            <w:vAlign w:val="bottom"/>
            <w:hideMark/>
          </w:tcPr>
          <w:p w:rsidR="00E30675" w:rsidRPr="009A4B08" w:rsidRDefault="00E30675" w:rsidP="00024427">
            <w:pPr>
              <w:jc w:val="left"/>
              <w:rPr>
                <w:rFonts w:ascii="Calibri" w:hAnsi="Calibri" w:cs="Calibri"/>
                <w:b/>
                <w:bCs/>
                <w:color w:val="000000"/>
                <w:sz w:val="18"/>
                <w:szCs w:val="18"/>
              </w:rPr>
            </w:pPr>
            <w:r w:rsidRPr="009A4B08">
              <w:rPr>
                <w:rFonts w:ascii="Calibri" w:hAnsi="Calibri" w:cs="Calibri"/>
                <w:b/>
                <w:bCs/>
                <w:color w:val="000000"/>
                <w:sz w:val="18"/>
                <w:szCs w:val="18"/>
              </w:rPr>
              <w:t>Celková cena stromů určených ke kácení (cena není zahrnuta v rozpočtu)</w:t>
            </w:r>
          </w:p>
        </w:tc>
        <w:tc>
          <w:tcPr>
            <w:tcW w:w="1326" w:type="dxa"/>
            <w:tcBorders>
              <w:top w:val="single" w:sz="8" w:space="0" w:color="auto"/>
              <w:left w:val="nil"/>
              <w:bottom w:val="single" w:sz="8" w:space="0" w:color="auto"/>
              <w:right w:val="nil"/>
            </w:tcBorders>
            <w:shd w:val="clear" w:color="auto" w:fill="auto"/>
            <w:noWrap/>
            <w:vAlign w:val="center"/>
            <w:hideMark/>
          </w:tcPr>
          <w:p w:rsidR="00E30675" w:rsidRPr="009A4B08" w:rsidRDefault="00E30675" w:rsidP="00024427">
            <w:pPr>
              <w:jc w:val="center"/>
              <w:rPr>
                <w:rFonts w:ascii="Calibri" w:hAnsi="Calibri" w:cs="Calibri"/>
                <w:color w:val="000000"/>
              </w:rPr>
            </w:pPr>
            <w:r w:rsidRPr="009A4B08">
              <w:rPr>
                <w:rFonts w:ascii="Calibri" w:hAnsi="Calibri" w:cs="Calibri"/>
                <w:color w:val="000000"/>
              </w:rPr>
              <w:t> </w:t>
            </w:r>
          </w:p>
        </w:tc>
        <w:tc>
          <w:tcPr>
            <w:tcW w:w="1057" w:type="dxa"/>
            <w:tcBorders>
              <w:top w:val="single" w:sz="8" w:space="0" w:color="auto"/>
              <w:left w:val="nil"/>
              <w:bottom w:val="single" w:sz="8" w:space="0" w:color="auto"/>
              <w:right w:val="single" w:sz="8" w:space="0" w:color="auto"/>
            </w:tcBorders>
            <w:shd w:val="clear" w:color="auto" w:fill="auto"/>
            <w:noWrap/>
            <w:vAlign w:val="center"/>
            <w:hideMark/>
          </w:tcPr>
          <w:p w:rsidR="00E30675" w:rsidRPr="009A4B08" w:rsidRDefault="00E30675" w:rsidP="00024427">
            <w:pPr>
              <w:jc w:val="right"/>
              <w:rPr>
                <w:rFonts w:ascii="Calibri" w:hAnsi="Calibri" w:cs="Calibri"/>
                <w:color w:val="000000"/>
              </w:rPr>
            </w:pPr>
            <w:r w:rsidRPr="009A4B08">
              <w:rPr>
                <w:rFonts w:ascii="Calibri" w:hAnsi="Calibri" w:cs="Calibri"/>
                <w:color w:val="000000"/>
              </w:rPr>
              <w:t>4</w:t>
            </w:r>
            <w:r>
              <w:rPr>
                <w:rFonts w:ascii="Calibri" w:hAnsi="Calibri" w:cs="Calibri"/>
                <w:color w:val="000000"/>
              </w:rPr>
              <w:t>90520</w:t>
            </w:r>
            <w:r w:rsidRPr="009A4B08">
              <w:rPr>
                <w:rFonts w:ascii="Calibri" w:hAnsi="Calibri" w:cs="Calibri"/>
                <w:color w:val="000000"/>
              </w:rPr>
              <w:t xml:space="preserve"> Kč</w:t>
            </w:r>
          </w:p>
        </w:tc>
        <w:tc>
          <w:tcPr>
            <w:tcW w:w="993" w:type="dxa"/>
            <w:tcBorders>
              <w:top w:val="nil"/>
              <w:left w:val="nil"/>
              <w:bottom w:val="nil"/>
              <w:right w:val="nil"/>
            </w:tcBorders>
            <w:shd w:val="clear" w:color="auto" w:fill="auto"/>
            <w:noWrap/>
            <w:vAlign w:val="center"/>
            <w:hideMark/>
          </w:tcPr>
          <w:p w:rsidR="00E30675" w:rsidRPr="009A4B08" w:rsidRDefault="00E30675" w:rsidP="00024427">
            <w:pPr>
              <w:jc w:val="right"/>
              <w:rPr>
                <w:rFonts w:ascii="Calibri" w:hAnsi="Calibri" w:cs="Calibri"/>
                <w:color w:val="000000"/>
              </w:rPr>
            </w:pPr>
          </w:p>
        </w:tc>
      </w:tr>
    </w:tbl>
    <w:p w:rsidR="00D331E9" w:rsidRPr="00FA37AC" w:rsidRDefault="006A1C2C" w:rsidP="006420FB">
      <w:pPr>
        <w:spacing w:before="120" w:after="120"/>
      </w:pPr>
      <w:r w:rsidRPr="00FA37AC">
        <w:t>Detailní výpis se všemi podrobnostmi je uveden v příloze H „Inventarizace zeleně“</w:t>
      </w:r>
      <w:r w:rsidR="003B7E3E" w:rsidRPr="00FA37AC">
        <w:t>.</w:t>
      </w:r>
    </w:p>
    <w:p w:rsidR="003B7E3E" w:rsidRPr="00FA37AC" w:rsidRDefault="003B7E3E" w:rsidP="006420FB">
      <w:pPr>
        <w:spacing w:before="120" w:after="120"/>
      </w:pPr>
      <w:r w:rsidRPr="00FA37AC">
        <w:t>Vzhledem k tomu, že rozpočet této dokumentace je určen k soutěži. A vzhledem k tomu, že náhrada za vykácené stromy</w:t>
      </w:r>
      <w:r w:rsidR="00D55C14">
        <w:t xml:space="preserve"> a zbourané objekty</w:t>
      </w:r>
      <w:r w:rsidRPr="00FA37AC">
        <w:t xml:space="preserve"> se soutěží nesouvisí, </w:t>
      </w:r>
      <w:r w:rsidRPr="00257A81">
        <w:rPr>
          <w:b/>
        </w:rPr>
        <w:t>není cena náhrady za vykácené stromy zahrnuta v ceně rozpočtu. Je tedy nutné počítat s navýšením celkových nákladů investora o tuto částku.</w:t>
      </w:r>
    </w:p>
    <w:p w:rsidR="00ED118A" w:rsidRPr="00FA37AC" w:rsidRDefault="00480D25" w:rsidP="00480D25">
      <w:pPr>
        <w:pStyle w:val="Nadpis3"/>
      </w:pPr>
      <w:bookmarkStart w:id="21" w:name="_Toc14946922"/>
      <w:r w:rsidRPr="00FA37AC">
        <w:t>Chránička</w:t>
      </w:r>
      <w:bookmarkEnd w:id="21"/>
    </w:p>
    <w:p w:rsidR="00ED118A" w:rsidRPr="00FA37AC" w:rsidRDefault="00ED118A" w:rsidP="006420FB">
      <w:pPr>
        <w:spacing w:before="120" w:after="120"/>
      </w:pPr>
      <w:r w:rsidRPr="00FA37AC">
        <w:t>Na sv</w:t>
      </w:r>
      <w:r w:rsidR="00480D25" w:rsidRPr="00FA37AC">
        <w:t>é trase kanalizace kříží celou ř</w:t>
      </w:r>
      <w:r w:rsidRPr="00FA37AC">
        <w:t>adu inženýrských sítí. Tato křížení budou provedena dle prostorové normy a požadavků jednotlivých provozovatelů.</w:t>
      </w:r>
    </w:p>
    <w:p w:rsidR="00ED118A" w:rsidRPr="00FA37AC" w:rsidRDefault="00ED118A" w:rsidP="006420FB">
      <w:pPr>
        <w:spacing w:before="120" w:after="120"/>
      </w:pPr>
      <w:r w:rsidRPr="00FA37AC">
        <w:t>Mim</w:t>
      </w:r>
      <w:r w:rsidR="00480D25" w:rsidRPr="00FA37AC">
        <w:t>o ta</w:t>
      </w:r>
      <w:r w:rsidRPr="00FA37AC">
        <w:t>to běžná křížení kanalizace ještě kříží vysokotlaký plynovod</w:t>
      </w:r>
      <w:r w:rsidR="00480D25" w:rsidRPr="00FA37AC">
        <w:t xml:space="preserve"> </w:t>
      </w:r>
      <w:r w:rsidRPr="00FA37AC">
        <w:t>DN200 PN40, kde ochranné pásmo je 4m na obě strany od plynovodu a bezpečnostní pásmo je 20m na obě strany od plynovodu.</w:t>
      </w:r>
      <w:r w:rsidR="007F5D53" w:rsidRPr="00FA37AC">
        <w:t xml:space="preserve"> Kanalizace bude v místě křížení uložena do plynotěsné chráničky</w:t>
      </w:r>
      <w:r w:rsidR="00480D25" w:rsidRPr="00FA37AC">
        <w:t xml:space="preserve"> </w:t>
      </w:r>
      <w:r w:rsidR="007F5D53" w:rsidRPr="00FA37AC">
        <w:t xml:space="preserve">do vzdálenosti </w:t>
      </w:r>
      <w:r w:rsidR="00213DD4" w:rsidRPr="00FA37AC">
        <w:t xml:space="preserve">min. </w:t>
      </w:r>
      <w:r w:rsidR="007F5D53" w:rsidRPr="00FA37AC">
        <w:t>3m na obě strany</w:t>
      </w:r>
      <w:r w:rsidR="00480D25" w:rsidRPr="00FA37AC">
        <w:t xml:space="preserve"> </w:t>
      </w:r>
      <w:r w:rsidR="007F5D53" w:rsidRPr="00FA37AC">
        <w:t>od stěny VTL</w:t>
      </w:r>
      <w:r w:rsidR="00213DD4" w:rsidRPr="00FA37AC">
        <w:t xml:space="preserve"> </w:t>
      </w:r>
      <w:r w:rsidR="007F5D53" w:rsidRPr="00FA37AC">
        <w:t>(měřeno kolmo k ose plynovodu). Čela chráničky budou uzavřena</w:t>
      </w:r>
      <w:r w:rsidR="00480D25" w:rsidRPr="00FA37AC">
        <w:t xml:space="preserve"> pryž</w:t>
      </w:r>
      <w:r w:rsidR="007F5D53" w:rsidRPr="00FA37AC">
        <w:t>ovými plynotěsn</w:t>
      </w:r>
      <w:r w:rsidR="00480D25" w:rsidRPr="00FA37AC">
        <w:t>ými</w:t>
      </w:r>
      <w:r w:rsidR="007F5D53" w:rsidRPr="00FA37AC">
        <w:t xml:space="preserve"> manžetami. </w:t>
      </w:r>
      <w:r w:rsidR="00480D25" w:rsidRPr="00FA37AC">
        <w:t>(Vše dle vyjádření provozovatele</w:t>
      </w:r>
      <w:r w:rsidR="00D54410" w:rsidRPr="00FA37AC">
        <w:t xml:space="preserve"> plynovodu</w:t>
      </w:r>
      <w:r w:rsidR="00480D25" w:rsidRPr="00FA37AC">
        <w:t>)</w:t>
      </w:r>
      <w:r w:rsidR="00060DE0" w:rsidRPr="00FA37AC">
        <w:t>. C</w:t>
      </w:r>
      <w:r w:rsidR="00B13F3A" w:rsidRPr="00FA37AC">
        <w:t>h</w:t>
      </w:r>
      <w:r w:rsidR="00060DE0" w:rsidRPr="00FA37AC">
        <w:t>ránič</w:t>
      </w:r>
      <w:r w:rsidR="00213DD4" w:rsidRPr="00FA37AC">
        <w:t xml:space="preserve">ka </w:t>
      </w:r>
      <w:r w:rsidR="00117EA4" w:rsidRPr="00FA37AC">
        <w:t>je navržená</w:t>
      </w:r>
      <w:r w:rsidR="00213DD4" w:rsidRPr="00FA37AC">
        <w:t xml:space="preserve"> PP vysoko</w:t>
      </w:r>
      <w:r w:rsidR="00B13F3A" w:rsidRPr="00FA37AC">
        <w:t xml:space="preserve"> </w:t>
      </w:r>
      <w:r w:rsidR="00213DD4" w:rsidRPr="00FA37AC">
        <w:t>pevnostní plnostěnná trouba DN600</w:t>
      </w:r>
      <w:r w:rsidR="00D54410" w:rsidRPr="00FA37AC">
        <w:t xml:space="preserve"> </w:t>
      </w:r>
      <w:r w:rsidR="00283398" w:rsidRPr="00FA37AC">
        <w:t>dl. 7,5</w:t>
      </w:r>
      <w:r w:rsidR="00D54410" w:rsidRPr="00FA37AC">
        <w:t xml:space="preserve"> m</w:t>
      </w:r>
      <w:r w:rsidR="00213DD4" w:rsidRPr="00FA37AC">
        <w:t>. Do této trouby bude ulož</w:t>
      </w:r>
      <w:r w:rsidR="00B13F3A" w:rsidRPr="00FA37AC">
        <w:t>eno kanalizační kameninové potr</w:t>
      </w:r>
      <w:r w:rsidR="00213DD4" w:rsidRPr="00FA37AC">
        <w:t xml:space="preserve">ubí DN300, které bude osazeno objímkami </w:t>
      </w:r>
      <w:r w:rsidR="00283398" w:rsidRPr="00FA37AC">
        <w:t>RACI typ</w:t>
      </w:r>
      <w:r w:rsidR="00213DD4" w:rsidRPr="00FA37AC">
        <w:t xml:space="preserve"> M. Na ka</w:t>
      </w:r>
      <w:r w:rsidR="00D54410" w:rsidRPr="00FA37AC">
        <w:t>ž</w:t>
      </w:r>
      <w:r w:rsidR="00213DD4" w:rsidRPr="00FA37AC">
        <w:t>dou objímku bude zapotřebí 4ks</w:t>
      </w:r>
      <w:r w:rsidR="00D54410" w:rsidRPr="00FA37AC">
        <w:t xml:space="preserve"> typ </w:t>
      </w:r>
      <w:r w:rsidR="00213DD4" w:rsidRPr="00FA37AC">
        <w:t>M v=75mm. Objímky budou osazeny po 2 m</w:t>
      </w:r>
      <w:r w:rsidR="00B13F3A" w:rsidRPr="00FA37AC">
        <w:t>, na krajích chráničky zdvojeny</w:t>
      </w:r>
      <w:r w:rsidR="00213DD4" w:rsidRPr="00FA37AC">
        <w:t xml:space="preserve">. Konce chrániček budou osazeny plynotěsnými manžetami pro vnější profily potrubí </w:t>
      </w:r>
      <w:r w:rsidR="00A623B3" w:rsidRPr="00FA37AC">
        <w:t>630/355.</w:t>
      </w:r>
      <w:r w:rsidR="00117EA4" w:rsidRPr="00FA37AC">
        <w:t xml:space="preserve"> Materiál chráničky může být nahrazen jiným materiálem, který bude vyhovovat požadavkům provozovatele plynovodu (viz. </w:t>
      </w:r>
      <w:proofErr w:type="gramStart"/>
      <w:r w:rsidR="00117EA4" w:rsidRPr="00FA37AC">
        <w:t>vyjádření</w:t>
      </w:r>
      <w:proofErr w:type="gramEnd"/>
      <w:r w:rsidR="00117EA4" w:rsidRPr="00FA37AC">
        <w:t xml:space="preserve"> RWE)</w:t>
      </w:r>
    </w:p>
    <w:p w:rsidR="00060DE0" w:rsidRPr="00FA37AC" w:rsidRDefault="00060DE0" w:rsidP="006420FB">
      <w:pPr>
        <w:spacing w:before="120" w:after="120"/>
      </w:pPr>
      <w:r w:rsidRPr="00FA37AC">
        <w:t>Před osazením chráničky bude provozovateli plynovodu předložen atest potrubí chráničky, který prokáže splnění požadavků RWE na materiál chráničky.</w:t>
      </w:r>
    </w:p>
    <w:p w:rsidR="00050A5A" w:rsidRPr="00FA37AC" w:rsidRDefault="00050A5A" w:rsidP="00050A5A">
      <w:pPr>
        <w:pStyle w:val="Nadpis3"/>
      </w:pPr>
      <w:bookmarkStart w:id="22" w:name="_Toc14946923"/>
      <w:r w:rsidRPr="00FA37AC">
        <w:t>Podmínky pohybu mechanizace po staveništi</w:t>
      </w:r>
      <w:bookmarkEnd w:id="22"/>
    </w:p>
    <w:p w:rsidR="00480D25" w:rsidRPr="00FA37AC" w:rsidRDefault="00050A5A" w:rsidP="006420FB">
      <w:pPr>
        <w:spacing w:before="120" w:after="120"/>
      </w:pPr>
      <w:r w:rsidRPr="00FA37AC">
        <w:t>Podél celé tra</w:t>
      </w:r>
      <w:r w:rsidR="008014F5" w:rsidRPr="00FA37AC">
        <w:t>sy kanalizace bude zřízen manipu</w:t>
      </w:r>
      <w:r w:rsidRPr="00FA37AC">
        <w:t>lační pruh pro pohyb mechanizace</w:t>
      </w:r>
      <w:r w:rsidR="00D54410" w:rsidRPr="00FA37AC">
        <w:t xml:space="preserve"> po dobu stavby</w:t>
      </w:r>
      <w:r w:rsidRPr="00FA37AC">
        <w:t>.</w:t>
      </w:r>
      <w:r w:rsidR="00982987" w:rsidRPr="00FA37AC">
        <w:t xml:space="preserve"> V těchto místech bude skryta or</w:t>
      </w:r>
      <w:r w:rsidRPr="00FA37AC">
        <w:t>nice a mechanizace se bude pohybovat výhradně po těchto skrytých plochách. Veškerá pásová mechanizace bude mít gumové pásy. V místech, kde je z prostorových důvodů navržen manipulační pás v ochranném pásmu VTL plynovodu, bude položena panelová cesta</w:t>
      </w:r>
      <w:r w:rsidR="00A072FD" w:rsidRPr="00FA37AC">
        <w:t xml:space="preserve"> 3x74m</w:t>
      </w:r>
      <w:r w:rsidRPr="00FA37AC">
        <w:t xml:space="preserve"> z důvod</w:t>
      </w:r>
      <w:r w:rsidR="00BE1C10" w:rsidRPr="00FA37AC">
        <w:t>u ochrany plynovodního potrubí.</w:t>
      </w:r>
    </w:p>
    <w:p w:rsidR="00C67C1D" w:rsidRPr="00FA37AC" w:rsidRDefault="00C67C1D" w:rsidP="001861F7">
      <w:pPr>
        <w:pStyle w:val="Nadpis3"/>
      </w:pPr>
      <w:bookmarkStart w:id="23" w:name="_Toc14946924"/>
      <w:r w:rsidRPr="00FA37AC">
        <w:t>Příjezd k Š9 a Š18</w:t>
      </w:r>
      <w:bookmarkEnd w:id="23"/>
    </w:p>
    <w:p w:rsidR="00E25445" w:rsidRPr="00FA37AC" w:rsidRDefault="00480D25" w:rsidP="006420FB">
      <w:pPr>
        <w:spacing w:before="120" w:after="120"/>
      </w:pPr>
      <w:r w:rsidRPr="00FA37AC">
        <w:t xml:space="preserve">Požadavkem provozovatele kanalizace je možnost příjezdu k šachtám Š9 a Š18. </w:t>
      </w:r>
    </w:p>
    <w:p w:rsidR="008014F5" w:rsidRPr="00FA37AC" w:rsidRDefault="008014F5" w:rsidP="008014F5">
      <w:pPr>
        <w:spacing w:before="120" w:after="120"/>
        <w:rPr>
          <w:b/>
          <w:u w:val="single"/>
        </w:rPr>
      </w:pPr>
      <w:r w:rsidRPr="00FA37AC">
        <w:rPr>
          <w:b/>
          <w:u w:val="single"/>
        </w:rPr>
        <w:t>Příjezd k šachtě Š9</w:t>
      </w:r>
    </w:p>
    <w:p w:rsidR="00480D25" w:rsidRPr="00FA37AC" w:rsidRDefault="00480D25" w:rsidP="006420FB">
      <w:pPr>
        <w:spacing w:before="120" w:after="120"/>
      </w:pPr>
      <w:r w:rsidRPr="00FA37AC">
        <w:t xml:space="preserve">Šachta Š9 je umístěna v rohu pozemku </w:t>
      </w:r>
      <w:proofErr w:type="gramStart"/>
      <w:r w:rsidRPr="00FA37AC">
        <w:t>č.p.</w:t>
      </w:r>
      <w:proofErr w:type="gramEnd"/>
      <w:r w:rsidRPr="00FA37AC">
        <w:t>1839</w:t>
      </w:r>
      <w:r w:rsidR="008014F5" w:rsidRPr="00FA37AC">
        <w:t>,</w:t>
      </w:r>
      <w:r w:rsidRPr="00FA37AC">
        <w:t xml:space="preserve"> kde je možný příjezd mechanizace. Je věcí investora smluvně zajistit, zachování možnosti příjezdu k této šachtě do budoucna. </w:t>
      </w:r>
    </w:p>
    <w:p w:rsidR="00480D25" w:rsidRPr="00FA37AC" w:rsidRDefault="00480D25" w:rsidP="006420FB">
      <w:pPr>
        <w:spacing w:before="120" w:after="120"/>
        <w:rPr>
          <w:b/>
          <w:u w:val="single"/>
        </w:rPr>
      </w:pPr>
      <w:r w:rsidRPr="00FA37AC">
        <w:rPr>
          <w:b/>
          <w:u w:val="single"/>
        </w:rPr>
        <w:t>Příjezd k šachtě Š18</w:t>
      </w:r>
    </w:p>
    <w:p w:rsidR="00982987" w:rsidRDefault="00480D25" w:rsidP="006420FB">
      <w:pPr>
        <w:spacing w:before="120" w:after="120"/>
      </w:pPr>
      <w:r w:rsidRPr="00FA37AC">
        <w:lastRenderedPageBreak/>
        <w:t>Šachta Š18</w:t>
      </w:r>
      <w:r w:rsidR="00AD79DB" w:rsidRPr="00FA37AC">
        <w:t xml:space="preserve"> </w:t>
      </w:r>
      <w:r w:rsidRPr="00FA37AC">
        <w:t xml:space="preserve">je navržena na pozemku </w:t>
      </w:r>
      <w:proofErr w:type="gramStart"/>
      <w:r w:rsidRPr="00FA37AC">
        <w:t>č.p.</w:t>
      </w:r>
      <w:proofErr w:type="gramEnd"/>
      <w:r w:rsidRPr="00FA37AC">
        <w:t xml:space="preserve"> 1893/3</w:t>
      </w:r>
      <w:r w:rsidR="00EB3408" w:rsidRPr="00FA37AC">
        <w:t xml:space="preserve"> Příjezd k této šachtě je umístěn na pozemku č.p. 1893/4. Na tomto pozemku je umístěna stávající trafostanice. Vedle domku trafostanice je dostatek místa pro zřízení příjezdové plochy. Dle </w:t>
      </w:r>
      <w:proofErr w:type="gramStart"/>
      <w:r w:rsidR="00EB3408" w:rsidRPr="00FA37AC">
        <w:t>výkresu D.1.2.8</w:t>
      </w:r>
      <w:proofErr w:type="gramEnd"/>
      <w:r w:rsidR="00EB3408" w:rsidRPr="00FA37AC">
        <w:t xml:space="preserve"> „Příjezd k šachtě Š18“</w:t>
      </w:r>
      <w:r w:rsidR="00AD79DB" w:rsidRPr="00FA37AC">
        <w:t xml:space="preserve"> b</w:t>
      </w:r>
      <w:r w:rsidR="00EB3408" w:rsidRPr="00FA37AC">
        <w:t>ude mezi ulicí Babickou a pozemkem 1893/4 vyříznut stávající plot, odříznuta a odbourána podezdívka na úroveň -0,15</w:t>
      </w:r>
      <w:r w:rsidR="00AD79DB" w:rsidRPr="00FA37AC">
        <w:t xml:space="preserve"> m </w:t>
      </w:r>
      <w:r w:rsidR="00EB3408" w:rsidRPr="00FA37AC">
        <w:t xml:space="preserve">pod úroveň chodníku. Následně budou vyvrtány otvory a ukotveny </w:t>
      </w:r>
      <w:proofErr w:type="spellStart"/>
      <w:r w:rsidR="00EB3408" w:rsidRPr="00FA37AC">
        <w:t>roxory</w:t>
      </w:r>
      <w:proofErr w:type="spellEnd"/>
      <w:r w:rsidR="00EB3408" w:rsidRPr="00FA37AC">
        <w:t xml:space="preserve">. </w:t>
      </w:r>
      <w:r w:rsidR="00AD79DB" w:rsidRPr="00FA37AC">
        <w:t xml:space="preserve">Dále následuje </w:t>
      </w:r>
      <w:r w:rsidR="00EB3408" w:rsidRPr="00FA37AC">
        <w:t xml:space="preserve">osazení </w:t>
      </w:r>
      <w:r w:rsidR="00AD79DB" w:rsidRPr="00FA37AC">
        <w:t>brány a dobetonování prahu</w:t>
      </w:r>
      <w:r w:rsidR="00E25445" w:rsidRPr="00FA37AC">
        <w:t xml:space="preserve"> betonem C25/30 XC1</w:t>
      </w:r>
      <w:r w:rsidR="00AD79DB" w:rsidRPr="00FA37AC">
        <w:t xml:space="preserve"> pod nově osazenou bránou t</w:t>
      </w:r>
      <w:r w:rsidR="00EB3408" w:rsidRPr="00FA37AC">
        <w:t>ak</w:t>
      </w:r>
      <w:r w:rsidR="00AD79DB" w:rsidRPr="00FA37AC">
        <w:t>,</w:t>
      </w:r>
      <w:r w:rsidR="00EB3408" w:rsidRPr="00FA37AC">
        <w:t xml:space="preserve"> aby práh přesahoval chodník o 50 mm. V rozsahu dle </w:t>
      </w:r>
      <w:r w:rsidR="00AD79DB" w:rsidRPr="00FA37AC">
        <w:t>situace bude provedeno kácení a následně</w:t>
      </w:r>
      <w:r w:rsidR="00EB3408" w:rsidRPr="00FA37AC">
        <w:t xml:space="preserve"> výkop</w:t>
      </w:r>
      <w:r w:rsidR="001024AC" w:rsidRPr="00FA37AC">
        <w:t xml:space="preserve"> do hloubky 0,4m pod terén</w:t>
      </w:r>
      <w:r w:rsidR="00AD79DB" w:rsidRPr="00FA37AC">
        <w:t>. J</w:t>
      </w:r>
      <w:r w:rsidR="00EB3408" w:rsidRPr="00FA37AC">
        <w:t>áma bude zasypána štěrkem</w:t>
      </w:r>
      <w:r w:rsidR="00553A78" w:rsidRPr="00FA37AC">
        <w:t xml:space="preserve"> 32-63</w:t>
      </w:r>
      <w:r w:rsidR="00EB3408" w:rsidRPr="00FA37AC">
        <w:t xml:space="preserve"> hutněným po vrstvách. Štěrk bude srovnán do rovné p</w:t>
      </w:r>
      <w:r w:rsidR="00AD79DB" w:rsidRPr="00FA37AC">
        <w:t>lochy</w:t>
      </w:r>
      <w:r w:rsidR="00553A78" w:rsidRPr="00FA37AC">
        <w:t xml:space="preserve"> a zaválcován. Při zásypu budou splněny požadavky provozovatelů stávajících sítí.</w:t>
      </w:r>
      <w:r w:rsidR="001024AC" w:rsidRPr="00FA37AC">
        <w:t xml:space="preserve"> </w:t>
      </w:r>
      <w:r w:rsidR="00257A81">
        <w:t>Sloup</w:t>
      </w:r>
      <w:r w:rsidR="001024AC" w:rsidRPr="00FA37AC">
        <w:t xml:space="preserve"> na pozemku bude po dobu prací zajištěn proti vyvrácení.</w:t>
      </w:r>
      <w:r w:rsidR="00553A78" w:rsidRPr="00FA37AC">
        <w:t xml:space="preserve"> Plocha </w:t>
      </w:r>
      <w:r w:rsidR="00AD79DB" w:rsidRPr="00FA37AC">
        <w:t>v místě poblíž VTL plynovodu plynule naváže na okolní stávající terén a v místě brány bude povrch plochy srovnán tak, aby byl na stejné úrovni jako chodník (práh bude tedy 50 MM nad povrchem štěrku</w:t>
      </w:r>
      <w:r w:rsidR="00A5117C" w:rsidRPr="00FA37AC">
        <w:t>)</w:t>
      </w:r>
      <w:r w:rsidR="00AD79DB" w:rsidRPr="00FA37AC">
        <w:t>.</w:t>
      </w:r>
      <w:r w:rsidR="00C67C1D" w:rsidRPr="00FA37AC">
        <w:t xml:space="preserve"> </w:t>
      </w:r>
    </w:p>
    <w:p w:rsidR="006C67FB" w:rsidRPr="00FA37AC" w:rsidRDefault="006C67FB" w:rsidP="006420FB">
      <w:pPr>
        <w:spacing w:before="120" w:after="120"/>
      </w:pPr>
      <w:r>
        <w:t xml:space="preserve">Při realizaci je nutné zajistit, aby zámková dlažba v místě přejezdu, přes chodník byla chráněna před poškozením  například ocelovými pláty. </w:t>
      </w:r>
    </w:p>
    <w:p w:rsidR="00C67C1D" w:rsidRPr="00FA37AC" w:rsidRDefault="00C67C1D" w:rsidP="00AD79DB">
      <w:pPr>
        <w:pStyle w:val="Nadpis3"/>
      </w:pPr>
      <w:bookmarkStart w:id="24" w:name="_Toc14946925"/>
      <w:r w:rsidRPr="00FA37AC">
        <w:t>Terénní úpravy</w:t>
      </w:r>
      <w:bookmarkEnd w:id="24"/>
    </w:p>
    <w:p w:rsidR="00AD79DB" w:rsidRPr="00FA37AC" w:rsidRDefault="00AD79DB" w:rsidP="006420FB">
      <w:pPr>
        <w:spacing w:before="120" w:after="120"/>
      </w:pPr>
      <w:r w:rsidRPr="00FA37AC">
        <w:t>V koncové</w:t>
      </w:r>
      <w:r w:rsidR="00060DE0" w:rsidRPr="00FA37AC">
        <w:t xml:space="preserve"> části stoky „A“ je </w:t>
      </w:r>
      <w:r w:rsidRPr="00FA37AC">
        <w:t>vzhledem k malému krytí nutné udělat</w:t>
      </w:r>
      <w:r w:rsidR="00BF4211" w:rsidRPr="00FA37AC">
        <w:t xml:space="preserve"> terénní úpravy spočívající v přisypání terénu max o 50cm (v místě šachty Š15). Rovněž v místě šachty Š18 je třeba přisypat </w:t>
      </w:r>
      <w:r w:rsidR="005E5910" w:rsidRPr="00FA37AC">
        <w:t>79</w:t>
      </w:r>
      <w:r w:rsidR="00BF4211" w:rsidRPr="00FA37AC">
        <w:t>cm. Od těchto míst bude terén upraven dle podélného profilu a do šířky bude upraven do ztracena tak aby plynule navázal na stávající terén. (viz situace).</w:t>
      </w:r>
    </w:p>
    <w:p w:rsidR="00AD79DB" w:rsidRPr="00FA37AC" w:rsidRDefault="00BF4211" w:rsidP="006420FB">
      <w:pPr>
        <w:spacing w:before="120" w:after="120"/>
      </w:pPr>
      <w:r w:rsidRPr="00FA37AC">
        <w:t>Terénní úpravy budou prováděny tak, že v upravované ploše bude sejmuta ornice, výkopkem bude na</w:t>
      </w:r>
      <w:r w:rsidR="00257A81">
        <w:t>výšen terén na potřebnou úroveň a</w:t>
      </w:r>
      <w:r w:rsidRPr="00FA37AC">
        <w:t xml:space="preserve"> následně bude ornice vrácena na dosypanou plochu tak aby pl</w:t>
      </w:r>
      <w:r w:rsidR="00A5117C" w:rsidRPr="00FA37AC">
        <w:t>ynule navázala na okolní terén.</w:t>
      </w:r>
    </w:p>
    <w:p w:rsidR="00C67C1D" w:rsidRPr="00FA37AC" w:rsidRDefault="00C67C1D" w:rsidP="00AD79DB">
      <w:pPr>
        <w:pStyle w:val="Nadpis3"/>
      </w:pPr>
      <w:bookmarkStart w:id="25" w:name="_Toc14946926"/>
      <w:r w:rsidRPr="00FA37AC">
        <w:t>Ploty</w:t>
      </w:r>
      <w:bookmarkEnd w:id="25"/>
    </w:p>
    <w:p w:rsidR="00AD79DB" w:rsidRPr="00FA37AC" w:rsidRDefault="008F581F" w:rsidP="006420FB">
      <w:pPr>
        <w:spacing w:before="120" w:after="120"/>
      </w:pPr>
      <w:r w:rsidRPr="00FA37AC">
        <w:t>Vzhledem k tomu, že stavba probíhá z převážné části v zahradách soukromých pozemků, které jsou od sebe odděleny stávajícími ploty, je nutné tyto ploty v nezbytném rozsahu odstranit pro umožn</w:t>
      </w:r>
      <w:r w:rsidR="00D42E8A" w:rsidRPr="00FA37AC">
        <w:t>ění průjezdu techniky. Po dokonč</w:t>
      </w:r>
      <w:r w:rsidRPr="00FA37AC">
        <w:t xml:space="preserve">ení stavby budou </w:t>
      </w:r>
      <w:r w:rsidR="00C331CA" w:rsidRPr="00FA37AC">
        <w:t>v místech původních demontovaných oplocení</w:t>
      </w:r>
      <w:r w:rsidRPr="00FA37AC">
        <w:t xml:space="preserve"> osazeny</w:t>
      </w:r>
      <w:r w:rsidR="00C331CA" w:rsidRPr="00FA37AC">
        <w:t xml:space="preserve"> nové</w:t>
      </w:r>
      <w:r w:rsidRPr="00FA37AC">
        <w:t xml:space="preserve"> demontovatelné ploty výšky shodné s výškou původních oplocení</w:t>
      </w:r>
      <w:r w:rsidR="00C331CA" w:rsidRPr="00FA37AC">
        <w:t>.</w:t>
      </w:r>
      <w:r w:rsidR="00AB233A">
        <w:t xml:space="preserve"> V místech, kde byly u stávajících plotů osazeny </w:t>
      </w:r>
      <w:proofErr w:type="spellStart"/>
      <w:r w:rsidR="00AB233A">
        <w:t>podhrabové</w:t>
      </w:r>
      <w:proofErr w:type="spellEnd"/>
      <w:r w:rsidR="00AB233A">
        <w:t xml:space="preserve"> desky, budou rovněž tyto desky osazeny.</w:t>
      </w:r>
    </w:p>
    <w:p w:rsidR="006D40C4" w:rsidRPr="00FA37AC" w:rsidRDefault="00D42E8A" w:rsidP="006420FB">
      <w:pPr>
        <w:spacing w:before="120" w:after="120"/>
      </w:pPr>
      <w:r w:rsidRPr="00FA37AC">
        <w:t>Demontováno a následně nahrazeno bude 2</w:t>
      </w:r>
      <w:r w:rsidR="00AE145D" w:rsidRPr="00FA37AC">
        <w:t>8</w:t>
      </w:r>
      <w:r w:rsidR="008F581F" w:rsidRPr="00FA37AC">
        <w:t>6</w:t>
      </w:r>
      <w:r w:rsidR="006D40C4" w:rsidRPr="00FA37AC">
        <w:t>m</w:t>
      </w:r>
      <w:r w:rsidRPr="00FA37AC">
        <w:t xml:space="preserve"> stávajících plotů.</w:t>
      </w:r>
    </w:p>
    <w:p w:rsidR="00C67C1D" w:rsidRPr="00FA37AC" w:rsidRDefault="00C67C1D" w:rsidP="009A7587">
      <w:pPr>
        <w:pStyle w:val="Nadpis3"/>
      </w:pPr>
      <w:bookmarkStart w:id="26" w:name="_Toc14946927"/>
      <w:r w:rsidRPr="00FA37AC">
        <w:t>Odbočky pro přípojky</w:t>
      </w:r>
      <w:bookmarkEnd w:id="26"/>
    </w:p>
    <w:p w:rsidR="009A7587" w:rsidRDefault="009A3E28" w:rsidP="006420FB">
      <w:pPr>
        <w:spacing w:before="120" w:after="120"/>
      </w:pPr>
      <w:r>
        <w:t>Součástí investice je 26</w:t>
      </w:r>
      <w:r w:rsidR="00FF27C7" w:rsidRPr="00FA37AC">
        <w:t xml:space="preserve"> odboček pro kanalizační přípojky. Pro odbočení budou použity kameninové odbočovací kusy</w:t>
      </w:r>
      <w:r w:rsidR="0083025D" w:rsidRPr="00FA37AC">
        <w:t xml:space="preserve"> DN300/150 90</w:t>
      </w:r>
      <w:r w:rsidR="0083025D" w:rsidRPr="00FA37AC">
        <w:rPr>
          <w:vertAlign w:val="superscript"/>
        </w:rPr>
        <w:t xml:space="preserve">o </w:t>
      </w:r>
      <w:r w:rsidR="0083025D" w:rsidRPr="00FA37AC">
        <w:t>nebo 45</w:t>
      </w:r>
      <w:r w:rsidR="0083025D" w:rsidRPr="00FA37AC">
        <w:rPr>
          <w:vertAlign w:val="superscript"/>
        </w:rPr>
        <w:t>o</w:t>
      </w:r>
      <w:r w:rsidR="00B24AD7" w:rsidRPr="00FA37AC">
        <w:t>. U přípojek KP20 a KP25 bude z technických důvodů použito zaústění do šachet Š19 a Š21. Všechny</w:t>
      </w:r>
      <w:r w:rsidR="0083025D" w:rsidRPr="00FA37AC">
        <w:t xml:space="preserve"> odbočky budou opatřeny zátkou, která bude ve chvíli napojení přípojky odstraněna. Samotné přípojky nejsou součástí projektu.</w:t>
      </w:r>
    </w:p>
    <w:p w:rsidR="007261D2" w:rsidRPr="00FA37AC" w:rsidRDefault="007261D2" w:rsidP="006420FB">
      <w:pPr>
        <w:spacing w:before="120" w:after="120"/>
      </w:pPr>
      <w:r>
        <w:t xml:space="preserve">Na trase jsou navrženy proplachovací šachty. Při proplachu dochází k naplnění šachty vodou a následnému otevření hradítka a samotnému proplachu. Je nutno upozornit, že při návrhu přípojek je nutno tuto skutečnost zohlednit a v nemovitostech, kde by mohlo dojít vlivem napuštění proplachovací šachty k nátoku vody do sklepů nemovitostí, použít zpětnou klapku tak, aby tomuto jevu bylo zabráněno. </w:t>
      </w:r>
    </w:p>
    <w:p w:rsidR="00BD7C3E" w:rsidRPr="00FA37AC" w:rsidRDefault="00621CE1" w:rsidP="00621CE1">
      <w:pPr>
        <w:pStyle w:val="Nadpis3"/>
      </w:pPr>
      <w:bookmarkStart w:id="27" w:name="_Toc14946928"/>
      <w:r w:rsidRPr="00FA37AC">
        <w:lastRenderedPageBreak/>
        <w:t>Zemní práce a stavební rýha</w:t>
      </w:r>
      <w:bookmarkEnd w:id="27"/>
    </w:p>
    <w:p w:rsidR="00624AD1" w:rsidRPr="00FA37AC" w:rsidRDefault="00624AD1" w:rsidP="00D42FF7">
      <w:pPr>
        <w:pStyle w:val="Nadpis4"/>
        <w:spacing w:before="120" w:after="120"/>
      </w:pPr>
      <w:bookmarkStart w:id="28" w:name="_Toc14946929"/>
      <w:r w:rsidRPr="00FA37AC">
        <w:t>Inženýrsko – geologický průzkum</w:t>
      </w:r>
      <w:bookmarkEnd w:id="28"/>
    </w:p>
    <w:p w:rsidR="00624AD1" w:rsidRPr="00FA37AC" w:rsidRDefault="00D42FF7" w:rsidP="00D42FF7">
      <w:r w:rsidRPr="00FA37AC">
        <w:t xml:space="preserve">V rámci podrobného IGP, který </w:t>
      </w:r>
      <w:r w:rsidR="00624AD1" w:rsidRPr="00FA37AC">
        <w:t>je obsažen v samostatném projektu „Brno, Babická - výstavba splaškové kanalizace – hydrovrty</w:t>
      </w:r>
      <w:r w:rsidRPr="00FA37AC">
        <w:t xml:space="preserve"> byly provedeny dva průzkumné vrty</w:t>
      </w:r>
      <w:r w:rsidR="006804D1" w:rsidRPr="00FA37AC">
        <w:t xml:space="preserve"> s těmito výsledky</w:t>
      </w:r>
      <w:r w:rsidRPr="00FA37AC">
        <w:t>:</w:t>
      </w:r>
    </w:p>
    <w:p w:rsidR="00E336FB" w:rsidRPr="00FA37AC" w:rsidRDefault="00E336FB" w:rsidP="00E336FB">
      <w:pPr>
        <w:spacing w:before="120" w:after="120"/>
        <w:rPr>
          <w:b/>
          <w:u w:val="single"/>
        </w:rPr>
      </w:pPr>
      <w:r w:rsidRPr="00FA37AC">
        <w:rPr>
          <w:b/>
          <w:u w:val="single"/>
        </w:rPr>
        <w:t xml:space="preserve">Popis zastižených geotechnických typů zemin </w:t>
      </w:r>
    </w:p>
    <w:p w:rsidR="00E336FB" w:rsidRPr="00FA37AC" w:rsidRDefault="00E336FB" w:rsidP="006804D1">
      <w:r w:rsidRPr="00FA37AC">
        <w:t>Zatřídění zemin/hornin i doporučené pevnostní a deformační parametry zemin jsou odvozeny na základě makroskopického pozo</w:t>
      </w:r>
      <w:r w:rsidR="006804D1" w:rsidRPr="00FA37AC">
        <w:t>rování a laboratorních rozborů</w:t>
      </w:r>
      <w:r w:rsidRPr="00FA37AC">
        <w:t>. Zastiženy</w:t>
      </w:r>
      <w:r w:rsidR="005C4B81" w:rsidRPr="00FA37AC">
        <w:t xml:space="preserve"> </w:t>
      </w:r>
      <w:r w:rsidRPr="00FA37AC">
        <w:t xml:space="preserve">byly následující typy zemin.  </w:t>
      </w:r>
    </w:p>
    <w:p w:rsidR="00E336FB" w:rsidRPr="00FA37AC" w:rsidRDefault="00E336FB" w:rsidP="006804D1">
      <w:pPr>
        <w:spacing w:before="120"/>
        <w:rPr>
          <w:b/>
        </w:rPr>
      </w:pPr>
      <w:r w:rsidRPr="00FA37AC">
        <w:rPr>
          <w:b/>
        </w:rPr>
        <w:t xml:space="preserve">Typ Q1 - Hlína písčitá (F3 SM) </w:t>
      </w:r>
    </w:p>
    <w:p w:rsidR="00E336FB" w:rsidRPr="00FA37AC" w:rsidRDefault="00E336FB" w:rsidP="005C4B81">
      <w:r w:rsidRPr="00FA37AC">
        <w:t xml:space="preserve">Pod humózní vrstvou byla zastižena písčitá hlína hnědá místy šedá, pevné konzistence, podornice (humózní-s kořeny, místy úlomky granodioritů vel. </w:t>
      </w:r>
      <w:proofErr w:type="gramStart"/>
      <w:r w:rsidRPr="00FA37AC">
        <w:t>až</w:t>
      </w:r>
      <w:proofErr w:type="gramEnd"/>
      <w:r w:rsidRPr="00FA37AC">
        <w:t xml:space="preserve"> 5 cm.  </w:t>
      </w:r>
    </w:p>
    <w:p w:rsidR="00E336FB" w:rsidRPr="00FA37AC" w:rsidRDefault="00E336FB" w:rsidP="005C4B81">
      <w:pPr>
        <w:spacing w:before="120"/>
        <w:rPr>
          <w:b/>
        </w:rPr>
      </w:pPr>
      <w:r w:rsidRPr="00FA37AC">
        <w:rPr>
          <w:b/>
        </w:rPr>
        <w:t xml:space="preserve">Typ Q2 - Písek hlinitý (S4 SM)  </w:t>
      </w:r>
    </w:p>
    <w:p w:rsidR="00E336FB" w:rsidRPr="00FA37AC" w:rsidRDefault="00E336FB" w:rsidP="005C4B81">
      <w:r w:rsidRPr="00FA37AC">
        <w:t xml:space="preserve">Jedná se převážně o hlinitý písek, hnědý místy šedý, ulehlý, slabě zavlhlý, místy s úlomky </w:t>
      </w:r>
    </w:p>
    <w:p w:rsidR="00E336FB" w:rsidRPr="00FA37AC" w:rsidRDefault="00E336FB" w:rsidP="005C4B81">
      <w:r w:rsidRPr="00FA37AC">
        <w:t xml:space="preserve">granodioriů,  </w:t>
      </w:r>
    </w:p>
    <w:p w:rsidR="00E336FB" w:rsidRPr="00FA37AC" w:rsidRDefault="00E336FB" w:rsidP="005C4B81">
      <w:pPr>
        <w:spacing w:before="120"/>
        <w:rPr>
          <w:b/>
        </w:rPr>
      </w:pPr>
      <w:r w:rsidRPr="00FA37AC">
        <w:rPr>
          <w:b/>
        </w:rPr>
        <w:t xml:space="preserve">Typ Q3 - Štěrk s příměsí jemnozrnné zeminy (G3 G-F) </w:t>
      </w:r>
    </w:p>
    <w:p w:rsidR="00E336FB" w:rsidRPr="00FA37AC" w:rsidRDefault="00E336FB" w:rsidP="005C4B81">
      <w:r w:rsidRPr="00FA37AC">
        <w:t xml:space="preserve">Štěrk s příměsí jemnozrnné zeminy, šedý až hnědý, středně ulehlý, zvodnělý, valouny Ø 2 cm </w:t>
      </w:r>
    </w:p>
    <w:p w:rsidR="00E336FB" w:rsidRPr="00FA37AC" w:rsidRDefault="00E336FB" w:rsidP="005C4B81">
      <w:r w:rsidRPr="00FA37AC">
        <w:t xml:space="preserve">výjimečně až 15 cm. </w:t>
      </w:r>
    </w:p>
    <w:p w:rsidR="00E336FB" w:rsidRPr="00FA37AC" w:rsidRDefault="00E336FB" w:rsidP="00E336FB">
      <w:pPr>
        <w:spacing w:before="120" w:after="120"/>
        <w:rPr>
          <w:b/>
        </w:rPr>
      </w:pPr>
      <w:r w:rsidRPr="00FA37AC">
        <w:rPr>
          <w:b/>
        </w:rPr>
        <w:t xml:space="preserve">Typ P1 – P2 Granodiorit zcela zvětralý až mírně zvětralý (R6 – R4) </w:t>
      </w:r>
    </w:p>
    <w:p w:rsidR="00E336FB" w:rsidRPr="00FA37AC" w:rsidRDefault="00E336FB" w:rsidP="005C4B81">
      <w:r w:rsidRPr="00FA37AC">
        <w:t xml:space="preserve">Povrch skalního podloží </w:t>
      </w:r>
      <w:proofErr w:type="gramStart"/>
      <w:r w:rsidRPr="00FA37AC">
        <w:t>je tvořeno</w:t>
      </w:r>
      <w:proofErr w:type="gramEnd"/>
      <w:r w:rsidRPr="00FA37AC">
        <w:t xml:space="preserve"> eluviem granodioritů žlutohnědé barvy charakteru zeminy, které přechází v silně zvětralé až navětralé granodiority, silně rozpukané, pevnosti R6 – R5, místy R4 na bázi až R3.  </w:t>
      </w:r>
    </w:p>
    <w:p w:rsidR="00E336FB" w:rsidRPr="00FA37AC" w:rsidRDefault="00E336FB" w:rsidP="00E336FB">
      <w:pPr>
        <w:spacing w:before="120" w:after="120"/>
        <w:rPr>
          <w:b/>
          <w:u w:val="single"/>
        </w:rPr>
      </w:pPr>
      <w:r w:rsidRPr="00FA37AC">
        <w:rPr>
          <w:b/>
          <w:u w:val="single"/>
        </w:rPr>
        <w:t xml:space="preserve">Doporučení k provádění zemních prací </w:t>
      </w:r>
    </w:p>
    <w:p w:rsidR="00E336FB" w:rsidRPr="00FA37AC" w:rsidRDefault="00E336FB" w:rsidP="005C4B81">
      <w:r w:rsidRPr="00FA37AC">
        <w:t xml:space="preserve">Hloubení stavebních jam na budoucím staveništi v zeminách a horninách typu – Q1, Q2, Q3 a P1 bude možno provádět bez podstatnějších problémů běžnými zemními stroji, </w:t>
      </w:r>
      <w:proofErr w:type="gramStart"/>
      <w:r w:rsidRPr="00FA37AC">
        <w:t>nebo v případně</w:t>
      </w:r>
      <w:proofErr w:type="gramEnd"/>
      <w:r w:rsidRPr="00FA37AC">
        <w:t xml:space="preserve"> </w:t>
      </w:r>
    </w:p>
    <w:p w:rsidR="00E336FB" w:rsidRPr="00FA37AC" w:rsidRDefault="00E336FB" w:rsidP="005C4B81">
      <w:r w:rsidRPr="00FA37AC">
        <w:t xml:space="preserve">mělkých výkopů i ručně. Ve smyslu ČSN 736133 lze třídu těžitelnosti všech těchto potencionálně </w:t>
      </w:r>
    </w:p>
    <w:p w:rsidR="00E336FB" w:rsidRPr="00FA37AC" w:rsidRDefault="00E336FB" w:rsidP="005C4B81">
      <w:r w:rsidRPr="00FA37AC">
        <w:t xml:space="preserve">těžených zemin klasifikovat jako č. I. Pro hlubší výkopové práce zasahující do méně zvětralých </w:t>
      </w:r>
    </w:p>
    <w:p w:rsidR="00E336FB" w:rsidRPr="00FA37AC" w:rsidRDefault="00E336FB" w:rsidP="005C4B81">
      <w:r w:rsidRPr="00FA37AC">
        <w:t xml:space="preserve">granodioritů (P2) lze uvažovat třídu těžitelnosti č. II. </w:t>
      </w:r>
    </w:p>
    <w:p w:rsidR="00E336FB" w:rsidRPr="00FA37AC" w:rsidRDefault="00E336FB" w:rsidP="005C4B81">
      <w:r w:rsidRPr="00FA37AC">
        <w:t xml:space="preserve">V případě provádění vrtných prací lze ve smyslu TP-76 uvažovat pro zeminy geotypu Q1, Q2 a Q3 I. třídu vrtatelnosti. Pro horniny geotypu P1 s pevnostní charakteristikou R6 až R5 doporučujeme uvažovat I. až II. třídu vrtatelnosti. Pro horniny geotypu P2 s pevnostní charakteristikou R4 až R3 doporučujeme uvažovat III. třídu vrtatelnosti. Výkopy do hloubky 3,0 m </w:t>
      </w:r>
      <w:proofErr w:type="gramStart"/>
      <w:r w:rsidRPr="00FA37AC">
        <w:t>p.t.</w:t>
      </w:r>
      <w:proofErr w:type="gramEnd"/>
      <w:r w:rsidRPr="00FA37AC">
        <w:t xml:space="preserve"> by neměly být nepříznivě ovlivněny hladinou podzemní vody.  </w:t>
      </w:r>
    </w:p>
    <w:p w:rsidR="00E336FB" w:rsidRPr="00FA37AC" w:rsidRDefault="00E336FB" w:rsidP="005C4B81">
      <w:pPr>
        <w:spacing w:before="120" w:after="120"/>
        <w:rPr>
          <w:b/>
          <w:u w:val="single"/>
        </w:rPr>
      </w:pPr>
      <w:r w:rsidRPr="00FA37AC">
        <w:rPr>
          <w:b/>
          <w:u w:val="single"/>
        </w:rPr>
        <w:t xml:space="preserve">Geologické poměry staveniště </w:t>
      </w:r>
    </w:p>
    <w:p w:rsidR="00E336FB" w:rsidRPr="00FA37AC" w:rsidRDefault="00E336FB" w:rsidP="005C4B81">
      <w:r w:rsidRPr="00FA37AC">
        <w:t xml:space="preserve">Nejsvrchnější část geologického profilu v rámci zájmového území tvoří humózní hlíny o mocnosti </w:t>
      </w:r>
    </w:p>
    <w:p w:rsidR="00E336FB" w:rsidRPr="00FA37AC" w:rsidRDefault="001C5EB8" w:rsidP="005C4B81">
      <w:r w:rsidRPr="00FA37AC">
        <w:t>cca</w:t>
      </w:r>
      <w:r w:rsidR="00E336FB" w:rsidRPr="00FA37AC">
        <w:t xml:space="preserve"> 0,2 m. Pod nimi jsou uloženy písčité hlíny (F3 MS) o pevné konzistenci. V hloubce 1,3 m hlíny </w:t>
      </w:r>
    </w:p>
    <w:p w:rsidR="00E336FB" w:rsidRPr="00FA37AC" w:rsidRDefault="00E336FB" w:rsidP="005C4B81">
      <w:r w:rsidRPr="00FA37AC">
        <w:t xml:space="preserve">přechází v hlinitý písek (S4 SM), ulehlý. V hloubce 2,2 – 2,5 m písky přechází ve středně ulehlé </w:t>
      </w:r>
    </w:p>
    <w:p w:rsidR="00E336FB" w:rsidRPr="00FA37AC" w:rsidRDefault="00E336FB" w:rsidP="005C4B81">
      <w:r w:rsidRPr="00FA37AC">
        <w:t xml:space="preserve">štěrky s příměsí jemnozrnné zeminy G3 (G-F) s valouny od 2 cm do 10 cm (ojediněle do 15 cm). </w:t>
      </w:r>
    </w:p>
    <w:p w:rsidR="00E336FB" w:rsidRPr="00FA37AC" w:rsidRDefault="00E336FB" w:rsidP="005C4B81">
      <w:r w:rsidRPr="00FA37AC">
        <w:t xml:space="preserve">Předkvartérní skalní podloží tvořené proterozoickými granodiority bylo zastiženo v hloubce 4,5 – </w:t>
      </w:r>
    </w:p>
    <w:p w:rsidR="00E336FB" w:rsidRPr="00FA37AC" w:rsidRDefault="00E336FB" w:rsidP="005C4B81">
      <w:r w:rsidRPr="00FA37AC">
        <w:t xml:space="preserve">5,0 m pod terénem. Povrch je tvořen eluviem granodioritu o mocnosti cca 0,1 – 0,2 m charakteru </w:t>
      </w:r>
    </w:p>
    <w:p w:rsidR="00E336FB" w:rsidRPr="00FA37AC" w:rsidRDefault="00E336FB" w:rsidP="007A363D">
      <w:r w:rsidRPr="00FA37AC">
        <w:t>zeminy. Pod eluviem se granodiority nachází ve stavu zcela zvětralém až navětralém pevnosti (R6 – R5). V hloubce od cca 6,5 m jsou již v pevnosti R4 na bázi až R3.</w:t>
      </w:r>
      <w:r w:rsidR="007A363D" w:rsidRPr="00FA37AC">
        <w:t xml:space="preserve">  </w:t>
      </w:r>
    </w:p>
    <w:p w:rsidR="00E336FB" w:rsidRPr="00FA37AC" w:rsidRDefault="00E336FB" w:rsidP="007A363D">
      <w:pPr>
        <w:spacing w:before="120" w:after="120"/>
        <w:rPr>
          <w:b/>
          <w:u w:val="single"/>
        </w:rPr>
      </w:pPr>
      <w:r w:rsidRPr="00FA37AC">
        <w:rPr>
          <w:b/>
          <w:u w:val="single"/>
        </w:rPr>
        <w:t xml:space="preserve">Hydrogeologické poměry staveniště </w:t>
      </w:r>
    </w:p>
    <w:p w:rsidR="00E336FB" w:rsidRPr="00FA37AC" w:rsidRDefault="00E336FB" w:rsidP="007A363D">
      <w:r w:rsidRPr="00FA37AC">
        <w:t xml:space="preserve">Provedenými průzkumnými pracemi byla v rámci území zastižena hladina podzemní vody v </w:t>
      </w:r>
    </w:p>
    <w:p w:rsidR="00E336FB" w:rsidRPr="00FA37AC" w:rsidRDefault="00E336FB" w:rsidP="002A3B24">
      <w:r w:rsidRPr="00FA37AC">
        <w:lastRenderedPageBreak/>
        <w:t xml:space="preserve">hloubce cca 3,0 – 3,3 m pod terénem. Ustálení hladiny podzemní vody bylo v rámci hydrodynamických zkoušek změřeno v úrovni HV1 - 3,08 m </w:t>
      </w:r>
      <w:proofErr w:type="gramStart"/>
      <w:r w:rsidRPr="00FA37AC">
        <w:t>p.t.</w:t>
      </w:r>
      <w:proofErr w:type="gramEnd"/>
      <w:r w:rsidRPr="00FA37AC">
        <w:t xml:space="preserve"> (211,92 m </w:t>
      </w:r>
      <w:r w:rsidR="001C5EB8" w:rsidRPr="00FA37AC">
        <w:t>n.m.</w:t>
      </w:r>
      <w:r w:rsidRPr="00FA37AC">
        <w:t xml:space="preserve">), HV2 – 3,05 m p.t. (212,3). Hladina podzemní vody se projevuje jako volná. Sklon hladiny a směr proudění podzemní vody se předpokládá v severozápadním směru, směr proudění je však významně ovlivňován výškou hladiny řeky Svitavy.   </w:t>
      </w:r>
    </w:p>
    <w:p w:rsidR="00D42FF7" w:rsidRPr="00FA37AC" w:rsidRDefault="00D42FF7" w:rsidP="002A3B24">
      <w:pPr>
        <w:spacing w:before="120" w:after="120"/>
        <w:rPr>
          <w:b/>
          <w:u w:val="single"/>
        </w:rPr>
      </w:pPr>
      <w:r w:rsidRPr="00FA37AC">
        <w:rPr>
          <w:b/>
          <w:u w:val="single"/>
        </w:rPr>
        <w:t xml:space="preserve">Závěr a doporučení </w:t>
      </w:r>
    </w:p>
    <w:p w:rsidR="00D42FF7" w:rsidRPr="00FA37AC" w:rsidRDefault="00D42FF7" w:rsidP="007A363D">
      <w:r w:rsidRPr="00FA37AC">
        <w:t xml:space="preserve">Na základě požadavku objednatele byl v </w:t>
      </w:r>
      <w:proofErr w:type="gramStart"/>
      <w:r w:rsidRPr="00FA37AC">
        <w:t>k.ú.</w:t>
      </w:r>
      <w:proofErr w:type="gramEnd"/>
      <w:r w:rsidRPr="00FA37AC">
        <w:t xml:space="preserve"> Maloměřice při ulici Babická proveden </w:t>
      </w:r>
    </w:p>
    <w:p w:rsidR="00FE3142" w:rsidRPr="00FA37AC" w:rsidRDefault="00D42FF7" w:rsidP="00FE3142">
      <w:r w:rsidRPr="00FA37AC">
        <w:t xml:space="preserve">hydrogeologický a inženýrskogeologický průzkum pro stavbu splaškové kanalizace. </w:t>
      </w:r>
    </w:p>
    <w:p w:rsidR="00D42FF7" w:rsidRPr="00FA37AC" w:rsidRDefault="00D42FF7" w:rsidP="007A363D">
      <w:r w:rsidRPr="00FA37AC">
        <w:t xml:space="preserve">Cílem průzkumu bylo shromáždění geologických údajů za účelem ověření hydrogeologických a inženýrskogeologických poměrů zájmového prostoru, a to zejména pro stanovení přítoků podzemní vody do budoucího stavebního výkopu kanalizace a navržení optimálního systému snížení hladiny podzemní vody v průběhu výstavby kanalizace.  </w:t>
      </w:r>
    </w:p>
    <w:p w:rsidR="00D42FF7" w:rsidRPr="00FA37AC" w:rsidRDefault="00D42FF7" w:rsidP="007A363D">
      <w:r w:rsidRPr="00FA37AC">
        <w:t xml:space="preserve">Za tímto účelem byly v rámci pozemku </w:t>
      </w:r>
      <w:proofErr w:type="gramStart"/>
      <w:r w:rsidRPr="00FA37AC">
        <w:t>p.č.</w:t>
      </w:r>
      <w:proofErr w:type="gramEnd"/>
      <w:r w:rsidRPr="00FA37AC">
        <w:t xml:space="preserve"> 1830 a 1339 vyhloubeny 2 ks hydrogeologických </w:t>
      </w:r>
    </w:p>
    <w:p w:rsidR="00D42FF7" w:rsidRPr="00FA37AC" w:rsidRDefault="00D42FF7" w:rsidP="007A363D">
      <w:r w:rsidRPr="00FA37AC">
        <w:t xml:space="preserve">průzkumných vrtů (HV1 a HV2) do hloubky 7 m za účelem provedení hydrodynamických zkoušek </w:t>
      </w:r>
    </w:p>
    <w:p w:rsidR="00D42FF7" w:rsidRPr="00FA37AC" w:rsidRDefault="00D42FF7" w:rsidP="007A363D">
      <w:r w:rsidRPr="00FA37AC">
        <w:t xml:space="preserve">proveden odběru vzorků zemin (2 ks) pro účely laboratorního stanovení geomechanických </w:t>
      </w:r>
    </w:p>
    <w:p w:rsidR="00D42FF7" w:rsidRPr="00FA37AC" w:rsidRDefault="00D42FF7" w:rsidP="007A363D">
      <w:r w:rsidRPr="00FA37AC">
        <w:t xml:space="preserve">parametrů a odběru vzorku podzemní vody pro posouzení její agresivity.  </w:t>
      </w:r>
    </w:p>
    <w:p w:rsidR="00D42FF7" w:rsidRPr="00FA37AC" w:rsidRDefault="00D42FF7" w:rsidP="007A363D">
      <w:r w:rsidRPr="00FA37AC">
        <w:t xml:space="preserve">Průzkum ověřil, že nejsvrchnější část geologického profilu v rámci zájmového území tvoří písčité </w:t>
      </w:r>
    </w:p>
    <w:p w:rsidR="00D42FF7" w:rsidRPr="00FA37AC" w:rsidRDefault="00D42FF7" w:rsidP="007A363D">
      <w:r w:rsidRPr="00FA37AC">
        <w:t xml:space="preserve">hlíny (F3 MS) o pevné konzistenci. V hloubce 1,3 m hlíny přechází v hlinitý písek (S4 SM), ulehlý. </w:t>
      </w:r>
    </w:p>
    <w:p w:rsidR="00D42FF7" w:rsidRPr="00FA37AC" w:rsidRDefault="00D42FF7" w:rsidP="007A363D">
      <w:r w:rsidRPr="00FA37AC">
        <w:t xml:space="preserve">V hloubce 2,2 – 2,5 m písky přechází ve středně ulehlé štěrky s příměsí jemnozrnné zeminy G3 </w:t>
      </w:r>
    </w:p>
    <w:p w:rsidR="00D42FF7" w:rsidRPr="00FA37AC" w:rsidRDefault="00D42FF7" w:rsidP="007A363D">
      <w:r w:rsidRPr="00FA37AC">
        <w:t xml:space="preserve">(G-F) s valouny od 2 cm do 10 cm (ojediněle do 15 cm). Předkvartérní skalní podloží tvořené </w:t>
      </w:r>
    </w:p>
    <w:p w:rsidR="00D42FF7" w:rsidRPr="00FA37AC" w:rsidRDefault="00D42FF7" w:rsidP="007A363D">
      <w:r w:rsidRPr="00FA37AC">
        <w:t xml:space="preserve">proterozoickými granodiority bylo zastiženo v hloubce 4,5 – 5,0 m pod terénem. Povrch je tvořen </w:t>
      </w:r>
    </w:p>
    <w:p w:rsidR="00D42FF7" w:rsidRPr="00FA37AC" w:rsidRDefault="00D42FF7" w:rsidP="007A363D">
      <w:r w:rsidRPr="00FA37AC">
        <w:t xml:space="preserve">eluviem granodioritu o mocnosti cca 0,1 – 0,2 m charakteru zeminy. Pod eluviem </w:t>
      </w:r>
      <w:proofErr w:type="gramStart"/>
      <w:r w:rsidRPr="00FA37AC">
        <w:t>se</w:t>
      </w:r>
      <w:proofErr w:type="gramEnd"/>
      <w:r w:rsidRPr="00FA37AC">
        <w:t xml:space="preserve"> granodiority </w:t>
      </w:r>
    </w:p>
    <w:p w:rsidR="00D42FF7" w:rsidRPr="00FA37AC" w:rsidRDefault="00D42FF7" w:rsidP="007A363D">
      <w:r w:rsidRPr="00FA37AC">
        <w:t xml:space="preserve">nachází ve stavu zcela zvětralém až navětralém pevnosti (R6 – R5). V hloubce od cca 6,5 m jsou </w:t>
      </w:r>
    </w:p>
    <w:p w:rsidR="00D42FF7" w:rsidRPr="00FA37AC" w:rsidRDefault="00D42FF7" w:rsidP="007A363D">
      <w:r w:rsidRPr="00FA37AC">
        <w:t xml:space="preserve">již v pevnosti R4 na bázi až R3.  </w:t>
      </w:r>
    </w:p>
    <w:p w:rsidR="00D42FF7" w:rsidRPr="00FA37AC" w:rsidRDefault="00D42FF7" w:rsidP="007A363D">
      <w:r w:rsidRPr="00FA37AC">
        <w:t xml:space="preserve">Ve smyslu ČSN 736133 lze třídu těžitelnosti geotypů Q1,Q2, Q3 a P1 klasifikovat jako č. I. Pro </w:t>
      </w:r>
    </w:p>
    <w:p w:rsidR="00D42FF7" w:rsidRPr="00FA37AC" w:rsidRDefault="00D42FF7" w:rsidP="007A363D">
      <w:r w:rsidRPr="00FA37AC">
        <w:t xml:space="preserve">hlubší výkopové práce zasahující do méně zvětralých granodioritů (P2) lze uvažovat třídu </w:t>
      </w:r>
    </w:p>
    <w:p w:rsidR="00D42FF7" w:rsidRPr="00FA37AC" w:rsidRDefault="00D42FF7" w:rsidP="007A363D">
      <w:r w:rsidRPr="00FA37AC">
        <w:t xml:space="preserve">těžitelnosti č. II. V případě provádění vrtných prací lze ve smyslu TP-76 uvažovat pro zeminy </w:t>
      </w:r>
    </w:p>
    <w:p w:rsidR="00D42FF7" w:rsidRPr="00FA37AC" w:rsidRDefault="00D42FF7" w:rsidP="007A363D">
      <w:r w:rsidRPr="00FA37AC">
        <w:t xml:space="preserve">geotypu Q1, Q2 a Q3 I. třídu vrtatelnosti. Pro horniny geotypu P1 s pevnostní charakteristikou R6 </w:t>
      </w:r>
    </w:p>
    <w:p w:rsidR="00D42FF7" w:rsidRPr="00FA37AC" w:rsidRDefault="00D42FF7" w:rsidP="007A363D">
      <w:r w:rsidRPr="00FA37AC">
        <w:t xml:space="preserve">až R5 doporučujeme uvažovat I. až II. třídu vrtatelnosti. Pro horniny geotypu P2 s pevnostní </w:t>
      </w:r>
    </w:p>
    <w:p w:rsidR="00D42FF7" w:rsidRPr="00FA37AC" w:rsidRDefault="00D42FF7" w:rsidP="007A363D">
      <w:r w:rsidRPr="00FA37AC">
        <w:t>charakteristikou R4 až R3 doporučujeme uva</w:t>
      </w:r>
      <w:r w:rsidR="00823FFF">
        <w:t xml:space="preserve">žovat III. třídu vrtatelnosti. </w:t>
      </w:r>
      <w:r w:rsidRPr="00FA37AC">
        <w:t xml:space="preserve">Provedenými průzkumnými pracemi byla v rámci území zastižena hladina podzemní vody v </w:t>
      </w:r>
    </w:p>
    <w:p w:rsidR="00D42FF7" w:rsidRPr="00FA37AC" w:rsidRDefault="00D42FF7" w:rsidP="007A363D">
      <w:r w:rsidRPr="00FA37AC">
        <w:t xml:space="preserve">hloubce cca 3,0 – 3,3 m pod terénem. Ustálení hladiny podzemní vody bylo zaznamenáno v úrovni 3,08 m </w:t>
      </w:r>
      <w:proofErr w:type="gramStart"/>
      <w:r w:rsidRPr="00FA37AC">
        <w:t>p.t.</w:t>
      </w:r>
      <w:proofErr w:type="gramEnd"/>
      <w:r w:rsidRPr="00FA37AC">
        <w:t xml:space="preserve"> (211,92 m </w:t>
      </w:r>
      <w:r w:rsidR="001C5EB8" w:rsidRPr="00FA37AC">
        <w:t>n.m.</w:t>
      </w:r>
      <w:r w:rsidRPr="00FA37AC">
        <w:t xml:space="preserve">) u vrtu HV1 a v úrovni 3,05 m p.t. (212,3 m n. m) u vrtu HV2. Hladina podzemní vody se projevuje jako volná. Podzemní voda se z hlediska agresivity na betonové konstrukce jeví jako neagresivní. Podle ČSN 038375 – Ochrana kovových potrubí uložených v půdě nebo ve vodě proti korozi - je voda velmi nízce agresivní hodnotami pH a CO2 a velmi vysoce agresivní hodnotou vodivosti a středně agresivní obsahem SO3+Cl.   </w:t>
      </w:r>
    </w:p>
    <w:p w:rsidR="00D42FF7" w:rsidRPr="00FA37AC" w:rsidRDefault="00D42FF7" w:rsidP="007A363D">
      <w:r w:rsidRPr="00FA37AC">
        <w:t xml:space="preserve">Hydrodynamickými zkouškami byly zjištěny odporové parametry zvodnělého prostředí. Zjištěné </w:t>
      </w:r>
    </w:p>
    <w:p w:rsidR="00D42FF7" w:rsidRPr="00FA37AC" w:rsidRDefault="00D42FF7" w:rsidP="007A363D">
      <w:r w:rsidRPr="00FA37AC">
        <w:t xml:space="preserve">zvodnění je vázáno především na štěrkový horizont, u kterého byl ověřen koeficient hydraulické </w:t>
      </w:r>
    </w:p>
    <w:p w:rsidR="00D42FF7" w:rsidRPr="00FA37AC" w:rsidRDefault="00D42FF7" w:rsidP="007A363D">
      <w:r w:rsidRPr="00FA37AC">
        <w:t xml:space="preserve">vodivosti v hodnotě 1,6 – 2,2*10-4 m/s. Podle klasifikace propustnosti hornin (Jetel 1973) se </w:t>
      </w:r>
    </w:p>
    <w:p w:rsidR="002F44BF" w:rsidRPr="00FA37AC" w:rsidRDefault="00D42FF7" w:rsidP="00624AD1">
      <w:r w:rsidRPr="00FA37AC">
        <w:t>zvodnělé štěrky jeví jako dosti silně propustné. Na základě znalostí hydrogeologických podmínek na lokalitě byl vypočten přítok podzemní vody do stavební jámy. Byla uvažována stavení jáma</w:t>
      </w:r>
      <w:r w:rsidR="00C50163" w:rsidRPr="00FA37AC">
        <w:t xml:space="preserve"> o půdorysných rozměrech 450x1m (1. a 2. etapa).</w:t>
      </w:r>
      <w:r w:rsidRPr="00FA37AC">
        <w:t xml:space="preserve"> Úroveň potřebného snížení hladiny podzemní vody v rámci stavební jámy se pohybuje v rozmezí od 0,0 m do 2,3 m. Provedeným výpočtem byl zjištěn přítok podzemní vody do stavební jámy skrz stěny v množství 7,4 l.s-1, přítok do stavební jámy skrz dno v množství 7,7 l.s-1. Celkový přítok podzemní vody do stavební jámy se tedy předpokládá ve velikosti 15,1 l.s-1. Pro účinné snížení hladiny podzemní vody na úroveň dna stavební jámy v rámci stavby doporučujeme realizaci soustavy čerpacích vrtů v počtu 10ks v rovnoměrném rozložení podél stavební jámy. Čerpací vrty navrhujeme realizovat do hloubky 10m s vystrojením PVC zárubnicí o průměru min. 150mm. </w:t>
      </w:r>
    </w:p>
    <w:p w:rsidR="00007AFE" w:rsidRPr="00FA37AC" w:rsidRDefault="002F44BF" w:rsidP="002F44BF">
      <w:pPr>
        <w:spacing w:before="120"/>
      </w:pPr>
      <w:r w:rsidRPr="00FA37AC">
        <w:lastRenderedPageBreak/>
        <w:t>(Při výpočtu hydrogeologem byla uva</w:t>
      </w:r>
      <w:r w:rsidR="003B5A42" w:rsidRPr="00FA37AC">
        <w:t>žována šířka výkopu 1m. Pro náš</w:t>
      </w:r>
      <w:r w:rsidRPr="00FA37AC">
        <w:t xml:space="preserve"> případ s šířku výkopu 1,35m</w:t>
      </w:r>
      <w:r w:rsidR="00D42FF7" w:rsidRPr="00FA37AC">
        <w:t xml:space="preserve"> </w:t>
      </w:r>
      <w:r w:rsidRPr="00FA37AC">
        <w:t xml:space="preserve">je nutné počítat </w:t>
      </w:r>
      <w:r w:rsidR="003B5A42" w:rsidRPr="00FA37AC">
        <w:t xml:space="preserve">celkový přítok podzemní vody do stavební jámy o půdorysu 450x1,35m  </w:t>
      </w:r>
      <w:r w:rsidRPr="00FA37AC">
        <w:t>1</w:t>
      </w:r>
      <w:r w:rsidR="00B9639A" w:rsidRPr="00FA37AC">
        <w:t>8</w:t>
      </w:r>
      <w:r w:rsidRPr="00FA37AC">
        <w:t xml:space="preserve"> l/s</w:t>
      </w:r>
      <w:r w:rsidR="003B5A42" w:rsidRPr="00FA37AC">
        <w:t xml:space="preserve"> (dohromady pro obě etapy)</w:t>
      </w:r>
      <w:r w:rsidRPr="00FA37AC">
        <w:t>)</w:t>
      </w:r>
      <w:r w:rsidR="00B9639A" w:rsidRPr="00FA37AC">
        <w:t>.</w:t>
      </w:r>
    </w:p>
    <w:p w:rsidR="00007AFE" w:rsidRPr="00FA37AC" w:rsidRDefault="00007AFE" w:rsidP="00007AFE">
      <w:pPr>
        <w:pStyle w:val="Nadpis4"/>
      </w:pPr>
      <w:bookmarkStart w:id="29" w:name="_Toc14946930"/>
      <w:r w:rsidRPr="00FA37AC">
        <w:t>Snížení hladiny podzemní vody</w:t>
      </w:r>
      <w:bookmarkEnd w:id="29"/>
    </w:p>
    <w:p w:rsidR="00007AFE" w:rsidRPr="00FA37AC" w:rsidRDefault="00007AFE" w:rsidP="00455177">
      <w:r w:rsidRPr="00FA37AC">
        <w:t xml:space="preserve">Na základě podrobného geologického průzkumu byl v samostatné části PD „Brno, Babická - výstavba splaškové kanalizace - hydrovrty „ (žádáno </w:t>
      </w:r>
      <w:r w:rsidR="001C5EB8" w:rsidRPr="00FA37AC">
        <w:t>extra o společné</w:t>
      </w:r>
      <w:r w:rsidRPr="00FA37AC">
        <w:t xml:space="preserve"> územní a stavební řízení) navržen systém hydrovrtů pro snížení hladiny podzemní vody. Provedeným průzkumem (leden 2018) byla ustálená hladina podzemní vody zastižena v hloubkách 3,08 – 3,05 m pod úrovní stávajícího terénu. </w:t>
      </w:r>
    </w:p>
    <w:p w:rsidR="00007AFE" w:rsidRPr="00FA37AC" w:rsidRDefault="00007AFE" w:rsidP="00455177">
      <w:r w:rsidRPr="00FA37AC">
        <w:t>Spodní voda bude s dostatečným předstihem před a po dobu stavby čerpána soustavou hydrovrtů. Mimo to bude ve dně rýhy uložena drenážní vrstva a drenážní potrubí zaústěné do čerpacích šachet. Voda čerpaná z těchto šachet a rovněž z hydrovrtů bude vypouštěna do řeky Svitavy. Pro vypouštění</w:t>
      </w:r>
      <w:r w:rsidR="005B471E" w:rsidRPr="00FA37AC">
        <w:t xml:space="preserve"> do řeky</w:t>
      </w:r>
      <w:r w:rsidRPr="00FA37AC">
        <w:t xml:space="preserve"> lze využít např. stávající dešťovou vpusť nacházející se cca 8m před šachtou Š4.</w:t>
      </w:r>
      <w:r w:rsidR="00C72AC5" w:rsidRPr="00FA37AC">
        <w:t xml:space="preserve"> V případě, že se jedná o vrt, vzdálenější od této vpusti, bude na povrch položeno provizorní potrubí nebo hadice zaústěné do řeky. Umístění tohoto potrubí musí být zvoleno s ohledem na vzdálenost od </w:t>
      </w:r>
      <w:r w:rsidR="00283398" w:rsidRPr="00FA37AC">
        <w:t>recipientu</w:t>
      </w:r>
      <w:r w:rsidR="00C72AC5" w:rsidRPr="00FA37AC">
        <w:t xml:space="preserve"> a rovněž s ohledem na komunikaci. </w:t>
      </w:r>
      <w:r w:rsidRPr="00FA37AC">
        <w:t xml:space="preserve"> Čerpání podzemní vody se předpokládá po celou dobu výstavby kanalizace.</w:t>
      </w:r>
    </w:p>
    <w:p w:rsidR="004F5DD6" w:rsidRPr="00FA37AC" w:rsidRDefault="00007AFE" w:rsidP="00455177">
      <w:r w:rsidRPr="00FA37AC">
        <w:t>Pro svedení čerpané vody k reci</w:t>
      </w:r>
      <w:r w:rsidR="00CF315C" w:rsidRPr="00FA37AC">
        <w:t>pientu bude použito potrubí PE11</w:t>
      </w:r>
      <w:r w:rsidRPr="00FA37AC">
        <w:t xml:space="preserve">0 </w:t>
      </w:r>
      <w:r w:rsidR="00347D29" w:rsidRPr="00FA37AC">
        <w:t>a</w:t>
      </w:r>
      <w:r w:rsidRPr="00FA37AC">
        <w:t xml:space="preserve"> </w:t>
      </w:r>
      <w:r w:rsidR="006B16D4" w:rsidRPr="00FA37AC">
        <w:t>PE</w:t>
      </w:r>
      <w:r w:rsidR="00CF315C" w:rsidRPr="00FA37AC">
        <w:t>63</w:t>
      </w:r>
      <w:r w:rsidR="006B16D4" w:rsidRPr="00FA37AC">
        <w:t xml:space="preserve"> </w:t>
      </w:r>
      <w:r w:rsidRPr="00FA37AC">
        <w:t>položené na terénu. Množství čerpané vody bude měřeno indukčním</w:t>
      </w:r>
      <w:r w:rsidR="00347D29" w:rsidRPr="00FA37AC">
        <w:t>i</w:t>
      </w:r>
      <w:r w:rsidRPr="00FA37AC">
        <w:t xml:space="preserve"> průtokoměr</w:t>
      </w:r>
      <w:r w:rsidR="00347D29" w:rsidRPr="00FA37AC">
        <w:t>y</w:t>
      </w:r>
      <w:r w:rsidRPr="00FA37AC">
        <w:t>.</w:t>
      </w:r>
    </w:p>
    <w:p w:rsidR="00455177" w:rsidRPr="00FA37AC" w:rsidRDefault="00455177" w:rsidP="00455177">
      <w:pPr>
        <w:widowControl w:val="0"/>
        <w:autoSpaceDE w:val="0"/>
        <w:autoSpaceDN w:val="0"/>
        <w:adjustRightInd w:val="0"/>
        <w:spacing w:line="208" w:lineRule="auto"/>
        <w:ind w:right="57"/>
      </w:pPr>
      <w:r w:rsidRPr="00FA37AC">
        <w:t>Dočasným snížením hladiny podzemní vody v průběhu výstavby dojde k přitížení v základové spáře stávajících objektů, které jsou v dosahu depresního kužele. Výsledkem mohou být statické poruchy objektů.</w:t>
      </w:r>
    </w:p>
    <w:p w:rsidR="004B05FA" w:rsidRPr="00FA37AC" w:rsidRDefault="00347D29" w:rsidP="004B05FA">
      <w:pPr>
        <w:widowControl w:val="0"/>
        <w:autoSpaceDE w:val="0"/>
        <w:autoSpaceDN w:val="0"/>
        <w:adjustRightInd w:val="0"/>
        <w:spacing w:line="208" w:lineRule="auto"/>
        <w:ind w:right="57"/>
      </w:pPr>
      <w:r w:rsidRPr="00FA37AC">
        <w:t xml:space="preserve">Z tohoto důvodu je </w:t>
      </w:r>
      <w:r w:rsidR="004B05FA" w:rsidRPr="00FA37AC">
        <w:t>nutné</w:t>
      </w:r>
      <w:r w:rsidR="004B05FA" w:rsidRPr="00FA37AC">
        <w:rPr>
          <w:szCs w:val="24"/>
        </w:rPr>
        <w:t>, aby si zhotovitel nechal zhotovit další průzkumné a pozorovací vrty poblíž stávajících staveb</w:t>
      </w:r>
      <w:r w:rsidR="005C7115" w:rsidRPr="00FA37AC">
        <w:rPr>
          <w:szCs w:val="24"/>
        </w:rPr>
        <w:t>, které jsou blízko výkopu</w:t>
      </w:r>
      <w:r w:rsidR="004B05FA" w:rsidRPr="00FA37AC">
        <w:rPr>
          <w:szCs w:val="24"/>
        </w:rPr>
        <w:t xml:space="preserve"> tak, aby bylo jasné, jaký přesně bude mít vliv snížení hladiny podzemní vody v těchto místech na tyto stavby a jak je tedy potřeba dále postupovat při výstavbě. Rovněž je nutné sledovat aktuální hladinu podzemní vody v místě základů okolních staveb, které se nachází v dosahu depresního kužele a této skutečnosti je dále nutné přizpůsobit způsob výstavbu tak, aby nedošlo k poškození těchto staveb v okolí. Upravit lze například umístění hydrovrtů, snížit množství čerpané podzemní vody ve vrtech v okolí těchto staveb a vodu čerpat více přímo z rýhy, atd. </w:t>
      </w:r>
    </w:p>
    <w:p w:rsidR="00007AFE" w:rsidRPr="00FA37AC" w:rsidRDefault="00007AFE" w:rsidP="00007AFE">
      <w:pPr>
        <w:pStyle w:val="Nadpis4"/>
      </w:pPr>
      <w:bookmarkStart w:id="30" w:name="_Toc14946931"/>
      <w:r w:rsidRPr="00FA37AC">
        <w:t>Hydrovrty</w:t>
      </w:r>
      <w:bookmarkEnd w:id="30"/>
    </w:p>
    <w:p w:rsidR="0028365E" w:rsidRPr="00FA37AC" w:rsidRDefault="0028365E" w:rsidP="00007AFE">
      <w:r w:rsidRPr="00FA37AC">
        <w:t xml:space="preserve">Důvody zřizování hydrovrtů: Při návrhu stavby se vycházelo </w:t>
      </w:r>
      <w:r w:rsidR="00124D79" w:rsidRPr="00FA37AC">
        <w:t xml:space="preserve">z rovinatosti </w:t>
      </w:r>
      <w:proofErr w:type="gramStart"/>
      <w:r w:rsidR="00124D79" w:rsidRPr="00FA37AC">
        <w:t>oblasti ve</w:t>
      </w:r>
      <w:proofErr w:type="gramEnd"/>
      <w:r w:rsidR="00124D79" w:rsidRPr="00FA37AC">
        <w:t xml:space="preserve"> které se stavba nachází. V závislosti na skutečnosti, že oblast, ve které </w:t>
      </w:r>
      <w:proofErr w:type="gramStart"/>
      <w:r w:rsidR="00124D79" w:rsidRPr="00FA37AC">
        <w:t>je</w:t>
      </w:r>
      <w:proofErr w:type="gramEnd"/>
      <w:r w:rsidR="00124D79" w:rsidRPr="00FA37AC">
        <w:t xml:space="preserve"> investice navržena je prakticky rovina nastává situace, kdy navrhovaná kanalizace musí být v některýh místech uložena poměrně hluboko. Vzhledem k bezprostřední blíz</w:t>
      </w:r>
      <w:r w:rsidR="00086238" w:rsidRPr="00FA37AC">
        <w:t>kosti řeky a rovněž vzhledem k v</w:t>
      </w:r>
      <w:r w:rsidR="00124D79" w:rsidRPr="00FA37AC">
        <w:t>ysoké propustnosti horninového podloží dojde k situaci, kdy je v části rýhy dno výkopu pod hladinou podzemní vody, která úzce koresponduje s hladinou v řece Svitavě.</w:t>
      </w:r>
      <w:r w:rsidR="00086238" w:rsidRPr="00FA37AC">
        <w:t xml:space="preserve"> T takovémto </w:t>
      </w:r>
      <w:proofErr w:type="gramStart"/>
      <w:r w:rsidR="00086238" w:rsidRPr="00FA37AC">
        <w:t>případě</w:t>
      </w:r>
      <w:proofErr w:type="gramEnd"/>
      <w:r w:rsidR="00086238" w:rsidRPr="00FA37AC">
        <w:t xml:space="preserve"> je nutno čerpat. Vzhledem k vysoké propustnosti podloží zjištěné </w:t>
      </w:r>
      <w:r w:rsidR="00C50F17" w:rsidRPr="00FA37AC">
        <w:t>v </w:t>
      </w:r>
      <w:r w:rsidR="00086238" w:rsidRPr="00FA37AC">
        <w:t>hydrogeologick</w:t>
      </w:r>
      <w:r w:rsidR="00C50F17" w:rsidRPr="00FA37AC">
        <w:t>ém průzkumu provedeném v roce 2018</w:t>
      </w:r>
      <w:r w:rsidR="00086238" w:rsidRPr="00FA37AC">
        <w:t xml:space="preserve"> je prakticky jistota, že čerpání drenující podzemní vody z výkopu </w:t>
      </w:r>
      <w:r w:rsidR="00B94AD0" w:rsidRPr="00FA37AC">
        <w:t>nebude stač</w:t>
      </w:r>
      <w:r w:rsidR="00086238" w:rsidRPr="00FA37AC">
        <w:t>it. Z tohoto důvodu jsou v bezprostřední blízkosti trasy navrženy hydrovrty, které dočasně sníží hladinu podzemní vody.</w:t>
      </w:r>
    </w:p>
    <w:p w:rsidR="00007AFE" w:rsidRPr="00FA37AC" w:rsidRDefault="00EE3A6D" w:rsidP="00007AFE">
      <w:r w:rsidRPr="00FA37AC">
        <w:t>V</w:t>
      </w:r>
      <w:r w:rsidR="003F1D76" w:rsidRPr="00FA37AC">
        <w:t> celé</w:t>
      </w:r>
      <w:r w:rsidRPr="00FA37AC">
        <w:t> části 2</w:t>
      </w:r>
      <w:r w:rsidR="001C5EB8" w:rsidRPr="00FA37AC">
        <w:t>. etapy</w:t>
      </w:r>
      <w:r w:rsidR="005B471E" w:rsidRPr="00FA37AC">
        <w:t>,</w:t>
      </w:r>
      <w:r w:rsidR="003F1D76" w:rsidRPr="00FA37AC">
        <w:t xml:space="preserve"> tedy </w:t>
      </w:r>
      <w:r w:rsidRPr="00FA37AC">
        <w:t>v úseku mezi šachtou Š5 a</w:t>
      </w:r>
      <w:r w:rsidR="003F1D76" w:rsidRPr="00FA37AC">
        <w:t xml:space="preserve"> š13</w:t>
      </w:r>
      <w:r w:rsidR="005B471E" w:rsidRPr="00FA37AC">
        <w:t xml:space="preserve"> </w:t>
      </w:r>
      <w:r w:rsidR="003F1D76" w:rsidRPr="00FA37AC">
        <w:t xml:space="preserve">a dále na začátku 3. etapy (v okolí </w:t>
      </w:r>
      <w:r w:rsidR="00283398" w:rsidRPr="00FA37AC">
        <w:t>šachty</w:t>
      </w:r>
      <w:r w:rsidR="003F1D76" w:rsidRPr="00FA37AC">
        <w:t xml:space="preserve"> Š13) je</w:t>
      </w:r>
      <w:r w:rsidR="00007AFE" w:rsidRPr="00FA37AC">
        <w:t xml:space="preserve"> nutné vzhledem k úrovni hladiny podzemní vody a geotechnickým vlastnostem zemin realizovat hloubkové odvodňování. Předpokládané přítoky podzemní vody do stavební rýhy dle IG průzkumu</w:t>
      </w:r>
      <w:r w:rsidR="004E0281" w:rsidRPr="00FA37AC">
        <w:t xml:space="preserve"> (po přepočtu na šířku rýhy </w:t>
      </w:r>
      <w:r w:rsidR="00283398" w:rsidRPr="00FA37AC">
        <w:t>1,35 m) budou</w:t>
      </w:r>
      <w:r w:rsidR="004E0281" w:rsidRPr="00FA37AC">
        <w:t xml:space="preserve"> </w:t>
      </w:r>
      <w:r w:rsidR="00007AFE" w:rsidRPr="00FA37AC">
        <w:t>cca18l/s na 450m výkopu, tedy 0,4 l/s na 1</w:t>
      </w:r>
      <w:r w:rsidR="00F42C63" w:rsidRPr="00FA37AC">
        <w:t>0 bm rýhy, což odpovídá max. 1,7</w:t>
      </w:r>
      <w:r w:rsidR="00007AFE" w:rsidRPr="00FA37AC">
        <w:t xml:space="preserve"> l/s = max. </w:t>
      </w:r>
      <w:r w:rsidR="00C2636B" w:rsidRPr="00FA37AC">
        <w:t>102</w:t>
      </w:r>
      <w:r w:rsidR="00007AFE" w:rsidRPr="00FA37AC">
        <w:t xml:space="preserve"> l/min na jeden úsek mezi šachtami (délka </w:t>
      </w:r>
      <w:r w:rsidR="001C5EB8" w:rsidRPr="00FA37AC">
        <w:t>úseku</w:t>
      </w:r>
      <w:r w:rsidR="00007AFE" w:rsidRPr="00FA37AC">
        <w:t xml:space="preserve"> </w:t>
      </w:r>
      <w:r w:rsidR="004F4815" w:rsidRPr="00FA37AC">
        <w:t>cca</w:t>
      </w:r>
      <w:r w:rsidR="005C7115" w:rsidRPr="00FA37AC">
        <w:t xml:space="preserve"> </w:t>
      </w:r>
      <w:r w:rsidR="00007AFE" w:rsidRPr="00FA37AC">
        <w:t>4</w:t>
      </w:r>
      <w:r w:rsidR="003858E1" w:rsidRPr="00FA37AC">
        <w:t>3</w:t>
      </w:r>
      <w:r w:rsidR="00007AFE" w:rsidRPr="00FA37AC">
        <w:t xml:space="preserve"> m), na výšku do 10 m.</w:t>
      </w:r>
    </w:p>
    <w:p w:rsidR="00007AFE" w:rsidRPr="00FA37AC" w:rsidRDefault="00007AFE" w:rsidP="00007AFE">
      <w:r w:rsidRPr="00FA37AC">
        <w:t xml:space="preserve">Při výstavbě je po dobu výstavby splaškové stoky uvažováno s rozmístěním </w:t>
      </w:r>
      <w:r w:rsidR="00D64649" w:rsidRPr="00FA37AC">
        <w:t>sedmi</w:t>
      </w:r>
      <w:r w:rsidRPr="00FA37AC">
        <w:t xml:space="preserve"> vrtů po cca 40m</w:t>
      </w:r>
      <w:r w:rsidR="005C7115" w:rsidRPr="00FA37AC">
        <w:t>.</w:t>
      </w:r>
      <w:r w:rsidR="00D64649" w:rsidRPr="00FA37AC">
        <w:t xml:space="preserve"> Další dva vrty (HVR3 a HVR4) budou využity z 1. etapy</w:t>
      </w:r>
      <w:r w:rsidRPr="00FA37AC">
        <w:t>. Toto ro</w:t>
      </w:r>
      <w:r w:rsidR="00D64649" w:rsidRPr="00FA37AC">
        <w:t>zmístění vrtů rozdělí trasu na 8 úseků</w:t>
      </w:r>
      <w:r w:rsidRPr="00FA37AC">
        <w:t xml:space="preserve"> s tím, že při výstavbě každého úseku se počítá s čerpáním ze dvou vrtů. </w:t>
      </w:r>
    </w:p>
    <w:p w:rsidR="00007AFE" w:rsidRPr="00FA37AC" w:rsidRDefault="00007AFE" w:rsidP="00007AFE">
      <w:r w:rsidRPr="00FA37AC">
        <w:t xml:space="preserve">Při čerpání podzemních vod současně </w:t>
      </w:r>
      <w:proofErr w:type="gramStart"/>
      <w:r w:rsidRPr="00FA37AC">
        <w:t>ze</w:t>
      </w:r>
      <w:proofErr w:type="gramEnd"/>
      <w:r w:rsidRPr="00FA37AC">
        <w:t> 2 hydrovrtů na jednom úseku se předpokládá výkon čerpání 2x2 l/s = 2x120 l/min =240</w:t>
      </w:r>
      <w:r w:rsidR="00A51615" w:rsidRPr="00FA37AC">
        <w:t xml:space="preserve"> </w:t>
      </w:r>
      <w:r w:rsidRPr="00FA37AC">
        <w:t xml:space="preserve">l/min - doba čerpání na jednom úseku se předpokládá 400 hod. </w:t>
      </w:r>
    </w:p>
    <w:p w:rsidR="00007AFE" w:rsidRPr="00FA37AC" w:rsidRDefault="00007AFE" w:rsidP="00007AFE">
      <w:pPr>
        <w:rPr>
          <w:b/>
        </w:rPr>
      </w:pPr>
      <w:r w:rsidRPr="00FA37AC">
        <w:rPr>
          <w:b/>
        </w:rPr>
        <w:t xml:space="preserve">Pro všechny </w:t>
      </w:r>
      <w:r w:rsidR="00D64649" w:rsidRPr="00FA37AC">
        <w:rPr>
          <w:b/>
        </w:rPr>
        <w:t>osm</w:t>
      </w:r>
      <w:r w:rsidRPr="00FA37AC">
        <w:rPr>
          <w:b/>
        </w:rPr>
        <w:t xml:space="preserve"> úsek</w:t>
      </w:r>
      <w:r w:rsidR="00D64649" w:rsidRPr="00FA37AC">
        <w:rPr>
          <w:b/>
        </w:rPr>
        <w:t>ů</w:t>
      </w:r>
      <w:r w:rsidRPr="00FA37AC">
        <w:rPr>
          <w:b/>
        </w:rPr>
        <w:t xml:space="preserve"> lze tedy uvaž</w:t>
      </w:r>
      <w:r w:rsidR="00A51615" w:rsidRPr="00FA37AC">
        <w:rPr>
          <w:b/>
        </w:rPr>
        <w:t>ovat s čerpa</w:t>
      </w:r>
      <w:r w:rsidRPr="00FA37AC">
        <w:rPr>
          <w:b/>
        </w:rPr>
        <w:t xml:space="preserve">ným množstvím </w:t>
      </w:r>
      <w:r w:rsidR="00D64649" w:rsidRPr="00FA37AC">
        <w:rPr>
          <w:b/>
        </w:rPr>
        <w:t>240 l/min do výšky 10m po dobu 3</w:t>
      </w:r>
      <w:r w:rsidRPr="00FA37AC">
        <w:rPr>
          <w:b/>
        </w:rPr>
        <w:t>200 hod.</w:t>
      </w:r>
      <w:r w:rsidR="001E6038" w:rsidRPr="00FA37AC">
        <w:rPr>
          <w:b/>
        </w:rPr>
        <w:t xml:space="preserve"> (Ze zmíněného lze odhadnout, že za dobu stavby těchto </w:t>
      </w:r>
      <w:r w:rsidR="00D64649" w:rsidRPr="00FA37AC">
        <w:rPr>
          <w:b/>
        </w:rPr>
        <w:t>osmi</w:t>
      </w:r>
      <w:r w:rsidR="001E6038" w:rsidRPr="00FA37AC">
        <w:rPr>
          <w:b/>
        </w:rPr>
        <w:t xml:space="preserve"> úseků trasy kanalizace bude tedy</w:t>
      </w:r>
      <w:r w:rsidR="00D64649" w:rsidRPr="00FA37AC">
        <w:rPr>
          <w:b/>
        </w:rPr>
        <w:t xml:space="preserve"> celkové čerpané množství  50000</w:t>
      </w:r>
      <w:r w:rsidR="001E6038" w:rsidRPr="00FA37AC">
        <w:rPr>
          <w:b/>
        </w:rPr>
        <w:t>m</w:t>
      </w:r>
      <w:r w:rsidR="001E6038" w:rsidRPr="00FA37AC">
        <w:rPr>
          <w:b/>
          <w:vertAlign w:val="superscript"/>
        </w:rPr>
        <w:t>3</w:t>
      </w:r>
    </w:p>
    <w:p w:rsidR="00007AFE" w:rsidRPr="00FA37AC" w:rsidRDefault="00007AFE" w:rsidP="00007AFE">
      <w:r w:rsidRPr="00FA37AC">
        <w:lastRenderedPageBreak/>
        <w:t>Odvodňovací hydrovrty budou rozmístěny v bezprostřední blízkosti výkopu pro vytipované šachty, v závislosti na organizaci staveništní dopravy. Hloubka hydrovrtů bude 10,00m</w:t>
      </w:r>
      <w:r w:rsidRPr="00FA37AC">
        <w:rPr>
          <w:color w:val="FF0000"/>
        </w:rPr>
        <w:t xml:space="preserve"> </w:t>
      </w:r>
      <w:r w:rsidRPr="00FA37AC">
        <w:t xml:space="preserve">s vystrojením PVC zárubnicí o průměru min. 150mm. </w:t>
      </w:r>
    </w:p>
    <w:p w:rsidR="00007AFE" w:rsidRPr="00FA37AC" w:rsidRDefault="005C7115" w:rsidP="00007AFE">
      <w:r w:rsidRPr="00FA37AC">
        <w:t xml:space="preserve">Z </w:t>
      </w:r>
      <w:r w:rsidR="00007AFE" w:rsidRPr="00FA37AC">
        <w:t>hydrovrtů bude zahájeno čerpání před započetím vlastních výkopových prací pro danou šachtu. Čerpadla si zajistí zhotovitel stavby.</w:t>
      </w:r>
    </w:p>
    <w:p w:rsidR="00007AFE" w:rsidRPr="00FA37AC" w:rsidRDefault="00007AFE" w:rsidP="005B471E">
      <w:r w:rsidRPr="00FA37AC">
        <w:t>Hloubkový odvodňovací systém je nutné po realizaci pracovního úseku vyhodnotit a systém odvodňování upravit podle skutečnosti na stavbě.</w:t>
      </w:r>
    </w:p>
    <w:p w:rsidR="00FE68DC" w:rsidRPr="00FA37AC" w:rsidRDefault="006832AC" w:rsidP="00FE68DC">
      <w:pPr>
        <w:pStyle w:val="Nadpis4"/>
      </w:pPr>
      <w:bookmarkStart w:id="31" w:name="_Toc14946932"/>
      <w:r w:rsidRPr="00FA37AC">
        <w:t>Rušení</w:t>
      </w:r>
      <w:r w:rsidR="00FE68DC" w:rsidRPr="00FA37AC">
        <w:t xml:space="preserve"> hydrovrtů</w:t>
      </w:r>
      <w:bookmarkEnd w:id="31"/>
    </w:p>
    <w:p w:rsidR="008B2468" w:rsidRPr="00FA37AC" w:rsidRDefault="00FE68DC" w:rsidP="00FE68DC">
      <w:r w:rsidRPr="00FA37AC">
        <w:t xml:space="preserve">Nejpozději v době ukončení stavby, budou všechny hydrovrty zrušeny zasypáním. </w:t>
      </w:r>
      <w:r w:rsidR="0033251A">
        <w:t xml:space="preserve">Zásyp bude proveden výkopkem. </w:t>
      </w:r>
      <w:r w:rsidR="008B2468">
        <w:t>Z</w:t>
      </w:r>
      <w:r w:rsidR="008B2468" w:rsidRPr="00FA37AC">
        <w:t xml:space="preserve">hlaví </w:t>
      </w:r>
      <w:r w:rsidR="008B2468">
        <w:t xml:space="preserve">vrtů </w:t>
      </w:r>
      <w:r w:rsidR="008B2468" w:rsidRPr="00FA37AC">
        <w:t>bude odstraněno</w:t>
      </w:r>
      <w:r w:rsidR="008B2468">
        <w:t>, hydrovrty nacházející se v zahradách bud</w:t>
      </w:r>
      <w:r w:rsidR="006709F8">
        <w:t>ou zasypány  do hloubky 0,5m pod dno vykopané jámy okolo vrtů</w:t>
      </w:r>
      <w:r w:rsidR="008B2468">
        <w:t>. Následně bude v rušených vrtech provedena těsnící hutněná jílová vrstva moc</w:t>
      </w:r>
      <w:r w:rsidR="006709F8">
        <w:t>nosti 50</w:t>
      </w:r>
      <w:r w:rsidR="008B2468">
        <w:t xml:space="preserve">0mm, která zabrání průsaku případných nečistot do podzemních vod. Na tuto vrstvu bude </w:t>
      </w:r>
      <w:r w:rsidR="006709F8">
        <w:t xml:space="preserve">dosypán výkopek z jam okolo vrtů, položena </w:t>
      </w:r>
      <w:r w:rsidR="008B2468">
        <w:t xml:space="preserve">humózní vrstva </w:t>
      </w:r>
      <w:r w:rsidRPr="00FA37AC">
        <w:t>a povrch bude uveden do původního stavu.</w:t>
      </w:r>
    </w:p>
    <w:p w:rsidR="005A17E8" w:rsidRPr="00FA37AC" w:rsidRDefault="00621CE1" w:rsidP="00D42FF7">
      <w:pPr>
        <w:pStyle w:val="Nadpis4"/>
      </w:pPr>
      <w:bookmarkStart w:id="32" w:name="_Toc14946933"/>
      <w:r w:rsidRPr="00FA37AC">
        <w:t>Výkopy pro potrubí</w:t>
      </w:r>
      <w:r w:rsidR="00091A39" w:rsidRPr="00FA37AC">
        <w:t xml:space="preserve"> a zpětný zásyp</w:t>
      </w:r>
      <w:bookmarkEnd w:id="32"/>
    </w:p>
    <w:p w:rsidR="00607057" w:rsidRPr="00FA37AC" w:rsidRDefault="00607057" w:rsidP="00607057">
      <w:pPr>
        <w:rPr>
          <w:b/>
          <w:u w:val="single"/>
        </w:rPr>
      </w:pPr>
      <w:r>
        <w:rPr>
          <w:b/>
          <w:u w:val="single"/>
        </w:rPr>
        <w:t>Výkopové práce v komu</w:t>
      </w:r>
      <w:r w:rsidR="0033251A">
        <w:rPr>
          <w:b/>
          <w:u w:val="single"/>
        </w:rPr>
        <w:t>n</w:t>
      </w:r>
      <w:r>
        <w:rPr>
          <w:b/>
          <w:u w:val="single"/>
        </w:rPr>
        <w:t xml:space="preserve">ikaci </w:t>
      </w:r>
    </w:p>
    <w:p w:rsidR="00621CE1" w:rsidRPr="00FA37AC" w:rsidRDefault="00E47A36" w:rsidP="00607057">
      <w:pPr>
        <w:spacing w:after="120"/>
      </w:pPr>
      <w:r w:rsidRPr="00FA37AC">
        <w:t xml:space="preserve">Před zahájením výkopových prací </w:t>
      </w:r>
      <w:r w:rsidR="00607057">
        <w:t xml:space="preserve">v komunikaci </w:t>
      </w:r>
      <w:r w:rsidR="00283398" w:rsidRPr="00FA37AC">
        <w:t>bude v místě</w:t>
      </w:r>
      <w:r w:rsidR="00F97BE8" w:rsidRPr="00FA37AC">
        <w:t xml:space="preserve"> křížení komunikace </w:t>
      </w:r>
      <w:r w:rsidRPr="00FA37AC">
        <w:t>v rámci výkopů odstraněna konstrukce stávající vozovky</w:t>
      </w:r>
      <w:r w:rsidR="00607057">
        <w:t xml:space="preserve"> na šířku výkopu</w:t>
      </w:r>
      <w:r w:rsidRPr="00FA37AC">
        <w:t xml:space="preserve"> v průměrné tloušťce 0,5 m, vozovka bude podél hrany výkopů zaříznuta. Hloubka výkopu pro kanalizaci</w:t>
      </w:r>
      <w:r w:rsidR="008E0E29" w:rsidRPr="00FA37AC">
        <w:t xml:space="preserve"> v místě komunikace</w:t>
      </w:r>
      <w:r w:rsidRPr="00FA37AC">
        <w:t xml:space="preserve"> bude mezi 4,</w:t>
      </w:r>
      <w:r w:rsidR="00F97BE8" w:rsidRPr="00FA37AC">
        <w:t>80</w:t>
      </w:r>
      <w:r w:rsidRPr="00FA37AC">
        <w:t xml:space="preserve"> až </w:t>
      </w:r>
      <w:r w:rsidR="00F97BE8" w:rsidRPr="00FA37AC">
        <w:t>4,10</w:t>
      </w:r>
      <w:r w:rsidRPr="00FA37AC">
        <w:t xml:space="preserve"> m pod povrchem stávajícího terénu. </w:t>
      </w:r>
      <w:r w:rsidR="005A17E8" w:rsidRPr="00FA37AC">
        <w:t>Výkopy b</w:t>
      </w:r>
      <w:r w:rsidR="00621CE1" w:rsidRPr="00FA37AC">
        <w:t xml:space="preserve">udou paženy v převážné délce kanalizace pažícími boxy. </w:t>
      </w:r>
      <w:r w:rsidR="00822634" w:rsidRPr="00FA37AC">
        <w:t xml:space="preserve">Zemní práce v místě křížení komunikace </w:t>
      </w:r>
      <w:proofErr w:type="gramStart"/>
      <w:r w:rsidR="00822634" w:rsidRPr="00FA37AC">
        <w:t>bude</w:t>
      </w:r>
      <w:proofErr w:type="gramEnd"/>
      <w:r w:rsidR="00822634" w:rsidRPr="00FA37AC">
        <w:t xml:space="preserve"> </w:t>
      </w:r>
      <w:proofErr w:type="gramStart"/>
      <w:r w:rsidR="00822634" w:rsidRPr="00FA37AC">
        <w:t>provedeny</w:t>
      </w:r>
      <w:proofErr w:type="gramEnd"/>
      <w:r w:rsidR="00822634" w:rsidRPr="00FA37AC">
        <w:t xml:space="preserve"> v otevřeném </w:t>
      </w:r>
      <w:r w:rsidR="0030246A" w:rsidRPr="00FA37AC">
        <w:t>výkopu</w:t>
      </w:r>
      <w:r w:rsidR="00822634" w:rsidRPr="00FA37AC">
        <w:t xml:space="preserve"> po polovinách. </w:t>
      </w:r>
      <w:r w:rsidR="00621CE1" w:rsidRPr="00FA37AC">
        <w:t xml:space="preserve">Výkopy šachet budou paženy příložným pažením. </w:t>
      </w:r>
    </w:p>
    <w:p w:rsidR="00621CE1" w:rsidRPr="00FA37AC" w:rsidRDefault="00621CE1" w:rsidP="006420FB">
      <w:r w:rsidRPr="00FA37AC">
        <w:t xml:space="preserve">Výkop bude prováděn strojně, </w:t>
      </w:r>
      <w:r w:rsidR="002D1E70">
        <w:t>s výjimkou</w:t>
      </w:r>
      <w:r w:rsidRPr="00FA37AC">
        <w:t xml:space="preserve"> úseků, kde bude docházet ke kolizím se s</w:t>
      </w:r>
      <w:r w:rsidR="002D1E70">
        <w:t>távajícími inženýrskými sítěmi,</w:t>
      </w:r>
      <w:r w:rsidRPr="00FA37AC">
        <w:t xml:space="preserve"> v</w:t>
      </w:r>
      <w:r w:rsidR="00BE0FB4" w:rsidRPr="00FA37AC">
        <w:t> </w:t>
      </w:r>
      <w:r w:rsidRPr="00FA37AC">
        <w:t>místech</w:t>
      </w:r>
      <w:r w:rsidR="00BE0FB4" w:rsidRPr="00FA37AC">
        <w:t>,</w:t>
      </w:r>
      <w:r w:rsidRPr="00FA37AC">
        <w:t xml:space="preserve"> kde to předepisují jednotlivá vyjádření správc</w:t>
      </w:r>
      <w:r w:rsidR="002D1E70">
        <w:t xml:space="preserve">ů stávajících inženýrských sítí a v místech kolize s kořeny o průměru větším jak 3 cm. </w:t>
      </w:r>
      <w:r w:rsidRPr="00FA37AC">
        <w:t xml:space="preserve"> Výkop bude postupovat vždy proti spádu navrhované stoky.</w:t>
      </w:r>
      <w:r w:rsidR="00E3029D" w:rsidRPr="00FA37AC">
        <w:t xml:space="preserve"> </w:t>
      </w:r>
    </w:p>
    <w:p w:rsidR="00E3029D" w:rsidRPr="00FA37AC" w:rsidRDefault="00E3029D" w:rsidP="006420FB"/>
    <w:p w:rsidR="00E3029D" w:rsidRPr="00FA37AC" w:rsidRDefault="00E3029D" w:rsidP="006420FB">
      <w:pPr>
        <w:rPr>
          <w:b/>
          <w:u w:val="single"/>
        </w:rPr>
      </w:pPr>
      <w:r w:rsidRPr="00FA37AC">
        <w:rPr>
          <w:b/>
          <w:u w:val="single"/>
        </w:rPr>
        <w:t>Zpětné zásypy</w:t>
      </w:r>
      <w:r w:rsidR="0083241C">
        <w:rPr>
          <w:b/>
          <w:u w:val="single"/>
        </w:rPr>
        <w:t xml:space="preserve"> v komunikacích</w:t>
      </w:r>
    </w:p>
    <w:p w:rsidR="00E3029D" w:rsidRPr="000D3871" w:rsidRDefault="00E3029D" w:rsidP="00E3029D">
      <w:r w:rsidRPr="000D3871">
        <w:rPr>
          <w:rFonts w:cs="Arial"/>
          <w:szCs w:val="22"/>
        </w:rPr>
        <w:t>Zásyp výkopu</w:t>
      </w:r>
      <w:r w:rsidR="00607057" w:rsidRPr="000D3871">
        <w:rPr>
          <w:rFonts w:cs="Arial"/>
          <w:szCs w:val="22"/>
        </w:rPr>
        <w:t xml:space="preserve"> v komunikacích</w:t>
      </w:r>
      <w:r w:rsidRPr="000D3871">
        <w:rPr>
          <w:rFonts w:cs="Arial"/>
          <w:szCs w:val="22"/>
        </w:rPr>
        <w:t xml:space="preserve"> bude proveden náhradním </w:t>
      </w:r>
      <w:r w:rsidR="00283398" w:rsidRPr="000D3871">
        <w:rPr>
          <w:rFonts w:cs="Arial"/>
          <w:szCs w:val="22"/>
        </w:rPr>
        <w:t>materiálem (štěrkodrť</w:t>
      </w:r>
      <w:r w:rsidRPr="000D3871">
        <w:rPr>
          <w:rFonts w:cs="Arial"/>
          <w:szCs w:val="22"/>
        </w:rPr>
        <w:t xml:space="preserve">) a hutněn na 95 % PS. Aktivní zóna </w:t>
      </w:r>
      <w:smartTag w:uri="urn:schemas-microsoft-com:office:smarttags" w:element="metricconverter">
        <w:smartTagPr>
          <w:attr w:name="ProductID" w:val="0,5 m"/>
        </w:smartTagPr>
        <w:r w:rsidRPr="000D3871">
          <w:rPr>
            <w:rFonts w:cs="Arial"/>
            <w:szCs w:val="22"/>
          </w:rPr>
          <w:t>0,5 m</w:t>
        </w:r>
      </w:smartTag>
      <w:r w:rsidRPr="000D3871">
        <w:rPr>
          <w:rFonts w:cs="Arial"/>
          <w:szCs w:val="22"/>
        </w:rPr>
        <w:t xml:space="preserve"> pod komunikací musí být zhutněna na 102 % PS (v případě hlinitého materiálu, relativní ulehlost Id= 0,85), jinak na 100 % PS (relativní ulehlost Id= 0,90). Požadovaný modul přetvárnosti na zemní pláni je pro soudržné zeminy Edef,2= 45 MPa, pro nesoudržné zeminy je Edef,2= 120 MPa. Obsyp potrubí, provádění zásypů a jejich hutnění (jednotlivých vrstev) bude probíhat při postupném vytahování pažení - tak, aby nedošlo k rozvolnění již zhutněných vrstev vlivem odstranění pažení. </w:t>
      </w:r>
    </w:p>
    <w:p w:rsidR="00E3029D" w:rsidRPr="000D3871" w:rsidRDefault="00E3029D" w:rsidP="00E3029D">
      <w:r w:rsidRPr="000D3871">
        <w:rPr>
          <w:rFonts w:cs="Arial"/>
          <w:szCs w:val="22"/>
        </w:rPr>
        <w:t>Zásyp rýhy pod nově obnovené povrchy v silničních komunikacích musí být zajištěn hutněnou nesoudržnou zeminou. Ve smyslu ČSN  72 1002 - Klasifikace zemin pro dopravní stavby lze zeminy z výkopu hodnotit pro použití do zpětného zásypu rýhy v tělese komunikace v rozhodujícím objemu jako</w:t>
      </w:r>
      <w:r w:rsidRPr="000D3871">
        <w:t xml:space="preserve"> </w:t>
      </w:r>
      <w:r w:rsidRPr="000D3871">
        <w:rPr>
          <w:b/>
        </w:rPr>
        <w:t>nevhodné</w:t>
      </w:r>
      <w:r w:rsidRPr="000D3871">
        <w:t>. Soudržné prachovité a jílovité zeminy, jsou citlivé na vodu a jsou obtížně zhutnitelné zvláště v rýze.</w:t>
      </w:r>
    </w:p>
    <w:p w:rsidR="00E3029D" w:rsidRPr="00823FFF" w:rsidRDefault="00E3029D" w:rsidP="00823FFF">
      <w:pPr>
        <w:spacing w:after="120"/>
      </w:pPr>
      <w:r w:rsidRPr="000D3871">
        <w:rPr>
          <w:rFonts w:cs="Arial"/>
          <w:szCs w:val="22"/>
        </w:rPr>
        <w:t xml:space="preserve">Zpětný zásyp rýhy v tělese komunikace je možné provést pouze dovezeným materiálem (drcené ostrohranné kamenivo, říční štěrkopísek nebo betonový recyklát). </w:t>
      </w:r>
      <w:r w:rsidRPr="000D3871">
        <w:rPr>
          <w:b/>
        </w:rPr>
        <w:t>Zásyp rýhy bude proveden po stávající niveletu vozovky.</w:t>
      </w:r>
      <w:r w:rsidR="0083241C" w:rsidRPr="000D3871">
        <w:t xml:space="preserve"> Před finálním zapravením povrchů bude svrchní vrstva zásypu odtěžena až po pláň a bude nahrazena skladbou dle </w:t>
      </w:r>
      <w:proofErr w:type="gramStart"/>
      <w:r w:rsidR="0083241C" w:rsidRPr="000D3871">
        <w:t>přílohy D.1.1.9</w:t>
      </w:r>
      <w:proofErr w:type="gramEnd"/>
      <w:r w:rsidR="0083241C" w:rsidRPr="000D3871">
        <w:t xml:space="preserve"> „Zapravení povrchů v komunikacích“. Použití a typ zásypového materiálu v komunikaci musí být v souladu s technickými podmínkami stanovenými BKOM a.s.</w:t>
      </w:r>
    </w:p>
    <w:p w:rsidR="00E3029D" w:rsidRPr="000D3871" w:rsidRDefault="00E3029D" w:rsidP="00E3029D">
      <w:pPr>
        <w:rPr>
          <w:rFonts w:cs="Arial"/>
          <w:szCs w:val="22"/>
        </w:rPr>
      </w:pPr>
      <w:r w:rsidRPr="000D3871">
        <w:rPr>
          <w:rFonts w:cs="Arial"/>
          <w:szCs w:val="22"/>
        </w:rPr>
        <w:t>Při provádění prací a při jejich kontrole je třeba dodržovat kvalitativní požadavky Technických podmínek TP 146 vydaných MDS ČR v roce 2001 (Povolování a provádění výkopů a zásypů rýh pro inženýrské sítě ve vozovkách pozemních komunikací).</w:t>
      </w:r>
    </w:p>
    <w:p w:rsidR="00BE1C10" w:rsidRPr="00FA37AC" w:rsidRDefault="00BE1C10" w:rsidP="008E0E29">
      <w:pPr>
        <w:spacing w:after="120"/>
        <w:rPr>
          <w:b/>
          <w:u w:val="single"/>
        </w:rPr>
      </w:pPr>
    </w:p>
    <w:p w:rsidR="00091A39" w:rsidRPr="00FA37AC" w:rsidRDefault="00621CE1" w:rsidP="00473AC5">
      <w:pPr>
        <w:spacing w:after="120"/>
      </w:pPr>
      <w:r w:rsidRPr="00FA37AC">
        <w:rPr>
          <w:b/>
          <w:u w:val="single"/>
        </w:rPr>
        <w:lastRenderedPageBreak/>
        <w:t xml:space="preserve">V </w:t>
      </w:r>
      <w:r w:rsidR="009A7B7E" w:rsidRPr="00FA37AC">
        <w:rPr>
          <w:b/>
          <w:u w:val="single"/>
        </w:rPr>
        <w:t>nezpevněném terénu</w:t>
      </w:r>
      <w:r w:rsidRPr="00FA37AC">
        <w:t xml:space="preserve"> bude sejmuta ornice v tl. </w:t>
      </w:r>
      <w:r w:rsidR="009A7B7E" w:rsidRPr="00FA37AC">
        <w:t>3</w:t>
      </w:r>
      <w:r w:rsidRPr="00FA37AC">
        <w:t>00 mm a uložena na meziskládku – bude použita pro zpětné ohumusování a osetí</w:t>
      </w:r>
      <w:r w:rsidR="00ED013A" w:rsidRPr="00FA37AC">
        <w:t>. Pro zpětný zásyp v místech nezpevněného terénu bude použit výkopek.</w:t>
      </w:r>
      <w:r w:rsidR="00091A39" w:rsidRPr="00FA37AC">
        <w:t xml:space="preserve"> </w:t>
      </w:r>
    </w:p>
    <w:p w:rsidR="00473AC5" w:rsidRPr="00FA37AC" w:rsidRDefault="00ED7957" w:rsidP="006420FB">
      <w:r w:rsidRPr="00FA37AC">
        <w:t>Stavba neklade nároky na zábor zemědělského a lesního půdního fondu.</w:t>
      </w:r>
    </w:p>
    <w:p w:rsidR="00C80125" w:rsidRPr="00FA37AC" w:rsidRDefault="00473AC5" w:rsidP="00C80125">
      <w:pPr>
        <w:rPr>
          <w:rFonts w:cs="Arial"/>
          <w:szCs w:val="22"/>
        </w:rPr>
      </w:pPr>
      <w:r w:rsidRPr="00FA37AC">
        <w:rPr>
          <w:rFonts w:cs="Arial"/>
          <w:szCs w:val="22"/>
        </w:rPr>
        <w:t>Obsyp potrubí bude prováděn po vrstvách 15</w:t>
      </w:r>
      <w:r w:rsidR="006C3B48" w:rsidRPr="00FA37AC">
        <w:rPr>
          <w:rFonts w:cs="Arial"/>
          <w:szCs w:val="22"/>
        </w:rPr>
        <w:t xml:space="preserve">0 mm, přímo nad troubou je hutnění zakázáno (do výšky </w:t>
      </w:r>
      <w:smartTag w:uri="urn:schemas-microsoft-com:office:smarttags" w:element="metricconverter">
        <w:smartTagPr>
          <w:attr w:name="ProductID" w:val="300 mm"/>
        </w:smartTagPr>
        <w:r w:rsidR="006C3B48" w:rsidRPr="00FA37AC">
          <w:rPr>
            <w:rFonts w:cs="Arial"/>
            <w:szCs w:val="22"/>
          </w:rPr>
          <w:t>300 mm</w:t>
        </w:r>
      </w:smartTag>
      <w:r w:rsidR="006C3B48" w:rsidRPr="00FA37AC">
        <w:rPr>
          <w:rFonts w:cs="Arial"/>
          <w:szCs w:val="22"/>
        </w:rPr>
        <w:t xml:space="preserve"> nad troubou). </w:t>
      </w:r>
    </w:p>
    <w:p w:rsidR="00E47A36" w:rsidRPr="00823FFF" w:rsidRDefault="00C80125" w:rsidP="00E47A36">
      <w:r w:rsidRPr="00FA37AC">
        <w:t xml:space="preserve">Před zasypáním výkopu musí být drenážní potrubí na dně výkopu po cca 100m přerušeno a zatěsněno. Na konci bude drenážní potrubí zaslepeno. Rovněž drenážní vrstva na dně výkopu a vrstvy podsypu obsypu a zásypu budou po vzdálenostech cca 100m (vždy v místech přerušení a zatěsnění drenážního potrubí) přerušeny tak, aby netvořily kolektor pro proudění podzemní vody. </w:t>
      </w:r>
    </w:p>
    <w:p w:rsidR="00E47A36" w:rsidRPr="00FA37AC" w:rsidRDefault="00181B82" w:rsidP="00D42FF7">
      <w:pPr>
        <w:pStyle w:val="Nadpis4"/>
      </w:pPr>
      <w:bookmarkStart w:id="33" w:name="_Toc14946934"/>
      <w:r w:rsidRPr="00FA37AC">
        <w:t>M</w:t>
      </w:r>
      <w:r w:rsidR="00091A39" w:rsidRPr="00FA37AC">
        <w:t>anipulace s vytěženým materiálem</w:t>
      </w:r>
      <w:bookmarkEnd w:id="33"/>
      <w:r w:rsidR="00091A39" w:rsidRPr="00FA37AC">
        <w:t xml:space="preserve"> </w:t>
      </w:r>
    </w:p>
    <w:p w:rsidR="00803C86" w:rsidRPr="00FA37AC" w:rsidRDefault="00F4376C" w:rsidP="00BE1C10">
      <w:pPr>
        <w:spacing w:before="120"/>
      </w:pPr>
      <w:r w:rsidRPr="00FA37AC">
        <w:t>Velkou č</w:t>
      </w:r>
      <w:r w:rsidR="00091A39" w:rsidRPr="00FA37AC">
        <w:t xml:space="preserve">ást výkopku lze použít pro zásyp rýhy v nezpevněném terénu. </w:t>
      </w:r>
      <w:r w:rsidR="00624AD1" w:rsidRPr="00FA37AC">
        <w:t>Přebytečná zemina bude vyvezena na povolenou skládku odpadů (deponie) do Černovic - Dufonev (do 1</w:t>
      </w:r>
      <w:r w:rsidR="00D37805" w:rsidRPr="00FA37AC">
        <w:t>5</w:t>
      </w:r>
      <w:r w:rsidR="00624AD1" w:rsidRPr="00FA37AC">
        <w:t xml:space="preserve"> km). Rozebraná svrchní vrstva zpevněných ploch v trase kanalizace bude odvezen rovněž na skládku (deponie) v Černovicích – Dufonev (do 1</w:t>
      </w:r>
      <w:r w:rsidR="00D37805" w:rsidRPr="00FA37AC">
        <w:t>5</w:t>
      </w:r>
      <w:r w:rsidR="00624AD1" w:rsidRPr="00FA37AC">
        <w:t xml:space="preserve"> km) nebo na skládku nebezpečného odpadu do Šlapanic (do 15 km). </w:t>
      </w:r>
      <w:r w:rsidR="00E253F6" w:rsidRPr="00FA37AC">
        <w:t xml:space="preserve">Skrytá ornice bude </w:t>
      </w:r>
      <w:r w:rsidR="009A7A94" w:rsidRPr="00FA37AC">
        <w:t>uložena</w:t>
      </w:r>
      <w:r w:rsidR="00E253F6" w:rsidRPr="00FA37AC">
        <w:t xml:space="preserve"> na mezideponii a zno</w:t>
      </w:r>
      <w:r w:rsidR="005D11DF" w:rsidRPr="00FA37AC">
        <w:t>vu použita.</w:t>
      </w:r>
    </w:p>
    <w:p w:rsidR="005A17E8" w:rsidRPr="00FA37AC" w:rsidRDefault="00181B82" w:rsidP="00D42FF7">
      <w:pPr>
        <w:pStyle w:val="Nadpis4"/>
      </w:pPr>
      <w:bookmarkStart w:id="34" w:name="_Toc14946935"/>
      <w:bookmarkEnd w:id="8"/>
      <w:bookmarkEnd w:id="9"/>
      <w:r w:rsidRPr="00FA37AC">
        <w:t>D</w:t>
      </w:r>
      <w:r w:rsidR="005A17E8" w:rsidRPr="00FA37AC">
        <w:t>no stavební rýhy</w:t>
      </w:r>
      <w:bookmarkEnd w:id="34"/>
    </w:p>
    <w:p w:rsidR="007138B3" w:rsidRPr="00FA37AC" w:rsidRDefault="00B45D83" w:rsidP="006420FB">
      <w:pPr>
        <w:spacing w:before="120"/>
        <w:rPr>
          <w:color w:val="FF0000"/>
        </w:rPr>
      </w:pPr>
      <w:r w:rsidRPr="00FA37AC">
        <w:t>Vzhledem k výskytu podzemní</w:t>
      </w:r>
      <w:r w:rsidR="00F4376C" w:rsidRPr="00FA37AC">
        <w:t xml:space="preserve"> vody</w:t>
      </w:r>
      <w:r w:rsidRPr="00FA37AC">
        <w:t xml:space="preserve"> bude do dna rýhy uložena štěrková drenážní vrstva (zrna 16-32mm), v níž bude uloženo drenážní potrubí DN100 svedené do čerpací jímky situované vždy ve dně výkopu u kanalizační šachty. Na této vrstvě</w:t>
      </w:r>
      <w:r w:rsidR="005A17E8" w:rsidRPr="00FA37AC">
        <w:t xml:space="preserve"> bude provedena vrstva podkladního betonu tl</w:t>
      </w:r>
      <w:r w:rsidR="00ED013A" w:rsidRPr="00FA37AC">
        <w:t xml:space="preserve">. 80 mm, na </w:t>
      </w:r>
      <w:proofErr w:type="gramStart"/>
      <w:r w:rsidR="00ED013A" w:rsidRPr="00FA37AC">
        <w:t>kterou</w:t>
      </w:r>
      <w:proofErr w:type="gramEnd"/>
      <w:r w:rsidR="00ED013A" w:rsidRPr="00FA37AC">
        <w:t xml:space="preserve"> již lze klá</w:t>
      </w:r>
      <w:r w:rsidRPr="00FA37AC">
        <w:t>st pražce.</w:t>
      </w:r>
      <w:r w:rsidR="005A17E8" w:rsidRPr="00FA37AC">
        <w:t xml:space="preserve"> </w:t>
      </w:r>
    </w:p>
    <w:p w:rsidR="005A17E8" w:rsidRPr="00FA37AC" w:rsidRDefault="007138B3" w:rsidP="006420FB">
      <w:pPr>
        <w:spacing w:after="120"/>
      </w:pPr>
      <w:r w:rsidRPr="00FA37AC">
        <w:t>Výkop bude zajištěn tak, aby nedocházelo ke splavování povrchových vod do něj.</w:t>
      </w:r>
    </w:p>
    <w:p w:rsidR="00803C86" w:rsidRPr="00FA37AC" w:rsidRDefault="005E4C38" w:rsidP="00CB3903">
      <w:pPr>
        <w:spacing w:after="120"/>
      </w:pPr>
      <w:r w:rsidRPr="00FA37AC">
        <w:t xml:space="preserve">(Po ukončení prací bude drenážní trouba </w:t>
      </w:r>
      <w:r w:rsidR="00C80125" w:rsidRPr="00FA37AC">
        <w:t xml:space="preserve">po cca 100m přerušena a zatěsněna. Stejně bude učiněno u drenážní vrstvy, podsypů, obsypů a zásypu, které by mohly tvořit pro podzemní vodu kolektor s vyšší </w:t>
      </w:r>
      <w:r w:rsidR="00F865E5" w:rsidRPr="00FA37AC">
        <w:t>propustností</w:t>
      </w:r>
      <w:r w:rsidR="00486E3E" w:rsidRPr="00FA37AC">
        <w:t>,</w:t>
      </w:r>
      <w:r w:rsidR="00C80125" w:rsidRPr="00FA37AC">
        <w:t xml:space="preserve"> než má stávající horninové prostředí.</w:t>
      </w:r>
    </w:p>
    <w:p w:rsidR="005A17E8" w:rsidRPr="00FA37AC" w:rsidRDefault="00181B82" w:rsidP="00D42FF7">
      <w:pPr>
        <w:pStyle w:val="Nadpis4"/>
      </w:pPr>
      <w:bookmarkStart w:id="35" w:name="_Toc14946936"/>
      <w:r w:rsidRPr="00FA37AC">
        <w:t>P</w:t>
      </w:r>
      <w:r w:rsidR="005A17E8" w:rsidRPr="00FA37AC">
        <w:t>ovrchy</w:t>
      </w:r>
      <w:bookmarkEnd w:id="35"/>
    </w:p>
    <w:p w:rsidR="00F4376C" w:rsidRPr="00FA37AC" w:rsidRDefault="005A17E8" w:rsidP="006968DB">
      <w:r w:rsidRPr="00FA37AC">
        <w:t>V místě překopu komunikace za tram</w:t>
      </w:r>
      <w:r w:rsidR="0083025D" w:rsidRPr="00FA37AC">
        <w:t xml:space="preserve">vajovou </w:t>
      </w:r>
      <w:r w:rsidRPr="00FA37AC">
        <w:t xml:space="preserve">smyčkou bude provedena obnova konstrukčních vrstev vozovky dle </w:t>
      </w:r>
      <w:proofErr w:type="gramStart"/>
      <w:r w:rsidRPr="00FA37AC">
        <w:t>přílohy D.1.1.9</w:t>
      </w:r>
      <w:proofErr w:type="gramEnd"/>
      <w:r w:rsidRPr="00FA37AC">
        <w:t xml:space="preserve"> </w:t>
      </w:r>
      <w:r w:rsidR="009969D2" w:rsidRPr="00FA37AC">
        <w:t>„</w:t>
      </w:r>
      <w:r w:rsidRPr="00FA37AC">
        <w:t>Zapravení povrchů</w:t>
      </w:r>
      <w:r w:rsidR="009969D2" w:rsidRPr="00FA37AC">
        <w:t xml:space="preserve"> v komunikaci“</w:t>
      </w:r>
      <w:r w:rsidRPr="00FA37AC">
        <w:t>.</w:t>
      </w:r>
      <w:r w:rsidR="00C21F12" w:rsidRPr="00FA37AC">
        <w:t xml:space="preserve"> Součástí je rovněž i zapravení povrchů v místě zrušených hydrovrtů.</w:t>
      </w:r>
      <w:r w:rsidR="006968DB" w:rsidRPr="00FA37AC">
        <w:t xml:space="preserve"> </w:t>
      </w:r>
      <w:r w:rsidRPr="00FA37AC">
        <w:t>Obnova vozovek bude provedena v souladu s pož</w:t>
      </w:r>
      <w:r w:rsidR="006A1606" w:rsidRPr="00FA37AC">
        <w:t>adavky jejich správce.</w:t>
      </w:r>
      <w:r w:rsidR="00F4376C" w:rsidRPr="00FA37AC">
        <w:t xml:space="preserve"> Způsob odvodnění komunikace nebude realizací projektu dotčen.</w:t>
      </w:r>
    </w:p>
    <w:p w:rsidR="00BB6683" w:rsidRPr="00FA37AC" w:rsidRDefault="0083025D" w:rsidP="006968DB">
      <w:pPr>
        <w:spacing w:before="120"/>
      </w:pPr>
      <w:r w:rsidRPr="00FA37AC">
        <w:t xml:space="preserve">V místě nezpevněného terénu bude výkop zasypán výkopkem a </w:t>
      </w:r>
      <w:r w:rsidR="00527FCC" w:rsidRPr="00FA37AC">
        <w:t>jako svrchní vrstva bude navrácena skrytá ornice v původní mocnosti. Povrchy budou uvedeny do původního stavu</w:t>
      </w:r>
      <w:r w:rsidR="005B2DF7" w:rsidRPr="00FA37AC">
        <w:t xml:space="preserve"> (osetí travním semenem)</w:t>
      </w:r>
      <w:r w:rsidR="00527FCC" w:rsidRPr="00FA37AC">
        <w:t>. V </w:t>
      </w:r>
      <w:r w:rsidR="00283398" w:rsidRPr="00FA37AC">
        <w:t>místech</w:t>
      </w:r>
      <w:r w:rsidR="00527FCC" w:rsidRPr="00FA37AC">
        <w:t xml:space="preserve"> kde je trasa vedena na veřejném prostranství, bude ohumus</w:t>
      </w:r>
      <w:r w:rsidR="006968DB" w:rsidRPr="00FA37AC">
        <w:t>ený povrh osetý travním osevem.</w:t>
      </w:r>
    </w:p>
    <w:p w:rsidR="00BB6683" w:rsidRPr="00FA37AC" w:rsidRDefault="00181B82" w:rsidP="00BB6683">
      <w:pPr>
        <w:pStyle w:val="Nadpis2"/>
      </w:pPr>
      <w:bookmarkStart w:id="36" w:name="_Toc14946937"/>
      <w:r w:rsidRPr="00FA37AC">
        <w:t>Z</w:t>
      </w:r>
      <w:r w:rsidR="00BB6683" w:rsidRPr="00FA37AC">
        <w:t>koušky vodotěsnosti</w:t>
      </w:r>
      <w:bookmarkEnd w:id="36"/>
    </w:p>
    <w:p w:rsidR="009849D4" w:rsidRPr="00FA37AC" w:rsidRDefault="00BB6683" w:rsidP="009849D4">
      <w:pPr>
        <w:rPr>
          <w:rFonts w:cs="Arial"/>
          <w:szCs w:val="24"/>
        </w:rPr>
      </w:pPr>
      <w:r w:rsidRPr="00FA37AC">
        <w:rPr>
          <w:rFonts w:cs="Arial"/>
          <w:szCs w:val="24"/>
        </w:rPr>
        <w:t>Zkoušky vodotěsnosti budou prováděny podle platné ČSN EN 1610 (</w:t>
      </w:r>
      <w:r w:rsidR="009849D4" w:rsidRPr="00FA37AC">
        <w:t>ČSN 75 6909</w:t>
      </w:r>
      <w:r w:rsidRPr="00FA37AC">
        <w:rPr>
          <w:rFonts w:cs="Arial"/>
          <w:szCs w:val="24"/>
        </w:rPr>
        <w:t xml:space="preserve">) - po dokončených úsecích mezi šachtami. </w:t>
      </w:r>
    </w:p>
    <w:p w:rsidR="009849D4" w:rsidRPr="00FA37AC" w:rsidRDefault="009849D4" w:rsidP="009849D4">
      <w:r w:rsidRPr="00FA37AC">
        <w:t xml:space="preserve">Postačující zkušební hladina je min. 1,0m a max. 1,5m nad vrcholem hlavní stoky ve zkušebním úseku délky 50 až 100m včetně šachty. Dokončení stavby znamená u šachet provedení kynety s kameninovým </w:t>
      </w:r>
      <w:r w:rsidR="009969D2" w:rsidRPr="00FA37AC">
        <w:t>žlábkem, prohlídku monolitické</w:t>
      </w:r>
      <w:r w:rsidRPr="00FA37AC">
        <w:t xml:space="preserve"> části kanalizačních šachet se zapravením nebo zainjektováním eventuálních smršťovacích trhlinek větší šířky než 0,2mm. Provedení zkoušky vodotěsnosti bude provedeno před uvedením stoky do provozu. </w:t>
      </w:r>
    </w:p>
    <w:p w:rsidR="001F4C5B" w:rsidRPr="00FA37AC" w:rsidRDefault="00BB6683" w:rsidP="0089430B">
      <w:pPr>
        <w:rPr>
          <w:rFonts w:cs="Arial"/>
          <w:szCs w:val="24"/>
        </w:rPr>
      </w:pPr>
      <w:r w:rsidRPr="00FA37AC">
        <w:rPr>
          <w:rFonts w:cs="Arial"/>
          <w:szCs w:val="24"/>
        </w:rPr>
        <w:t>Po provedení obsypu nebo obetonování potrubí bude provozovatelem kanalizace provedena v</w:t>
      </w:r>
      <w:r w:rsidR="00BE1C10" w:rsidRPr="00FA37AC">
        <w:rPr>
          <w:rFonts w:cs="Arial"/>
          <w:szCs w:val="24"/>
        </w:rPr>
        <w:t xml:space="preserve">izuální kontrola uložení trub. </w:t>
      </w:r>
    </w:p>
    <w:p w:rsidR="0089430B" w:rsidRPr="00FA37AC" w:rsidRDefault="00181B82" w:rsidP="0089430B">
      <w:pPr>
        <w:pStyle w:val="Nadpis2"/>
      </w:pPr>
      <w:bookmarkStart w:id="37" w:name="_Toc14946938"/>
      <w:r w:rsidRPr="00FA37AC">
        <w:lastRenderedPageBreak/>
        <w:t>S</w:t>
      </w:r>
      <w:r w:rsidR="0089430B" w:rsidRPr="00FA37AC">
        <w:t xml:space="preserve">távající </w:t>
      </w:r>
      <w:r w:rsidR="0071699E">
        <w:t xml:space="preserve">veřejná </w:t>
      </w:r>
      <w:r w:rsidR="0089430B" w:rsidRPr="00FA37AC">
        <w:t>kanalizace</w:t>
      </w:r>
      <w:bookmarkEnd w:id="37"/>
    </w:p>
    <w:p w:rsidR="0089430B" w:rsidRDefault="0059154E" w:rsidP="0089430B">
      <w:pPr>
        <w:rPr>
          <w:rFonts w:cs="Arial"/>
          <w:szCs w:val="24"/>
        </w:rPr>
      </w:pPr>
      <w:r w:rsidRPr="00FA37AC">
        <w:rPr>
          <w:rFonts w:cs="Arial"/>
          <w:szCs w:val="24"/>
        </w:rPr>
        <w:t xml:space="preserve">V místě návrhu se nevyskytuje stávající </w:t>
      </w:r>
      <w:r w:rsidR="0071699E">
        <w:rPr>
          <w:rFonts w:cs="Arial"/>
          <w:szCs w:val="24"/>
        </w:rPr>
        <w:t xml:space="preserve">veřejná </w:t>
      </w:r>
      <w:r w:rsidRPr="00FA37AC">
        <w:rPr>
          <w:rFonts w:cs="Arial"/>
          <w:szCs w:val="24"/>
        </w:rPr>
        <w:t>kanalizace. Jediné místo</w:t>
      </w:r>
      <w:r w:rsidR="006968DB" w:rsidRPr="00FA37AC">
        <w:rPr>
          <w:rFonts w:cs="Arial"/>
          <w:szCs w:val="24"/>
        </w:rPr>
        <w:t>,</w:t>
      </w:r>
      <w:r w:rsidRPr="00FA37AC">
        <w:rPr>
          <w:rFonts w:cs="Arial"/>
          <w:szCs w:val="24"/>
        </w:rPr>
        <w:t xml:space="preserve"> kde se stavba dotkne stávající kanalizace</w:t>
      </w:r>
      <w:r w:rsidR="0086344E" w:rsidRPr="00FA37AC">
        <w:rPr>
          <w:rFonts w:cs="Arial"/>
          <w:szCs w:val="24"/>
        </w:rPr>
        <w:t>,</w:t>
      </w:r>
      <w:r w:rsidRPr="00FA37AC">
        <w:rPr>
          <w:rFonts w:cs="Arial"/>
          <w:szCs w:val="24"/>
        </w:rPr>
        <w:t xml:space="preserve"> je šachta v místě napojení na </w:t>
      </w:r>
      <w:r w:rsidR="000079C4" w:rsidRPr="00FA37AC">
        <w:rPr>
          <w:rFonts w:cs="Arial"/>
          <w:szCs w:val="24"/>
        </w:rPr>
        <w:t>1. etapu</w:t>
      </w:r>
      <w:r w:rsidRPr="00FA37AC">
        <w:rPr>
          <w:rFonts w:cs="Arial"/>
          <w:szCs w:val="24"/>
        </w:rPr>
        <w:t xml:space="preserve"> kanalizac</w:t>
      </w:r>
      <w:r w:rsidR="000079C4" w:rsidRPr="00FA37AC">
        <w:rPr>
          <w:rFonts w:cs="Arial"/>
          <w:szCs w:val="24"/>
        </w:rPr>
        <w:t>e</w:t>
      </w:r>
      <w:r w:rsidRPr="00FA37AC">
        <w:rPr>
          <w:rFonts w:cs="Arial"/>
          <w:szCs w:val="24"/>
        </w:rPr>
        <w:t>. Napojení proběhne za provozu.</w:t>
      </w:r>
    </w:p>
    <w:p w:rsidR="0071699E" w:rsidRPr="00823FFF" w:rsidRDefault="0071699E" w:rsidP="0089430B">
      <w:r>
        <w:t>U některých nemovitostí bylo majiteli deklarováno, že zahradou vedou dešťové svody zaústěné do řeky. V tomto případě byla jejich předpokládaná trasa zakreslena do situace a podélného profilu. Je pravděpodobné, že i od některých dalších nemovitostí jsou pod povrchem položeny dešťové svody zaústěné do řeky Svitavy. Polohy ani existence těchto svodů však nejsou známy. V tomto případě se nejedná o veřejnou kanalizaci a vzhledem k tomu, že v době projekčních prací, nebyly známy informace o existenci těchto svodů, bude nutné kolizní místa řešit individuálně ve chvíli zjištění kolize.</w:t>
      </w:r>
    </w:p>
    <w:p w:rsidR="0089430B" w:rsidRPr="00FA37AC" w:rsidRDefault="00181B82" w:rsidP="0089430B">
      <w:pPr>
        <w:pStyle w:val="Nadpis2"/>
      </w:pPr>
      <w:bookmarkStart w:id="38" w:name="_Toc14946939"/>
      <w:r w:rsidRPr="00FA37AC">
        <w:t>S</w:t>
      </w:r>
      <w:r w:rsidR="0089430B" w:rsidRPr="00FA37AC">
        <w:t>távající inženýrské sítě</w:t>
      </w:r>
      <w:bookmarkEnd w:id="38"/>
    </w:p>
    <w:p w:rsidR="00335E14" w:rsidRPr="00FA37AC" w:rsidRDefault="00335E14" w:rsidP="00335E14">
      <w:pPr>
        <w:spacing w:after="80"/>
        <w:rPr>
          <w:rFonts w:cs="Arial"/>
          <w:szCs w:val="22"/>
        </w:rPr>
      </w:pPr>
      <w:r w:rsidRPr="00FA37AC">
        <w:rPr>
          <w:rFonts w:cs="Arial"/>
          <w:szCs w:val="22"/>
        </w:rPr>
        <w:t>Inženýrské sítě, jejichž poloha byla v době zpracování projektové dokumentace (201</w:t>
      </w:r>
      <w:r w:rsidR="00602943" w:rsidRPr="00FA37AC">
        <w:rPr>
          <w:rFonts w:cs="Arial"/>
          <w:szCs w:val="22"/>
        </w:rPr>
        <w:t>8</w:t>
      </w:r>
      <w:r w:rsidRPr="00FA37AC">
        <w:rPr>
          <w:rFonts w:cs="Arial"/>
          <w:szCs w:val="22"/>
        </w:rPr>
        <w:t>) známa jsou situačně zakresleny dle podkladů jednotlivých správců v situacích. Křížení těchto inženýrských sítí je zakresleno rovněž v podélném profilu navrhované stoky. Před zahájením stavby je zhotovitel stavby povinen nechat všechna podzemní vedení (včetně jejich přípojek, napájecích, ovládacích a signalizačních kabelů, uzemnění a prvků protikorozní ochrany) vytyčit jejich správci. V případě pochybností je nutné jejich polohu ověřit ručně kopanými sondami. Dodavatel stavby je povinen respektovat vyjádření jednotlivých správců a majitelů inženýrských sítí doložená v dokumentaci pro stavební povolení a ve vodohospodářském rozhodnutí. Dodavatel je povinen respektovat i existenci a podmínky práce v ochranných pásmech všech nadzemních sdělovacích a silových vedení, která nejsou zakresleny v PD.</w:t>
      </w:r>
    </w:p>
    <w:p w:rsidR="000C31B4" w:rsidRPr="00FA37AC" w:rsidRDefault="000C31B4" w:rsidP="000C31B4">
      <w:pPr>
        <w:spacing w:before="120" w:after="120"/>
      </w:pPr>
      <w:r w:rsidRPr="00FA37AC">
        <w:t>Inženýrské sítě zasažené výkopem pro kanalizaci a jejich přípojky budou během stavby zajištěny proti posunu a poškození. Křižující podzemní inženýrské sítě budou během pokládky kanalizace a vodovodu a jejich přípojek vyvěšeny a p</w:t>
      </w:r>
      <w:r w:rsidRPr="00FA37AC">
        <w:rPr>
          <w:rFonts w:cs="Arial"/>
        </w:rPr>
        <w:t xml:space="preserve">o dokončení stavby budou uloženy podle jejich původního uložení a požadavků jednotlivých majitelů a správců (viz vyjádření k dokumentaci pro územní rozhodnutí). Sloupy veřejného osvětlení a stožáry trolejového vedení, které se </w:t>
      </w:r>
      <w:proofErr w:type="gramStart"/>
      <w:r w:rsidRPr="00FA37AC">
        <w:rPr>
          <w:rFonts w:cs="Arial"/>
        </w:rPr>
        <w:t>nacházejí</w:t>
      </w:r>
      <w:proofErr w:type="gramEnd"/>
      <w:r w:rsidRPr="00FA37AC">
        <w:rPr>
          <w:rFonts w:cs="Arial"/>
        </w:rPr>
        <w:t xml:space="preserve"> v blízkosti výkopů </w:t>
      </w:r>
      <w:proofErr w:type="gramStart"/>
      <w:r w:rsidRPr="00FA37AC">
        <w:rPr>
          <w:rFonts w:cs="Arial"/>
        </w:rPr>
        <w:t>je</w:t>
      </w:r>
      <w:proofErr w:type="gramEnd"/>
      <w:r w:rsidRPr="00FA37AC">
        <w:rPr>
          <w:rFonts w:cs="Arial"/>
        </w:rPr>
        <w:t xml:space="preserve"> nutné staticky zajistit!</w:t>
      </w:r>
    </w:p>
    <w:p w:rsidR="009056B1" w:rsidRPr="00FA37AC" w:rsidRDefault="00335E14" w:rsidP="009C732C">
      <w:pPr>
        <w:pStyle w:val="HDPOdstavec"/>
        <w:spacing w:before="120"/>
        <w:ind w:firstLine="0"/>
      </w:pPr>
      <w:r w:rsidRPr="00FA37AC">
        <w:t>V předmětném území se vyskytují následující podzemní a nadzemní sítě těchto organizací:</w:t>
      </w:r>
    </w:p>
    <w:p w:rsidR="00B742F2" w:rsidRPr="00FA37AC" w:rsidRDefault="00B742F2" w:rsidP="00E30675">
      <w:pPr>
        <w:pStyle w:val="Odstavecseseznamem"/>
        <w:numPr>
          <w:ilvl w:val="0"/>
          <w:numId w:val="6"/>
        </w:numPr>
      </w:pPr>
      <w:r w:rsidRPr="00FA37AC">
        <w:t>Brněnské vodárny a kanalizace, a.s.</w:t>
      </w:r>
      <w:r w:rsidRPr="00FA37AC">
        <w:tab/>
        <w:t>Hybešova 254/16, 657 33 Brno</w:t>
      </w:r>
    </w:p>
    <w:p w:rsidR="00B742F2" w:rsidRPr="00FA37AC" w:rsidRDefault="00B742F2" w:rsidP="00E30675">
      <w:pPr>
        <w:pStyle w:val="Odstavecseseznamem"/>
        <w:numPr>
          <w:ilvl w:val="0"/>
          <w:numId w:val="6"/>
        </w:numPr>
      </w:pPr>
      <w:r w:rsidRPr="00FA37AC">
        <w:t>Brněnské komunikace a.s.</w:t>
      </w:r>
      <w:r w:rsidRPr="00FA37AC">
        <w:tab/>
      </w:r>
      <w:r w:rsidRPr="00FA37AC">
        <w:tab/>
        <w:t>Renneská 1a, 657 68 Brno</w:t>
      </w:r>
    </w:p>
    <w:p w:rsidR="00B742F2" w:rsidRPr="00FA37AC" w:rsidRDefault="00B742F2" w:rsidP="00E30675">
      <w:pPr>
        <w:pStyle w:val="Odstavecseseznamem"/>
        <w:numPr>
          <w:ilvl w:val="0"/>
          <w:numId w:val="6"/>
        </w:numPr>
      </w:pPr>
      <w:r w:rsidRPr="00FA37AC">
        <w:t>ČD - Telematika a.s.</w:t>
      </w:r>
      <w:r w:rsidRPr="00FA37AC">
        <w:tab/>
      </w:r>
      <w:r w:rsidRPr="00FA37AC">
        <w:tab/>
      </w:r>
      <w:r w:rsidRPr="00FA37AC">
        <w:tab/>
        <w:t>Nezamyslova 20a, 615 00 Brno</w:t>
      </w:r>
    </w:p>
    <w:p w:rsidR="00B742F2" w:rsidRPr="00FA37AC" w:rsidRDefault="00B742F2" w:rsidP="00E30675">
      <w:pPr>
        <w:pStyle w:val="Odstavecseseznamem"/>
        <w:numPr>
          <w:ilvl w:val="0"/>
          <w:numId w:val="6"/>
        </w:numPr>
      </w:pPr>
      <w:r w:rsidRPr="00FA37AC">
        <w:t>Dopravní podnik města Brna, a.s.</w:t>
      </w:r>
      <w:r w:rsidRPr="00FA37AC">
        <w:tab/>
        <w:t>Hlinky 151, 656 46 Brno</w:t>
      </w:r>
    </w:p>
    <w:p w:rsidR="00B742F2" w:rsidRPr="00FA37AC" w:rsidRDefault="00B742F2" w:rsidP="00E30675">
      <w:pPr>
        <w:pStyle w:val="Odstavecseseznamem"/>
        <w:numPr>
          <w:ilvl w:val="0"/>
          <w:numId w:val="6"/>
        </w:numPr>
      </w:pPr>
      <w:r w:rsidRPr="00FA37AC">
        <w:t xml:space="preserve">EON ČR, </w:t>
      </w:r>
      <w:r w:rsidR="00893AFE" w:rsidRPr="00FA37AC">
        <w:t>spol. s</w:t>
      </w:r>
      <w:r w:rsidRPr="00FA37AC">
        <w:t xml:space="preserve"> r.</w:t>
      </w:r>
      <w:proofErr w:type="gramStart"/>
      <w:r w:rsidRPr="00FA37AC">
        <w:t>o.</w:t>
      </w:r>
      <w:r w:rsidRPr="00FA37AC">
        <w:tab/>
      </w:r>
      <w:r w:rsidRPr="00FA37AC">
        <w:tab/>
      </w:r>
      <w:r w:rsidRPr="00FA37AC">
        <w:tab/>
        <w:t>F.A.</w:t>
      </w:r>
      <w:proofErr w:type="gramEnd"/>
      <w:r w:rsidRPr="00FA37AC">
        <w:t xml:space="preserve">Gerstnera 2151/6, 370 49 </w:t>
      </w:r>
      <w:r w:rsidR="00893AFE" w:rsidRPr="00FA37AC">
        <w:t>Č. Budějovice</w:t>
      </w:r>
    </w:p>
    <w:p w:rsidR="00B742F2" w:rsidRPr="00FA37AC" w:rsidRDefault="00B742F2" w:rsidP="00E30675">
      <w:pPr>
        <w:pStyle w:val="Odstavecseseznamem"/>
        <w:numPr>
          <w:ilvl w:val="0"/>
          <w:numId w:val="6"/>
        </w:numPr>
      </w:pPr>
      <w:r w:rsidRPr="00FA37AC">
        <w:t>Jihomoravská plynárenská, a.s.</w:t>
      </w:r>
      <w:r w:rsidRPr="00FA37AC">
        <w:tab/>
      </w:r>
      <w:r w:rsidRPr="00FA37AC">
        <w:tab/>
        <w:t>Plynárenská 1, 657 02 Brno</w:t>
      </w:r>
    </w:p>
    <w:p w:rsidR="00B742F2" w:rsidRPr="00FA37AC" w:rsidRDefault="00B742F2" w:rsidP="00E30675">
      <w:pPr>
        <w:pStyle w:val="Odstavecseseznamem"/>
        <w:numPr>
          <w:ilvl w:val="0"/>
          <w:numId w:val="6"/>
        </w:numPr>
      </w:pPr>
      <w:r w:rsidRPr="00FA37AC">
        <w:t>Technické sítě Brno, a.s.</w:t>
      </w:r>
      <w:r w:rsidRPr="00FA37AC">
        <w:tab/>
      </w:r>
      <w:r w:rsidRPr="00FA37AC">
        <w:tab/>
        <w:t>Barvířská 5, 602 00 Brno</w:t>
      </w:r>
    </w:p>
    <w:p w:rsidR="00B742F2" w:rsidRPr="00FA37AC" w:rsidRDefault="00B742F2" w:rsidP="00E30675">
      <w:pPr>
        <w:pStyle w:val="Odstavecseseznamem"/>
        <w:numPr>
          <w:ilvl w:val="0"/>
          <w:numId w:val="6"/>
        </w:numPr>
      </w:pPr>
      <w:r w:rsidRPr="00FA37AC">
        <w:t>Telefonica O2 Czech Republic, a.s.</w:t>
      </w:r>
      <w:r w:rsidRPr="00FA37AC">
        <w:tab/>
        <w:t>Za Brumlovkou 266/2, 140 22 Praha 4</w:t>
      </w:r>
    </w:p>
    <w:p w:rsidR="00B742F2" w:rsidRDefault="00B742F2" w:rsidP="00E30675">
      <w:pPr>
        <w:pStyle w:val="Odstavecseseznamem"/>
        <w:numPr>
          <w:ilvl w:val="0"/>
          <w:numId w:val="6"/>
        </w:numPr>
      </w:pPr>
      <w:r w:rsidRPr="00FA37AC">
        <w:t>UPC Česká republika, a.s., divize Jih</w:t>
      </w:r>
      <w:r w:rsidRPr="00FA37AC">
        <w:tab/>
        <w:t>Bzenecká 2,628 00 Brno</w:t>
      </w:r>
    </w:p>
    <w:p w:rsidR="00425C2C" w:rsidRPr="00FA37AC" w:rsidRDefault="00425C2C" w:rsidP="00E30675">
      <w:pPr>
        <w:pStyle w:val="Odstavecseseznamem"/>
        <w:numPr>
          <w:ilvl w:val="0"/>
          <w:numId w:val="6"/>
        </w:numPr>
      </w:pPr>
      <w:r>
        <w:t>Možné dešťové svody s neznámou polohou v zahradách jednotlivých majitelů</w:t>
      </w:r>
    </w:p>
    <w:p w:rsidR="0089430B" w:rsidRPr="00FA37AC" w:rsidRDefault="00181B82" w:rsidP="0089430B">
      <w:pPr>
        <w:pStyle w:val="Nadpis2"/>
      </w:pPr>
      <w:bookmarkStart w:id="39" w:name="_Toc14946940"/>
      <w:r w:rsidRPr="00FA37AC">
        <w:t>S</w:t>
      </w:r>
      <w:r w:rsidR="0089430B" w:rsidRPr="00FA37AC">
        <w:t>ouvisející investice</w:t>
      </w:r>
      <w:bookmarkEnd w:id="39"/>
    </w:p>
    <w:p w:rsidR="00555D9F" w:rsidRPr="00FA37AC" w:rsidRDefault="005641D0" w:rsidP="00E30675">
      <w:pPr>
        <w:pStyle w:val="Odstavecseseznamem"/>
        <w:numPr>
          <w:ilvl w:val="0"/>
          <w:numId w:val="7"/>
        </w:numPr>
        <w:autoSpaceDE w:val="0"/>
        <w:autoSpaceDN w:val="0"/>
        <w:adjustRightInd w:val="0"/>
        <w:spacing w:before="120"/>
        <w:rPr>
          <w:rFonts w:cs="Arial"/>
          <w:bCs/>
        </w:rPr>
      </w:pPr>
      <w:r w:rsidRPr="00FA37AC">
        <w:rPr>
          <w:rFonts w:cs="Arial"/>
        </w:rPr>
        <w:t>Rekonstrukce tramvajové smyčky Obřanská, DUR (Argema,</w:t>
      </w:r>
      <w:r w:rsidRPr="00FA37AC">
        <w:rPr>
          <w:rFonts w:cs="Arial"/>
          <w:bCs/>
        </w:rPr>
        <w:t xml:space="preserve"> </w:t>
      </w:r>
      <w:r w:rsidR="00893AFE" w:rsidRPr="00FA37AC">
        <w:rPr>
          <w:rFonts w:cs="Arial"/>
          <w:bCs/>
        </w:rPr>
        <w:t>spol.</w:t>
      </w:r>
      <w:r w:rsidRPr="00FA37AC">
        <w:rPr>
          <w:rFonts w:cs="Arial"/>
          <w:bCs/>
        </w:rPr>
        <w:t xml:space="preserve"> s r.o.</w:t>
      </w:r>
      <w:r w:rsidRPr="00FA37AC">
        <w:rPr>
          <w:rFonts w:cs="Arial"/>
        </w:rPr>
        <w:t xml:space="preserve"> 2013)</w:t>
      </w:r>
    </w:p>
    <w:p w:rsidR="005641D0" w:rsidRPr="00FA37AC" w:rsidRDefault="005641D0" w:rsidP="00E30675">
      <w:pPr>
        <w:pStyle w:val="Odstavecseseznamem"/>
        <w:numPr>
          <w:ilvl w:val="0"/>
          <w:numId w:val="7"/>
        </w:numPr>
        <w:spacing w:before="120"/>
        <w:jc w:val="left"/>
        <w:rPr>
          <w:rFonts w:cs="Arial"/>
          <w:bCs/>
        </w:rPr>
      </w:pPr>
      <w:r w:rsidRPr="00FA37AC">
        <w:rPr>
          <w:rFonts w:cs="Arial"/>
          <w:bCs/>
        </w:rPr>
        <w:t xml:space="preserve">Brno, Obřany – stoková síť v ulicích Hradiska a Mlýnské nábřeží (Provo </w:t>
      </w:r>
      <w:r w:rsidR="00893AFE" w:rsidRPr="00FA37AC">
        <w:rPr>
          <w:rFonts w:cs="Arial"/>
          <w:bCs/>
        </w:rPr>
        <w:t>spol.</w:t>
      </w:r>
      <w:r w:rsidRPr="00FA37AC">
        <w:rPr>
          <w:rFonts w:cs="Arial"/>
          <w:bCs/>
        </w:rPr>
        <w:t xml:space="preserve"> s r.o.)</w:t>
      </w:r>
    </w:p>
    <w:p w:rsidR="00555D9F" w:rsidRPr="00FA37AC" w:rsidRDefault="00555D9F" w:rsidP="00AA6484">
      <w:pPr>
        <w:pStyle w:val="Odstavecseseznamem"/>
        <w:spacing w:before="120"/>
        <w:jc w:val="left"/>
        <w:rPr>
          <w:rFonts w:cs="Arial"/>
          <w:bCs/>
        </w:rPr>
      </w:pPr>
      <w:r w:rsidRPr="00FA37AC">
        <w:rPr>
          <w:rFonts w:cs="Arial"/>
          <w:bCs/>
        </w:rPr>
        <w:t>S touto investicí je</w:t>
      </w:r>
      <w:r w:rsidR="00AA6484" w:rsidRPr="00FA37AC">
        <w:rPr>
          <w:rFonts w:cs="Arial"/>
          <w:bCs/>
        </w:rPr>
        <w:t xml:space="preserve"> do budoucna</w:t>
      </w:r>
      <w:r w:rsidRPr="00FA37AC">
        <w:rPr>
          <w:rFonts w:cs="Arial"/>
          <w:bCs/>
        </w:rPr>
        <w:t xml:space="preserve"> uvažováno </w:t>
      </w:r>
      <w:r w:rsidR="00AA6484" w:rsidRPr="00FA37AC">
        <w:rPr>
          <w:rFonts w:cs="Arial"/>
          <w:bCs/>
        </w:rPr>
        <w:t>na</w:t>
      </w:r>
      <w:r w:rsidRPr="00FA37AC">
        <w:rPr>
          <w:rFonts w:cs="Arial"/>
          <w:bCs/>
        </w:rPr>
        <w:t xml:space="preserve"> pravém břehu řeky Svitavy. </w:t>
      </w:r>
      <w:r w:rsidR="00AA6484" w:rsidRPr="00FA37AC">
        <w:rPr>
          <w:rFonts w:cs="Arial"/>
          <w:bCs/>
        </w:rPr>
        <w:t>Počítá se s napojením této investice do stoky „A“ do nejbližší kanalizační šachty na akci Babická.</w:t>
      </w:r>
    </w:p>
    <w:p w:rsidR="005641D0" w:rsidRPr="00FA37AC" w:rsidRDefault="005641D0" w:rsidP="00E30675">
      <w:pPr>
        <w:pStyle w:val="Odstavecseseznamem"/>
        <w:numPr>
          <w:ilvl w:val="0"/>
          <w:numId w:val="7"/>
        </w:numPr>
        <w:spacing w:before="120"/>
        <w:jc w:val="left"/>
        <w:rPr>
          <w:rFonts w:cs="Arial"/>
          <w:bCs/>
        </w:rPr>
      </w:pPr>
      <w:r w:rsidRPr="00FA37AC">
        <w:rPr>
          <w:rFonts w:cs="Arial"/>
          <w:bCs/>
        </w:rPr>
        <w:t>Brno, Babická - výst</w:t>
      </w:r>
      <w:r w:rsidR="00602943" w:rsidRPr="00FA37AC">
        <w:rPr>
          <w:rFonts w:cs="Arial"/>
          <w:bCs/>
        </w:rPr>
        <w:t>avba splaškové kanalizace 1</w:t>
      </w:r>
      <w:r w:rsidRPr="00FA37AC">
        <w:rPr>
          <w:rFonts w:cs="Arial"/>
          <w:bCs/>
        </w:rPr>
        <w:t>. etapa</w:t>
      </w:r>
    </w:p>
    <w:p w:rsidR="00967A29" w:rsidRPr="00FA37AC" w:rsidRDefault="00967A29" w:rsidP="0089430B">
      <w:pPr>
        <w:rPr>
          <w:color w:val="FF0000"/>
        </w:rPr>
      </w:pPr>
    </w:p>
    <w:p w:rsidR="00967A29" w:rsidRPr="00FA37AC" w:rsidRDefault="00967A29" w:rsidP="0089430B">
      <w:r w:rsidRPr="00FA37AC">
        <w:lastRenderedPageBreak/>
        <w:t>Vzhledem k charakteru stavby se archeologické nálezy nepředpokládají, investor je však povinen uzavřít před zahájením prací smlouvu s institucí oprávněnou k provádění archeologických výzkumů.</w:t>
      </w:r>
    </w:p>
    <w:p w:rsidR="008450FA" w:rsidRPr="00FA37AC" w:rsidRDefault="00181B82" w:rsidP="008450FA">
      <w:pPr>
        <w:pStyle w:val="Nadpis2"/>
      </w:pPr>
      <w:bookmarkStart w:id="40" w:name="_Toc14946941"/>
      <w:r w:rsidRPr="00FA37AC">
        <w:t>P</w:t>
      </w:r>
      <w:r w:rsidR="0089430B" w:rsidRPr="00FA37AC">
        <w:t>řeložky inženýrských sítí</w:t>
      </w:r>
      <w:bookmarkEnd w:id="40"/>
    </w:p>
    <w:p w:rsidR="000A65F6" w:rsidRPr="00FA37AC" w:rsidRDefault="004C411F" w:rsidP="000A65F6">
      <w:r w:rsidRPr="00FA37AC">
        <w:t>Na 2. a 3. etapě není s přeložkam</w:t>
      </w:r>
      <w:r w:rsidR="002D1E70">
        <w:t>i</w:t>
      </w:r>
      <w:r w:rsidRPr="00FA37AC">
        <w:t xml:space="preserve"> počítáno.</w:t>
      </w:r>
      <w:r w:rsidR="00425C2C">
        <w:t xml:space="preserve"> Pokud nastane kolize </w:t>
      </w:r>
      <w:r w:rsidR="008857FC">
        <w:t xml:space="preserve">v některé ze zahrad </w:t>
      </w:r>
      <w:r w:rsidR="00425C2C">
        <w:t>s</w:t>
      </w:r>
      <w:r w:rsidR="008857FC">
        <w:t> některým z dešťových svodů, jejichž polohy a přítomnost jsou v době návrhu neznámé, bude nutno tuto situaci řešit individuálně na místě.</w:t>
      </w:r>
    </w:p>
    <w:p w:rsidR="0089430B" w:rsidRPr="00FA37AC" w:rsidRDefault="00181B82" w:rsidP="0089430B">
      <w:pPr>
        <w:pStyle w:val="Nadpis2"/>
      </w:pPr>
      <w:bookmarkStart w:id="41" w:name="_Toc14946942"/>
      <w:r w:rsidRPr="00FA37AC">
        <w:t>V</w:t>
      </w:r>
      <w:r w:rsidR="0089430B" w:rsidRPr="00FA37AC">
        <w:t>eřejná zeleň</w:t>
      </w:r>
      <w:bookmarkEnd w:id="41"/>
    </w:p>
    <w:p w:rsidR="008450FA" w:rsidRPr="00FA37AC" w:rsidRDefault="004C411F" w:rsidP="008450FA">
      <w:r w:rsidRPr="00FA37AC">
        <w:t xml:space="preserve"> Vzhledem k tomu, že převážná část trasy kanalizace je navržena v zahradách, dojde při realizaci nové kanalizace </w:t>
      </w:r>
      <w:r w:rsidR="008450FA" w:rsidRPr="00FA37AC">
        <w:t>ke kácení vzrostlé zeleně. Stromy poblíž trasy kanalizace</w:t>
      </w:r>
      <w:r w:rsidRPr="00FA37AC">
        <w:t xml:space="preserve">, kterých se kácení </w:t>
      </w:r>
      <w:proofErr w:type="gramStart"/>
      <w:r w:rsidRPr="00FA37AC">
        <w:t>nedotkne</w:t>
      </w:r>
      <w:r w:rsidR="008450FA" w:rsidRPr="00FA37AC">
        <w:t xml:space="preserve"> budou</w:t>
      </w:r>
      <w:proofErr w:type="gramEnd"/>
      <w:r w:rsidR="008450FA" w:rsidRPr="00FA37AC">
        <w:t xml:space="preserve"> v obvodu staveniště chráněny deštěním do výšky min. 2 m. Ochranné deštění bude provedeno bez poškození stromu a vůči kmenu bude vypolštářováno. Nesmí být nasazeno bezprostředně na kořenové náběhy. Koruny stromů budou chráněny před poškozením stavebními mechanismy.</w:t>
      </w:r>
      <w:r w:rsidR="00823FFF">
        <w:t xml:space="preserve"> </w:t>
      </w:r>
      <w:r w:rsidR="008450FA" w:rsidRPr="00FA37AC">
        <w:t>Při hloubení výkopů nesmí být přerušeny kořeny o průměru větším než 3 cm. Případná poranění je nutné ošetřit. Kořeny je nutné chránit před vysycháním a před účinky mrazu. Výkopy v blízkosti kořenů budou prováděny ručně.</w:t>
      </w:r>
    </w:p>
    <w:p w:rsidR="0089430B" w:rsidRPr="00FA37AC" w:rsidRDefault="008450FA" w:rsidP="0089430B">
      <w:r w:rsidRPr="00FA37AC">
        <w:t xml:space="preserve">V kořenové zóně stromů nebude provedena žádná navážka, ani zde nebude skladován žádný stavební ani jiný materiál. </w:t>
      </w:r>
    </w:p>
    <w:p w:rsidR="00C10E7D" w:rsidRPr="00FA37AC" w:rsidRDefault="00181B82" w:rsidP="00C10E7D">
      <w:pPr>
        <w:pStyle w:val="Nadpis1"/>
        <w:numPr>
          <w:ilvl w:val="0"/>
          <w:numId w:val="1"/>
        </w:numPr>
        <w:tabs>
          <w:tab w:val="num" w:pos="360"/>
        </w:tabs>
        <w:ind w:left="357" w:hanging="357"/>
      </w:pPr>
      <w:bookmarkStart w:id="42" w:name="_Toc14946943"/>
      <w:r w:rsidRPr="00FA37AC">
        <w:t>Z</w:t>
      </w:r>
      <w:r w:rsidR="0089430B" w:rsidRPr="00FA37AC">
        <w:t>ávěr</w:t>
      </w:r>
      <w:bookmarkEnd w:id="42"/>
    </w:p>
    <w:p w:rsidR="00611B45" w:rsidRPr="00FA37AC" w:rsidRDefault="00611B45" w:rsidP="00611B45">
      <w:r w:rsidRPr="00FA37AC">
        <w:t xml:space="preserve">Při stavbě je zhotovitel povinen respektovat veškeré související předpisy a technické normy ČSN, ČSN EN a TNV v platném znění. Pokud se během stavby vyskytnou nejasnosti či změny oproti předložené projektové dokumentaci je zhotovitel povinen neprodleně informovat projektanta a investora, a vyžádat si jeho stanovisko. Nedílnou součástí projektové dokumentace jsou rovněž vyjádření a stanoviska dotčených organizací a orgánů státní správy a účastníků stavebního řízení vydaná k dokumentaci pro </w:t>
      </w:r>
      <w:r w:rsidR="003F3473" w:rsidRPr="00FA37AC">
        <w:t>společné</w:t>
      </w:r>
      <w:r w:rsidRPr="00FA37AC">
        <w:t xml:space="preserve"> povolení, které je nutno při stavbě respektovat a řídit se jejich požadavky – pokud ve vydaném stavebním povolení není uvedeno jinak nebo pokud nebude změna odsouhlasena projektantem, investorem a stavebním dozorem.</w:t>
      </w:r>
      <w:r w:rsidR="00823FFF">
        <w:t xml:space="preserve"> </w:t>
      </w:r>
      <w:r w:rsidRPr="00FA37AC">
        <w:t>Před zahájením vlastní stavby je zhotovitel stavby povinen zajistit vytýčení veškerých stávajících inženýrských sítí včetně všech inženýrských sítí</w:t>
      </w:r>
      <w:r w:rsidR="00D6544A" w:rsidRPr="00FA37AC">
        <w:t>,</w:t>
      </w:r>
      <w:r w:rsidRPr="00FA37AC">
        <w:t xml:space="preserve"> které nebyly v době zpracování projektové dokumentace známy a nejsou zakresleny v situaci nebo nebyly správci k zakreslení poskytnuty, aby nedošlo k jejich poškození.</w:t>
      </w:r>
    </w:p>
    <w:p w:rsidR="00611B45" w:rsidRPr="00FA37AC" w:rsidRDefault="00611B45" w:rsidP="00611B45">
      <w:r w:rsidRPr="00FA37AC">
        <w:t>Zhotovitel je rovněž před vlastní stavbou povinen ověřit stávající výškové a polohopisné poměry, včetně dalších údajů, které jsou požadovány v projektové dokumentaci a ve stanoviscích přiložených v dokladové části PD.</w:t>
      </w:r>
    </w:p>
    <w:p w:rsidR="00611B45" w:rsidRPr="00FA37AC" w:rsidRDefault="00611B45" w:rsidP="00611B45">
      <w:r w:rsidRPr="00FA37AC">
        <w:t>Po celou dobu stavby musí být ke všem nemovitostem zajištěn alespoň provizorní příjezd pro vozidla záchranné služby první pomoci, komunálních služeb a požární vozidla. Případné nutné zúžení průjezdného pruhu na šířku menší než 3,5m, je nutno před vlastní stavbou projednat s Hasičským záchranným sborem města Brna.</w:t>
      </w:r>
    </w:p>
    <w:p w:rsidR="00611B45" w:rsidRPr="00FA37AC" w:rsidRDefault="00611B45" w:rsidP="00611B45">
      <w:r w:rsidRPr="00FA37AC">
        <w:t>Zhotovitel stavby je dále povinen za spolupráce investora dohodnout s maj</w:t>
      </w:r>
      <w:r w:rsidR="00D6544A" w:rsidRPr="00FA37AC">
        <w:t xml:space="preserve">iteli jednotlivých nemovitostí </w:t>
      </w:r>
      <w:r w:rsidRPr="00FA37AC">
        <w:t>systém zásobování a oznamovat jim předem termín zahájení a ukončení realizace jednotlivých úseků kanalizace, které se dotčených provozoven týkají.</w:t>
      </w:r>
    </w:p>
    <w:p w:rsidR="00611B45" w:rsidRPr="00FA37AC" w:rsidRDefault="00611B45" w:rsidP="00611B45">
      <w:r w:rsidRPr="00FA37AC">
        <w:t xml:space="preserve">Součástí předání a převzetí stavby bude doklad o vykonání zkoušek vodotěsnosti, zkoušek hutnění, vyhodnocení kamerového průzkumu, geodetické zaměření provedeného díla, dokumentace skutečného provedení stavby - zejména situační geodetické zaměření tras skutečného situování šachet (v souřadnicích S-JTSK a výškovém systému BPV, s popisem jednotlivých úseků - profil, sklon a délka úseků, zakreslením křížených podzemních sítí a zakreslením situování jednotlivých přípojek) atd. Podélné profily musí rovněž obsahovat zakreslení místa zaústění přípojek a všechny zaměřená křížení jiných inženýrských sítí. </w:t>
      </w:r>
    </w:p>
    <w:p w:rsidR="00220F81" w:rsidRPr="00FA37AC" w:rsidRDefault="00611B45" w:rsidP="00611B45">
      <w:pPr>
        <w:rPr>
          <w:rFonts w:cs="Arial"/>
          <w:szCs w:val="22"/>
        </w:rPr>
      </w:pPr>
      <w:r w:rsidRPr="00FA37AC">
        <w:t xml:space="preserve">Případné zjištěné nedostatky budou zhotovitelem stavby bez prodlení odstraněny a po jejich odstranění bude možné dílo uvést do trvalého provozu. </w:t>
      </w:r>
      <w:r w:rsidRPr="00FA37AC">
        <w:rPr>
          <w:rFonts w:cs="Arial"/>
          <w:szCs w:val="22"/>
        </w:rPr>
        <w:t>Zhotovitel stavby vyklidí objekty zařízení staveniště do předání díla k trvalému provozu.</w:t>
      </w:r>
    </w:p>
    <w:p w:rsidR="003B7E3E" w:rsidRPr="00FA37AC" w:rsidRDefault="00220F81" w:rsidP="004619FC">
      <w:pPr>
        <w:pStyle w:val="Nadpis1"/>
      </w:pPr>
      <w:bookmarkStart w:id="43" w:name="_Toc14946944"/>
      <w:r w:rsidRPr="00FA37AC">
        <w:lastRenderedPageBreak/>
        <w:t>Důležité informace pro investora</w:t>
      </w:r>
      <w:bookmarkEnd w:id="43"/>
      <w:r w:rsidRPr="00FA37AC">
        <w:t xml:space="preserve"> </w:t>
      </w:r>
      <w:r w:rsidR="00611B45" w:rsidRPr="00FA37AC">
        <w:t xml:space="preserve"> </w:t>
      </w:r>
    </w:p>
    <w:p w:rsidR="003B7E3E" w:rsidRPr="00FA37AC" w:rsidRDefault="003B7E3E" w:rsidP="00E30675">
      <w:pPr>
        <w:pStyle w:val="Odstavecseseznamem"/>
        <w:numPr>
          <w:ilvl w:val="0"/>
          <w:numId w:val="7"/>
        </w:numPr>
        <w:spacing w:before="120" w:after="120"/>
      </w:pPr>
      <w:r w:rsidRPr="00FA37AC">
        <w:t>Vzhledem k tomu, že rozpočet této dokumentace je určen k soutěži. A vzhledem k tomu, že náhrada za vykácené stromy</w:t>
      </w:r>
      <w:r w:rsidR="00220F81" w:rsidRPr="00FA37AC">
        <w:t xml:space="preserve"> a rovněž náhrada za demolované objekty</w:t>
      </w:r>
      <w:r w:rsidRPr="00FA37AC">
        <w:t xml:space="preserve"> se soutěží nesouvisí, není cena náhrady za vykácené stromy</w:t>
      </w:r>
      <w:r w:rsidR="00220F81" w:rsidRPr="00FA37AC">
        <w:t xml:space="preserve"> a demolované objekty</w:t>
      </w:r>
      <w:r w:rsidRPr="00FA37AC">
        <w:t xml:space="preserve"> zahrnuta v ceně rozpočtu. Je tedy nutné počítat s navýšením celkových nákladů investora o tuto částku.</w:t>
      </w:r>
    </w:p>
    <w:p w:rsidR="00220F81" w:rsidRPr="00FA37AC" w:rsidRDefault="00041FB6" w:rsidP="00E30675">
      <w:pPr>
        <w:pStyle w:val="Odstavecseseznamem"/>
        <w:numPr>
          <w:ilvl w:val="0"/>
          <w:numId w:val="7"/>
        </w:numPr>
        <w:spacing w:before="120" w:after="120"/>
      </w:pPr>
      <w:r w:rsidRPr="00FA37AC">
        <w:t>Dlouhodobé pronájmy pozemků musí být řešeny min. 6 měsíců předem.</w:t>
      </w:r>
    </w:p>
    <w:p w:rsidR="008370C5" w:rsidRPr="00FA37AC" w:rsidRDefault="008370C5" w:rsidP="00E30675">
      <w:pPr>
        <w:pStyle w:val="Odstavecseseznamem"/>
        <w:numPr>
          <w:ilvl w:val="0"/>
          <w:numId w:val="7"/>
        </w:numPr>
        <w:spacing w:before="120" w:after="120"/>
      </w:pPr>
      <w:r w:rsidRPr="00FA37AC">
        <w:t xml:space="preserve">Stoka </w:t>
      </w:r>
      <w:r w:rsidR="00F039F1" w:rsidRPr="00FA37AC">
        <w:t xml:space="preserve">na soukromých pozemcích </w:t>
      </w:r>
      <w:r w:rsidRPr="00FA37AC">
        <w:t>bude specifikována jako kanalizace pro veřejnou potřebu v soukromém pozemku</w:t>
      </w:r>
      <w:r w:rsidR="00F039F1" w:rsidRPr="00FA37AC">
        <w:t>, ke kterému je nutno zřídit u majitele kanalizační sítě, tj.</w:t>
      </w:r>
      <w:r w:rsidRPr="00FA37AC">
        <w:t xml:space="preserve"> MMB</w:t>
      </w:r>
      <w:r w:rsidR="00F039F1" w:rsidRPr="00FA37AC">
        <w:t xml:space="preserve"> služebnost s přesnou specifikací podmínek. Výpis z katastru nemovitostí se zapsanou služebností musí být předložen u kolaudačního řízení.</w:t>
      </w:r>
    </w:p>
    <w:p w:rsidR="00B64CD6" w:rsidRPr="00FA37AC" w:rsidRDefault="00B64CD6" w:rsidP="00B64CD6">
      <w:pPr>
        <w:pStyle w:val="Nadpis1"/>
      </w:pPr>
      <w:bookmarkStart w:id="44" w:name="_Toc14946945"/>
      <w:r w:rsidRPr="00FA37AC">
        <w:t>Důležité informace pro zhotovitele</w:t>
      </w:r>
      <w:bookmarkEnd w:id="44"/>
    </w:p>
    <w:p w:rsidR="008E03A2" w:rsidRPr="00FA37AC" w:rsidRDefault="008E03A2" w:rsidP="00E30675">
      <w:pPr>
        <w:pStyle w:val="Odstavecseseznamem"/>
        <w:numPr>
          <w:ilvl w:val="0"/>
          <w:numId w:val="7"/>
        </w:numPr>
        <w:spacing w:before="120" w:after="120"/>
      </w:pPr>
      <w:r w:rsidRPr="00FA37AC">
        <w:t>Parcela 1836/3 –</w:t>
      </w:r>
      <w:r w:rsidR="00800107" w:rsidRPr="00FA37AC">
        <w:t xml:space="preserve"> </w:t>
      </w:r>
      <w:r w:rsidRPr="00FA37AC">
        <w:t>majitelé upozorňují na přítomnost podzemního vedení přípojky elektro – neznámá trasa.</w:t>
      </w:r>
    </w:p>
    <w:p w:rsidR="002A6118" w:rsidRPr="00FA37AC" w:rsidRDefault="00003D99" w:rsidP="00E30675">
      <w:pPr>
        <w:pStyle w:val="Odstavecseseznamem"/>
        <w:numPr>
          <w:ilvl w:val="0"/>
          <w:numId w:val="7"/>
        </w:numPr>
        <w:spacing w:before="120" w:after="120"/>
      </w:pPr>
      <w:r>
        <w:t>Na pozemku 1830, za šachtou Š7 a na pozemku 1836/1 za šachtou Š8</w:t>
      </w:r>
      <w:r w:rsidR="002A6118" w:rsidRPr="00FA37AC">
        <w:t xml:space="preserve"> –</w:t>
      </w:r>
      <w:r>
        <w:t xml:space="preserve"> se nachází kopané studny</w:t>
      </w:r>
      <w:r w:rsidR="007D4FDE">
        <w:t>,</w:t>
      </w:r>
      <w:r w:rsidR="002A6118" w:rsidRPr="00FA37AC">
        <w:t xml:space="preserve"> </w:t>
      </w:r>
      <w:r>
        <w:t>které se svým lícem blíží líci</w:t>
      </w:r>
      <w:r w:rsidR="002A6118" w:rsidRPr="00FA37AC">
        <w:t xml:space="preserve"> výkopu. Při provádění výkopu je nutno postupovat tak,</w:t>
      </w:r>
      <w:r w:rsidR="007D4FDE">
        <w:t xml:space="preserve"> aby </w:t>
      </w:r>
      <w:proofErr w:type="gramStart"/>
      <w:r w:rsidR="007D4FDE">
        <w:t xml:space="preserve">nedošlo </w:t>
      </w:r>
      <w:r>
        <w:t>k jejích</w:t>
      </w:r>
      <w:r w:rsidR="002A6118" w:rsidRPr="00FA37AC">
        <w:t xml:space="preserve"> poškození</w:t>
      </w:r>
      <w:proofErr w:type="gramEnd"/>
      <w:r w:rsidR="002A6118" w:rsidRPr="00FA37AC">
        <w:t>.</w:t>
      </w:r>
      <w:r>
        <w:t xml:space="preserve"> Případná poškození budou vyspraveny.</w:t>
      </w:r>
    </w:p>
    <w:p w:rsidR="002A6118" w:rsidRPr="00FA37AC" w:rsidRDefault="00FF4E49" w:rsidP="00E30675">
      <w:pPr>
        <w:pStyle w:val="Odstavecseseznamem"/>
        <w:numPr>
          <w:ilvl w:val="0"/>
          <w:numId w:val="7"/>
        </w:numPr>
        <w:spacing w:before="120" w:after="120"/>
      </w:pPr>
      <w:r w:rsidRPr="00FA37AC">
        <w:t>Všechny pozemky budou uvedeny do původního stavu.</w:t>
      </w:r>
    </w:p>
    <w:p w:rsidR="00FF4E49" w:rsidRPr="00FA37AC" w:rsidRDefault="00FF4E49" w:rsidP="00E30675">
      <w:pPr>
        <w:pStyle w:val="Odstavecseseznamem"/>
        <w:numPr>
          <w:ilvl w:val="0"/>
          <w:numId w:val="7"/>
        </w:numPr>
        <w:spacing w:before="120" w:after="120"/>
      </w:pPr>
      <w:r w:rsidRPr="00FA37AC">
        <w:t>1851/3 V příjezdové cestě</w:t>
      </w:r>
      <w:r w:rsidR="00DC1EC3" w:rsidRPr="00FA37AC">
        <w:t>,</w:t>
      </w:r>
      <w:r w:rsidRPr="00FA37AC">
        <w:t xml:space="preserve"> </w:t>
      </w:r>
      <w:r w:rsidR="00DC1EC3" w:rsidRPr="00FA37AC">
        <w:t xml:space="preserve">v místě křížení stoky „B“ s příjezdem k domu Babická č.7a </w:t>
      </w:r>
      <w:r w:rsidRPr="00FA37AC">
        <w:t>je umístěna řada inženýrských sítí. Majitel požaduje ruční výkop a svou přítomnost před zasypáním výkopu.</w:t>
      </w:r>
    </w:p>
    <w:p w:rsidR="00B64CD6" w:rsidRPr="00FA37AC" w:rsidRDefault="00682746" w:rsidP="00E30675">
      <w:pPr>
        <w:pStyle w:val="Odstavecseseznamem"/>
        <w:numPr>
          <w:ilvl w:val="0"/>
          <w:numId w:val="7"/>
        </w:numPr>
        <w:spacing w:before="120" w:after="120"/>
      </w:pPr>
      <w:r w:rsidRPr="00FA37AC">
        <w:t>Areál zahrad za domy, na ulici Babická bude</w:t>
      </w:r>
      <w:r w:rsidR="00800107" w:rsidRPr="00FA37AC">
        <w:t xml:space="preserve"> </w:t>
      </w:r>
      <w:r w:rsidR="009940D8">
        <w:t xml:space="preserve">po dobu stavby </w:t>
      </w:r>
      <w:r w:rsidRPr="00FA37AC">
        <w:t>opatřen provizorní bránou, která zabrání vstup cizích osob na pozemky.</w:t>
      </w:r>
      <w:r w:rsidR="00D05269" w:rsidRPr="00FA37AC">
        <w:t xml:space="preserve"> Mimo to zhotovitel zajistí, aby celé staveniště v prostoru zahrad bylo pečlivě oplocena tak, aby </w:t>
      </w:r>
      <w:r w:rsidR="00D212E8" w:rsidRPr="00FA37AC">
        <w:t xml:space="preserve">na </w:t>
      </w:r>
      <w:r w:rsidR="00D05269" w:rsidRPr="00FA37AC">
        <w:t xml:space="preserve">staveniště nemohlo dojít k vniknutí dětí a domácích zvířat. </w:t>
      </w:r>
    </w:p>
    <w:p w:rsidR="00D05269" w:rsidRPr="00FA37AC" w:rsidRDefault="00D05269" w:rsidP="00E30675">
      <w:pPr>
        <w:pStyle w:val="Odstavecseseznamem"/>
        <w:numPr>
          <w:ilvl w:val="0"/>
          <w:numId w:val="7"/>
        </w:numPr>
        <w:spacing w:before="120" w:after="120"/>
      </w:pPr>
      <w:r w:rsidRPr="00FA37AC">
        <w:t xml:space="preserve">Zhotovitel zajistí bezpečný vstup </w:t>
      </w:r>
      <w:r w:rsidR="009A1F4C" w:rsidRPr="00FA37AC">
        <w:t>majitelů nemovitostí</w:t>
      </w:r>
      <w:r w:rsidR="00DC1EC3" w:rsidRPr="00FA37AC">
        <w:t xml:space="preserve"> i vjezd malé mechanizace,</w:t>
      </w:r>
      <w:r w:rsidR="009A1F4C" w:rsidRPr="00FA37AC">
        <w:t xml:space="preserve"> </w:t>
      </w:r>
      <w:r w:rsidR="00DC1EC3" w:rsidRPr="00FA37AC">
        <w:t xml:space="preserve">pomocí přemostění a lávek přes výkop, </w:t>
      </w:r>
      <w:r w:rsidR="009A1F4C" w:rsidRPr="00FA37AC">
        <w:t>na zbývající části jejich pozemků nacházející se mezi stokou „A“ a stokou „B“ a rovněž na zbývající části pozemků nacházející se mezi staveništěm a řekou Svitavou.</w:t>
      </w:r>
      <w:r w:rsidR="00DC1EC3" w:rsidRPr="00FA37AC">
        <w:t xml:space="preserve"> </w:t>
      </w:r>
    </w:p>
    <w:p w:rsidR="00D212E8" w:rsidRPr="00FA37AC" w:rsidRDefault="00D212E8" w:rsidP="00E30675">
      <w:pPr>
        <w:pStyle w:val="Odstavecseseznamem"/>
        <w:numPr>
          <w:ilvl w:val="0"/>
          <w:numId w:val="7"/>
        </w:numPr>
        <w:spacing w:before="120" w:after="120"/>
      </w:pPr>
      <w:r w:rsidRPr="00FA37AC">
        <w:t>Po dobu stavby bude v nočních hodinách na staveništi přítomna ostraha</w:t>
      </w:r>
      <w:r w:rsidR="0030246A" w:rsidRPr="00FA37AC">
        <w:t>,</w:t>
      </w:r>
      <w:r w:rsidRPr="00FA37AC">
        <w:t xml:space="preserve"> bránící pohybu cizích osob v prostoru staveniště a rovněž vniknutí těchto osob ze strany staveniště</w:t>
      </w:r>
      <w:r w:rsidR="0030246A" w:rsidRPr="00FA37AC">
        <w:t xml:space="preserve"> na soukromé pozemky</w:t>
      </w:r>
    </w:p>
    <w:p w:rsidR="00D012CF" w:rsidRPr="00FA37AC" w:rsidRDefault="00D012CF" w:rsidP="00E30675">
      <w:pPr>
        <w:pStyle w:val="Odstavecseseznamem"/>
        <w:numPr>
          <w:ilvl w:val="0"/>
          <w:numId w:val="7"/>
        </w:numPr>
        <w:spacing w:before="120" w:after="120"/>
      </w:pPr>
      <w:r w:rsidRPr="00FA37AC">
        <w:t>Stavba v zahradách bude provedena během jedné stavební sezóny. K započetí tedy dojde</w:t>
      </w:r>
      <w:r w:rsidR="00873EE3" w:rsidRPr="00FA37AC">
        <w:t xml:space="preserve"> v jarním období</w:t>
      </w:r>
      <w:r w:rsidR="00174B3B" w:rsidRPr="00FA37AC">
        <w:t xml:space="preserve"> a ukončení nastane do konce</w:t>
      </w:r>
      <w:r w:rsidRPr="00FA37AC">
        <w:t xml:space="preserve"> roku.</w:t>
      </w:r>
    </w:p>
    <w:p w:rsidR="005974EE" w:rsidRPr="00FA37AC" w:rsidRDefault="007D0D20" w:rsidP="00E30675">
      <w:pPr>
        <w:pStyle w:val="Odstavecseseznamem"/>
        <w:numPr>
          <w:ilvl w:val="0"/>
          <w:numId w:val="7"/>
        </w:numPr>
        <w:spacing w:before="120" w:after="120"/>
      </w:pPr>
      <w:r w:rsidRPr="00FA37AC">
        <w:t>V případě,</w:t>
      </w:r>
      <w:r w:rsidR="005974EE" w:rsidRPr="00FA37AC">
        <w:t xml:space="preserve"> že bude odkryta studna</w:t>
      </w:r>
      <w:r w:rsidR="00E2421D" w:rsidRPr="00FA37AC">
        <w:t>, její</w:t>
      </w:r>
      <w:r w:rsidR="005974EE" w:rsidRPr="00FA37AC">
        <w:t>ž poloha zatím nebyla známá, je nutno vzniklou situaci řešit na místě.</w:t>
      </w:r>
    </w:p>
    <w:p w:rsidR="0091082C" w:rsidRPr="00FA37AC" w:rsidRDefault="00174B3B" w:rsidP="00E30675">
      <w:pPr>
        <w:pStyle w:val="Odstavecseseznamem"/>
        <w:numPr>
          <w:ilvl w:val="0"/>
          <w:numId w:val="7"/>
        </w:numPr>
        <w:spacing w:before="120" w:after="120"/>
      </w:pPr>
      <w:r w:rsidRPr="00FA37AC">
        <w:t>Před započetím a rovněž po ukončení stavby, b</w:t>
      </w:r>
      <w:r w:rsidR="002A34DC" w:rsidRPr="00FA37AC">
        <w:t xml:space="preserve">ude proveden důkladný pasport stávajících nemovitostí a studní, který bude spočívat v pořízení fotodokumentace </w:t>
      </w:r>
      <w:r w:rsidR="00686B45" w:rsidRPr="00FA37AC">
        <w:t xml:space="preserve">včetně popisu stavu objektů, vad a poruch na nich zjištěných. Dále budou osloveni všichni majitelé, aby upozornili na </w:t>
      </w:r>
      <w:r w:rsidR="006A48E7" w:rsidRPr="00FA37AC">
        <w:t>jím známé vady a poruchy</w:t>
      </w:r>
      <w:r w:rsidR="00686B45" w:rsidRPr="00FA37AC">
        <w:t>, které by mohly být pro pasport</w:t>
      </w:r>
      <w:r w:rsidRPr="00FA37AC">
        <w:t>y</w:t>
      </w:r>
      <w:r w:rsidR="00686B45" w:rsidRPr="00FA37AC">
        <w:t xml:space="preserve"> důležité. U studní bude pořízena fotodokumentace a </w:t>
      </w:r>
      <w:r w:rsidRPr="00FA37AC">
        <w:t>budou zjiš</w:t>
      </w:r>
      <w:r w:rsidR="00686B45" w:rsidRPr="00FA37AC">
        <w:t>těny hladiny</w:t>
      </w:r>
      <w:r w:rsidRPr="00FA37AC">
        <w:t xml:space="preserve"> a vydatnosti, p</w:t>
      </w:r>
      <w:r w:rsidR="00686B45" w:rsidRPr="00FA37AC">
        <w:t>omocí čerpacích zkoušek</w:t>
      </w:r>
      <w:r w:rsidRPr="00FA37AC">
        <w:t>.</w:t>
      </w:r>
    </w:p>
    <w:p w:rsidR="006637F5" w:rsidRDefault="00DA762C" w:rsidP="00EB07C4">
      <w:pPr>
        <w:pStyle w:val="Odstavecseseznamem"/>
        <w:numPr>
          <w:ilvl w:val="0"/>
          <w:numId w:val="7"/>
        </w:numPr>
        <w:spacing w:before="120" w:after="120"/>
      </w:pPr>
      <w:r w:rsidRPr="00FA37AC">
        <w:t>Majitelům nemovitostí, na jejichž pozemku je studna, u které dojde k dočasnému omezení možnosti čerpání vody pro zalévání, budou zdarma nabídnuty náhradní zdroje užitkové vody, ze kterých budou moci užitkovou vodu čerpat, po d</w:t>
      </w:r>
      <w:r w:rsidR="00823FFF">
        <w:t>obu nedostatku vody ve studních.</w:t>
      </w:r>
    </w:p>
    <w:p w:rsidR="004477CA" w:rsidRPr="00FA37AC" w:rsidRDefault="004477CA" w:rsidP="004477CA">
      <w:pPr>
        <w:pStyle w:val="Odstavecseseznamem"/>
        <w:numPr>
          <w:ilvl w:val="0"/>
          <w:numId w:val="7"/>
        </w:numPr>
        <w:spacing w:before="120" w:after="120"/>
      </w:pPr>
      <w:bookmarkStart w:id="45" w:name="_GoBack"/>
      <w:r>
        <w:t xml:space="preserve">O kácení stromu </w:t>
      </w:r>
      <w:proofErr w:type="gramStart"/>
      <w:r>
        <w:t>č.141</w:t>
      </w:r>
      <w:proofErr w:type="gramEnd"/>
      <w:r>
        <w:t xml:space="preserve"> na pozemku č.1855 </w:t>
      </w:r>
      <w:r>
        <w:t>se rozhodne až v průběhu stavby</w:t>
      </w:r>
      <w:r>
        <w:t>, po konzultaci s majitelem pozemku</w:t>
      </w:r>
      <w:r>
        <w:t>.</w:t>
      </w:r>
    </w:p>
    <w:bookmarkEnd w:id="45"/>
    <w:p w:rsidR="00B842C0" w:rsidRPr="00FA37AC" w:rsidRDefault="00B842C0" w:rsidP="00EB07C4"/>
    <w:p w:rsidR="00EB07C4" w:rsidRPr="00F361AA" w:rsidRDefault="00EB07C4" w:rsidP="00EC3E7F">
      <w:r w:rsidRPr="00FA37AC">
        <w:t>V</w:t>
      </w:r>
      <w:r w:rsidR="00611B45" w:rsidRPr="00FA37AC">
        <w:t> </w:t>
      </w:r>
      <w:r w:rsidRPr="00FA37AC">
        <w:t>Brně</w:t>
      </w:r>
      <w:r w:rsidR="003F3473" w:rsidRPr="00FA37AC">
        <w:t>, březen</w:t>
      </w:r>
      <w:r w:rsidR="00022C9F" w:rsidRPr="00FA37AC">
        <w:t xml:space="preserve"> 2018</w:t>
      </w:r>
      <w:r w:rsidRPr="00FA37AC">
        <w:tab/>
      </w:r>
      <w:r w:rsidRPr="00FA37AC">
        <w:tab/>
        <w:t xml:space="preserve">                  </w:t>
      </w:r>
      <w:r w:rsidR="003F3473" w:rsidRPr="00FA37AC">
        <w:t xml:space="preserve">      </w:t>
      </w:r>
      <w:r w:rsidR="003F3473" w:rsidRPr="00FA37AC">
        <w:tab/>
      </w:r>
      <w:r w:rsidR="003F3473" w:rsidRPr="00FA37AC">
        <w:tab/>
      </w:r>
      <w:r w:rsidR="003F3473" w:rsidRPr="00FA37AC">
        <w:tab/>
      </w:r>
      <w:r w:rsidR="003F3473" w:rsidRPr="00FA37AC">
        <w:tab/>
      </w:r>
      <w:r w:rsidR="003F3473" w:rsidRPr="00FA37AC">
        <w:tab/>
      </w:r>
      <w:r w:rsidR="003F3473" w:rsidRPr="00FA37AC">
        <w:tab/>
      </w:r>
      <w:r w:rsidRPr="00FA37AC">
        <w:t>vypracoval</w:t>
      </w:r>
      <w:r w:rsidR="00EE0E74" w:rsidRPr="00FA37AC">
        <w:t>i</w:t>
      </w:r>
      <w:r w:rsidRPr="00FA37AC">
        <w:t xml:space="preserve">: </w:t>
      </w:r>
      <w:r w:rsidR="00EE0E74" w:rsidRPr="00FA37AC">
        <w:t xml:space="preserve"> </w:t>
      </w:r>
      <w:r w:rsidR="00D33613" w:rsidRPr="00FA37AC">
        <w:t xml:space="preserve">   </w:t>
      </w:r>
      <w:r w:rsidR="0054380F" w:rsidRPr="00FA37AC">
        <w:t xml:space="preserve">Ing. </w:t>
      </w:r>
      <w:r w:rsidR="00022C9F" w:rsidRPr="00FA37AC">
        <w:t>Tomáš Pleský</w:t>
      </w:r>
    </w:p>
    <w:p w:rsidR="00B00393" w:rsidRPr="000C31B4" w:rsidRDefault="00B00393" w:rsidP="00B00393">
      <w:pPr>
        <w:rPr>
          <w:color w:val="FFC000"/>
        </w:rPr>
        <w:sectPr w:rsidR="00B00393" w:rsidRPr="000C31B4" w:rsidSect="00E1468F">
          <w:headerReference w:type="even" r:id="rId8"/>
          <w:headerReference w:type="default" r:id="rId9"/>
          <w:footerReference w:type="even" r:id="rId10"/>
          <w:footerReference w:type="default" r:id="rId11"/>
          <w:headerReference w:type="first" r:id="rId12"/>
          <w:footerReference w:type="first" r:id="rId13"/>
          <w:pgSz w:w="11906" w:h="16838" w:code="9"/>
          <w:pgMar w:top="752" w:right="1841" w:bottom="1418" w:left="1701" w:header="567" w:footer="851" w:gutter="0"/>
          <w:cols w:space="708"/>
          <w:titlePg/>
          <w:docGrid w:linePitch="360"/>
        </w:sectPr>
      </w:pPr>
    </w:p>
    <w:p w:rsidR="001F529C" w:rsidRPr="000C31B4" w:rsidRDefault="001F529C" w:rsidP="00C84619">
      <w:pPr>
        <w:rPr>
          <w:color w:val="FFC000"/>
        </w:rPr>
      </w:pPr>
    </w:p>
    <w:sectPr w:rsidR="001F529C" w:rsidRPr="000C31B4" w:rsidSect="00C84619">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809" w:right="1701" w:bottom="1758" w:left="1701"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468" w:rsidRDefault="008B2468" w:rsidP="00207A11">
      <w:r>
        <w:separator/>
      </w:r>
    </w:p>
  </w:endnote>
  <w:endnote w:type="continuationSeparator" w:id="0">
    <w:p w:rsidR="008B2468" w:rsidRDefault="008B2468"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B2468" w:rsidTr="000C31F8">
      <w:trPr>
        <w:trHeight w:val="227"/>
        <w:jc w:val="center"/>
      </w:trPr>
      <w:tc>
        <w:tcPr>
          <w:tcW w:w="5103" w:type="dxa"/>
          <w:tcBorders>
            <w:top w:val="nil"/>
            <w:left w:val="nil"/>
            <w:bottom w:val="single" w:sz="4" w:space="0" w:color="auto"/>
            <w:right w:val="nil"/>
          </w:tcBorders>
          <w:tcMar>
            <w:left w:w="113" w:type="dxa"/>
          </w:tcMar>
          <w:vAlign w:val="bottom"/>
        </w:tcPr>
        <w:p w:rsidR="008B2468" w:rsidRDefault="008B2468" w:rsidP="003A7042">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8B2468" w:rsidRPr="00B40E75" w:rsidRDefault="008B2468" w:rsidP="003A7042">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4477CA">
            <w:rPr>
              <w:noProof/>
              <w:color w:val="000000" w:themeColor="text1"/>
              <w:sz w:val="16"/>
              <w:szCs w:val="16"/>
            </w:rPr>
            <w:t>16</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4477CA">
            <w:rPr>
              <w:noProof/>
              <w:color w:val="000000" w:themeColor="text1"/>
              <w:sz w:val="16"/>
              <w:szCs w:val="16"/>
            </w:rPr>
            <w:t>17</w:t>
          </w:r>
          <w:r w:rsidRPr="00B40E75">
            <w:rPr>
              <w:color w:val="000000" w:themeColor="text1"/>
              <w:sz w:val="16"/>
              <w:szCs w:val="16"/>
            </w:rPr>
            <w:fldChar w:fldCharType="end"/>
          </w:r>
          <w:r w:rsidRPr="00B40E75">
            <w:rPr>
              <w:color w:val="000000" w:themeColor="text1"/>
              <w:sz w:val="16"/>
              <w:szCs w:val="16"/>
            </w:rPr>
            <w:t>)</w:t>
          </w:r>
        </w:p>
      </w:tc>
    </w:tr>
    <w:tr w:rsidR="008B2468" w:rsidTr="000C31F8">
      <w:trPr>
        <w:trHeight w:val="227"/>
        <w:jc w:val="center"/>
      </w:trPr>
      <w:tc>
        <w:tcPr>
          <w:tcW w:w="5103" w:type="dxa"/>
          <w:tcBorders>
            <w:bottom w:val="nil"/>
            <w:right w:val="nil"/>
          </w:tcBorders>
          <w:tcMar>
            <w:left w:w="113" w:type="dxa"/>
          </w:tcMar>
          <w:vAlign w:val="bottom"/>
        </w:tcPr>
        <w:p w:rsidR="008B2468" w:rsidRPr="00A13E12" w:rsidRDefault="008B2468" w:rsidP="003A7042">
          <w:pPr>
            <w:pStyle w:val="Zpat"/>
            <w:ind w:right="142"/>
            <w:jc w:val="left"/>
            <w:rPr>
              <w:color w:val="000000"/>
              <w:sz w:val="12"/>
              <w:szCs w:val="12"/>
            </w:rPr>
          </w:pPr>
          <w:r w:rsidRPr="00A13E12">
            <w:rPr>
              <w:caps/>
              <w:color w:val="000000"/>
              <w:sz w:val="12"/>
              <w:szCs w:val="12"/>
            </w:rPr>
            <w:t xml:space="preserve">Číslo zakázky: </w:t>
          </w:r>
          <w:r>
            <w:rPr>
              <w:caps/>
              <w:color w:val="000000"/>
              <w:sz w:val="12"/>
              <w:szCs w:val="12"/>
            </w:rPr>
            <w:t>21 7110 01 00</w:t>
          </w:r>
        </w:p>
      </w:tc>
      <w:tc>
        <w:tcPr>
          <w:tcW w:w="3402" w:type="dxa"/>
          <w:tcBorders>
            <w:left w:val="nil"/>
            <w:bottom w:val="nil"/>
            <w:right w:val="nil"/>
          </w:tcBorders>
          <w:vAlign w:val="bottom"/>
        </w:tcPr>
        <w:p w:rsidR="008B2468" w:rsidRDefault="008B2468" w:rsidP="003A7042">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40179316"/>
              <w:text/>
            </w:sdtPr>
            <w:sdtEndPr/>
            <w:sdtContent>
              <w:r>
                <w:rPr>
                  <w:color w:val="000000" w:themeColor="text1"/>
                  <w:sz w:val="12"/>
                  <w:szCs w:val="12"/>
                </w:rPr>
                <w:t>a</w:t>
              </w:r>
            </w:sdtContent>
          </w:sdt>
        </w:p>
      </w:tc>
    </w:tr>
    <w:tr w:rsidR="008B2468" w:rsidTr="000C31F8">
      <w:trPr>
        <w:trHeight w:val="170"/>
        <w:jc w:val="center"/>
      </w:trPr>
      <w:tc>
        <w:tcPr>
          <w:tcW w:w="5103" w:type="dxa"/>
          <w:tcBorders>
            <w:top w:val="nil"/>
            <w:left w:val="nil"/>
            <w:bottom w:val="nil"/>
            <w:right w:val="nil"/>
          </w:tcBorders>
          <w:tcMar>
            <w:left w:w="113" w:type="dxa"/>
          </w:tcMar>
          <w:vAlign w:val="bottom"/>
        </w:tcPr>
        <w:p w:rsidR="008B2468" w:rsidRPr="00A13E12" w:rsidRDefault="008B2468" w:rsidP="003A7042">
          <w:pPr>
            <w:pStyle w:val="Zpat"/>
            <w:ind w:right="142"/>
            <w:jc w:val="left"/>
            <w:rPr>
              <w:bCs/>
              <w:color w:val="000000"/>
              <w:sz w:val="12"/>
              <w:szCs w:val="12"/>
            </w:rPr>
          </w:pPr>
          <w:r w:rsidRPr="00A13E12">
            <w:rPr>
              <w:color w:val="000000"/>
              <w:sz w:val="12"/>
              <w:szCs w:val="12"/>
            </w:rPr>
            <w:t xml:space="preserve">ARCHIVNÍ ČÍSLO: </w:t>
          </w:r>
          <w:r>
            <w:rPr>
              <w:color w:val="000000"/>
              <w:sz w:val="12"/>
              <w:szCs w:val="12"/>
            </w:rPr>
            <w:t>7110</w:t>
          </w:r>
        </w:p>
      </w:tc>
      <w:tc>
        <w:tcPr>
          <w:tcW w:w="3402" w:type="dxa"/>
          <w:tcBorders>
            <w:top w:val="nil"/>
            <w:left w:val="nil"/>
            <w:bottom w:val="nil"/>
            <w:right w:val="nil"/>
          </w:tcBorders>
          <w:vAlign w:val="bottom"/>
        </w:tcPr>
        <w:p w:rsidR="008B2468" w:rsidRPr="00B40E75" w:rsidRDefault="008B2468" w:rsidP="0071453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G1</w:t>
          </w:r>
          <w:sdt>
            <w:sdtPr>
              <w:rPr>
                <w:color w:val="000000" w:themeColor="text1"/>
                <w:sz w:val="12"/>
                <w:szCs w:val="12"/>
              </w:rPr>
              <w:alias w:val="Revize"/>
              <w:tag w:val="Rev"/>
              <w:id w:val="-1296450243"/>
              <w:showingPlcHdr/>
              <w:text/>
            </w:sdtPr>
            <w:sdtEndPr/>
            <w:sdtContent>
              <w:r>
                <w:rPr>
                  <w:color w:val="000000" w:themeColor="text1"/>
                  <w:sz w:val="12"/>
                  <w:szCs w:val="12"/>
                </w:rPr>
                <w:t xml:space="preserve">     </w:t>
              </w:r>
            </w:sdtContent>
          </w:sdt>
        </w:p>
      </w:tc>
    </w:tr>
  </w:tbl>
  <w:p w:rsidR="008B2468" w:rsidRDefault="008B246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B2468" w:rsidTr="000C31F8">
      <w:trPr>
        <w:trHeight w:val="227"/>
        <w:jc w:val="center"/>
      </w:trPr>
      <w:tc>
        <w:tcPr>
          <w:tcW w:w="5103" w:type="dxa"/>
          <w:tcBorders>
            <w:top w:val="nil"/>
            <w:left w:val="nil"/>
            <w:bottom w:val="single" w:sz="4" w:space="0" w:color="auto"/>
            <w:right w:val="nil"/>
          </w:tcBorders>
          <w:tcMar>
            <w:left w:w="113" w:type="dxa"/>
          </w:tcMar>
          <w:vAlign w:val="bottom"/>
        </w:tcPr>
        <w:p w:rsidR="008B2468" w:rsidRDefault="008B2468" w:rsidP="003A7042">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8B2468" w:rsidRPr="00B40E75" w:rsidRDefault="008B2468" w:rsidP="003A7042">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4477CA">
            <w:rPr>
              <w:noProof/>
              <w:color w:val="000000" w:themeColor="text1"/>
              <w:sz w:val="16"/>
              <w:szCs w:val="16"/>
            </w:rPr>
            <w:t>17</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4477CA">
            <w:rPr>
              <w:noProof/>
              <w:color w:val="000000" w:themeColor="text1"/>
              <w:sz w:val="16"/>
              <w:szCs w:val="16"/>
            </w:rPr>
            <w:t>17</w:t>
          </w:r>
          <w:r w:rsidRPr="00B40E75">
            <w:rPr>
              <w:color w:val="000000" w:themeColor="text1"/>
              <w:sz w:val="16"/>
              <w:szCs w:val="16"/>
            </w:rPr>
            <w:fldChar w:fldCharType="end"/>
          </w:r>
          <w:r w:rsidRPr="00B40E75">
            <w:rPr>
              <w:color w:val="000000" w:themeColor="text1"/>
              <w:sz w:val="16"/>
              <w:szCs w:val="16"/>
            </w:rPr>
            <w:t>)</w:t>
          </w:r>
        </w:p>
      </w:tc>
    </w:tr>
    <w:tr w:rsidR="008B2468" w:rsidTr="000C31F8">
      <w:trPr>
        <w:trHeight w:val="227"/>
        <w:jc w:val="center"/>
      </w:trPr>
      <w:tc>
        <w:tcPr>
          <w:tcW w:w="5103" w:type="dxa"/>
          <w:tcBorders>
            <w:bottom w:val="nil"/>
            <w:right w:val="nil"/>
          </w:tcBorders>
          <w:tcMar>
            <w:left w:w="113" w:type="dxa"/>
          </w:tcMar>
          <w:vAlign w:val="bottom"/>
        </w:tcPr>
        <w:p w:rsidR="008B2468" w:rsidRPr="00A13E12" w:rsidRDefault="008B2468" w:rsidP="003A7042">
          <w:pPr>
            <w:pStyle w:val="Zpat"/>
            <w:ind w:right="142"/>
            <w:jc w:val="left"/>
            <w:rPr>
              <w:color w:val="000000"/>
              <w:sz w:val="12"/>
              <w:szCs w:val="12"/>
            </w:rPr>
          </w:pPr>
          <w:r w:rsidRPr="00A13E12">
            <w:rPr>
              <w:caps/>
              <w:color w:val="000000"/>
              <w:sz w:val="12"/>
              <w:szCs w:val="12"/>
            </w:rPr>
            <w:t xml:space="preserve">Číslo zakázky: </w:t>
          </w:r>
          <w:r>
            <w:rPr>
              <w:caps/>
              <w:color w:val="000000"/>
              <w:sz w:val="12"/>
              <w:szCs w:val="12"/>
            </w:rPr>
            <w:t>21 7110 01 00</w:t>
          </w:r>
        </w:p>
      </w:tc>
      <w:tc>
        <w:tcPr>
          <w:tcW w:w="3402" w:type="dxa"/>
          <w:tcBorders>
            <w:left w:val="nil"/>
            <w:bottom w:val="nil"/>
            <w:right w:val="nil"/>
          </w:tcBorders>
          <w:vAlign w:val="bottom"/>
        </w:tcPr>
        <w:p w:rsidR="008B2468" w:rsidRDefault="008B2468" w:rsidP="003A7042">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677230224"/>
              <w:text/>
            </w:sdtPr>
            <w:sdtEndPr/>
            <w:sdtContent>
              <w:r>
                <w:rPr>
                  <w:color w:val="000000" w:themeColor="text1"/>
                  <w:sz w:val="12"/>
                  <w:szCs w:val="12"/>
                </w:rPr>
                <w:t>a</w:t>
              </w:r>
            </w:sdtContent>
          </w:sdt>
        </w:p>
      </w:tc>
    </w:tr>
    <w:tr w:rsidR="008B2468" w:rsidTr="000C31F8">
      <w:trPr>
        <w:trHeight w:val="170"/>
        <w:jc w:val="center"/>
      </w:trPr>
      <w:tc>
        <w:tcPr>
          <w:tcW w:w="5103" w:type="dxa"/>
          <w:tcBorders>
            <w:top w:val="nil"/>
            <w:left w:val="nil"/>
            <w:bottom w:val="nil"/>
            <w:right w:val="nil"/>
          </w:tcBorders>
          <w:tcMar>
            <w:left w:w="113" w:type="dxa"/>
          </w:tcMar>
          <w:vAlign w:val="bottom"/>
        </w:tcPr>
        <w:p w:rsidR="008B2468" w:rsidRPr="00A13E12" w:rsidRDefault="008B2468" w:rsidP="003A7042">
          <w:pPr>
            <w:pStyle w:val="Zpat"/>
            <w:ind w:right="142"/>
            <w:jc w:val="left"/>
            <w:rPr>
              <w:bCs/>
              <w:color w:val="000000"/>
              <w:sz w:val="12"/>
              <w:szCs w:val="12"/>
            </w:rPr>
          </w:pPr>
          <w:r w:rsidRPr="00A13E12">
            <w:rPr>
              <w:color w:val="000000"/>
              <w:sz w:val="12"/>
              <w:szCs w:val="12"/>
            </w:rPr>
            <w:t xml:space="preserve">ARCHIVNÍ ČÍSLO: </w:t>
          </w:r>
          <w:r>
            <w:rPr>
              <w:color w:val="000000"/>
              <w:sz w:val="12"/>
              <w:szCs w:val="12"/>
            </w:rPr>
            <w:t>7110</w:t>
          </w:r>
        </w:p>
      </w:tc>
      <w:tc>
        <w:tcPr>
          <w:tcW w:w="3402" w:type="dxa"/>
          <w:tcBorders>
            <w:top w:val="nil"/>
            <w:left w:val="nil"/>
            <w:bottom w:val="nil"/>
            <w:right w:val="nil"/>
          </w:tcBorders>
          <w:vAlign w:val="bottom"/>
        </w:tcPr>
        <w:p w:rsidR="008B2468" w:rsidRPr="00B40E75" w:rsidRDefault="008B2468" w:rsidP="0071453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622276338"/>
              <w:text/>
            </w:sdtPr>
            <w:sdtEndPr/>
            <w:sdtContent>
              <w:r>
                <w:rPr>
                  <w:color w:val="000000" w:themeColor="text1"/>
                  <w:sz w:val="12"/>
                  <w:szCs w:val="12"/>
                </w:rPr>
                <w:t>G1</w:t>
              </w:r>
            </w:sdtContent>
          </w:sdt>
        </w:p>
      </w:tc>
    </w:tr>
  </w:tbl>
  <w:p w:rsidR="008B2468" w:rsidRPr="00F81B53" w:rsidRDefault="008B2468" w:rsidP="00A20560">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9214" w:type="dxa"/>
      <w:tblCellMar>
        <w:left w:w="0" w:type="dxa"/>
        <w:right w:w="0" w:type="dxa"/>
      </w:tblCellMar>
      <w:tblLook w:val="04A0" w:firstRow="1" w:lastRow="0" w:firstColumn="1" w:lastColumn="0" w:noHBand="0" w:noVBand="1"/>
    </w:tblPr>
    <w:tblGrid>
      <w:gridCol w:w="5103"/>
      <w:gridCol w:w="4111"/>
    </w:tblGrid>
    <w:tr w:rsidR="008B2468" w:rsidTr="003F3A2C">
      <w:trPr>
        <w:trHeight w:val="227"/>
      </w:trPr>
      <w:tc>
        <w:tcPr>
          <w:tcW w:w="5103" w:type="dxa"/>
          <w:tcBorders>
            <w:top w:val="nil"/>
            <w:left w:val="nil"/>
            <w:bottom w:val="single" w:sz="4" w:space="0" w:color="auto"/>
            <w:right w:val="nil"/>
          </w:tcBorders>
          <w:tcMar>
            <w:left w:w="113" w:type="dxa"/>
          </w:tcMar>
          <w:vAlign w:val="bottom"/>
        </w:tcPr>
        <w:p w:rsidR="008B2468" w:rsidRDefault="008B2468" w:rsidP="003F3A2C">
          <w:pPr>
            <w:pStyle w:val="Zpat"/>
            <w:ind w:right="142"/>
            <w:jc w:val="left"/>
            <w:rPr>
              <w:color w:val="000000" w:themeColor="text1"/>
              <w:sz w:val="12"/>
              <w:szCs w:val="12"/>
            </w:rPr>
          </w:pPr>
          <w:r w:rsidRPr="003B378D">
            <w:rPr>
              <w:b/>
              <w:noProof/>
              <w:color w:val="000000" w:themeColor="text1"/>
            </w:rPr>
            <w:t>Sweco Hydroprojekt a.s.</w:t>
          </w:r>
        </w:p>
      </w:tc>
      <w:tc>
        <w:tcPr>
          <w:tcW w:w="4111" w:type="dxa"/>
          <w:tcBorders>
            <w:top w:val="nil"/>
            <w:left w:val="nil"/>
            <w:bottom w:val="single" w:sz="4" w:space="0" w:color="auto"/>
            <w:right w:val="nil"/>
          </w:tcBorders>
          <w:vAlign w:val="bottom"/>
        </w:tcPr>
        <w:p w:rsidR="008B2468" w:rsidRPr="00B40E75" w:rsidRDefault="008B2468" w:rsidP="003F3A2C">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4477CA">
            <w:rPr>
              <w:noProof/>
              <w:color w:val="000000" w:themeColor="text1"/>
              <w:sz w:val="16"/>
              <w:szCs w:val="16"/>
            </w:rPr>
            <w:t>1</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4477CA">
            <w:rPr>
              <w:noProof/>
              <w:color w:val="000000" w:themeColor="text1"/>
              <w:sz w:val="16"/>
              <w:szCs w:val="16"/>
            </w:rPr>
            <w:t>17</w:t>
          </w:r>
          <w:r w:rsidRPr="00B40E75">
            <w:rPr>
              <w:color w:val="000000" w:themeColor="text1"/>
              <w:sz w:val="16"/>
              <w:szCs w:val="16"/>
            </w:rPr>
            <w:fldChar w:fldCharType="end"/>
          </w:r>
          <w:r w:rsidRPr="00B40E75">
            <w:rPr>
              <w:color w:val="000000" w:themeColor="text1"/>
              <w:sz w:val="16"/>
              <w:szCs w:val="16"/>
            </w:rPr>
            <w:t>)</w:t>
          </w:r>
        </w:p>
      </w:tc>
    </w:tr>
    <w:tr w:rsidR="008B2468" w:rsidTr="003F3A2C">
      <w:trPr>
        <w:trHeight w:val="227"/>
      </w:trPr>
      <w:tc>
        <w:tcPr>
          <w:tcW w:w="5103" w:type="dxa"/>
          <w:tcBorders>
            <w:bottom w:val="nil"/>
            <w:right w:val="nil"/>
          </w:tcBorders>
          <w:tcMar>
            <w:left w:w="113" w:type="dxa"/>
          </w:tcMar>
          <w:vAlign w:val="bottom"/>
        </w:tcPr>
        <w:p w:rsidR="008B2468" w:rsidRPr="00A13E12" w:rsidRDefault="008B2468" w:rsidP="003F3A2C">
          <w:pPr>
            <w:pStyle w:val="Zpat"/>
            <w:ind w:right="142"/>
            <w:jc w:val="left"/>
            <w:rPr>
              <w:color w:val="000000"/>
              <w:sz w:val="12"/>
              <w:szCs w:val="12"/>
            </w:rPr>
          </w:pPr>
          <w:r w:rsidRPr="00A13E12">
            <w:rPr>
              <w:caps/>
              <w:color w:val="000000"/>
              <w:sz w:val="12"/>
              <w:szCs w:val="12"/>
            </w:rPr>
            <w:t xml:space="preserve">Číslo zakázky: </w:t>
          </w:r>
          <w:r>
            <w:rPr>
              <w:caps/>
              <w:color w:val="000000"/>
              <w:sz w:val="12"/>
              <w:szCs w:val="12"/>
            </w:rPr>
            <w:t>21 7110 01 00</w:t>
          </w:r>
        </w:p>
      </w:tc>
      <w:tc>
        <w:tcPr>
          <w:tcW w:w="4111" w:type="dxa"/>
          <w:tcBorders>
            <w:left w:val="nil"/>
            <w:bottom w:val="nil"/>
            <w:right w:val="nil"/>
          </w:tcBorders>
          <w:vAlign w:val="bottom"/>
        </w:tcPr>
        <w:p w:rsidR="008B2468" w:rsidRDefault="008B2468" w:rsidP="003F3A2C">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528748668"/>
              <w:text/>
            </w:sdtPr>
            <w:sdtEndPr/>
            <w:sdtContent>
              <w:r>
                <w:rPr>
                  <w:color w:val="000000" w:themeColor="text1"/>
                  <w:sz w:val="12"/>
                  <w:szCs w:val="12"/>
                </w:rPr>
                <w:t>a</w:t>
              </w:r>
            </w:sdtContent>
          </w:sdt>
        </w:p>
      </w:tc>
    </w:tr>
    <w:tr w:rsidR="008B2468" w:rsidTr="003F3A2C">
      <w:trPr>
        <w:trHeight w:val="170"/>
      </w:trPr>
      <w:tc>
        <w:tcPr>
          <w:tcW w:w="5103" w:type="dxa"/>
          <w:tcBorders>
            <w:top w:val="nil"/>
            <w:left w:val="nil"/>
            <w:bottom w:val="nil"/>
            <w:right w:val="nil"/>
          </w:tcBorders>
          <w:tcMar>
            <w:left w:w="113" w:type="dxa"/>
          </w:tcMar>
          <w:vAlign w:val="bottom"/>
        </w:tcPr>
        <w:p w:rsidR="008B2468" w:rsidRPr="00A13E12" w:rsidRDefault="008B2468" w:rsidP="003F3A2C">
          <w:pPr>
            <w:pStyle w:val="Zpat"/>
            <w:ind w:right="142"/>
            <w:jc w:val="left"/>
            <w:rPr>
              <w:bCs/>
              <w:color w:val="000000"/>
              <w:sz w:val="12"/>
              <w:szCs w:val="12"/>
            </w:rPr>
          </w:pPr>
          <w:r w:rsidRPr="00A13E12">
            <w:rPr>
              <w:color w:val="000000"/>
              <w:sz w:val="12"/>
              <w:szCs w:val="12"/>
            </w:rPr>
            <w:t xml:space="preserve">ARCHIVNÍ ČÍSLO: </w:t>
          </w:r>
          <w:r>
            <w:rPr>
              <w:color w:val="000000"/>
              <w:sz w:val="12"/>
              <w:szCs w:val="12"/>
            </w:rPr>
            <w:t>7110</w:t>
          </w:r>
        </w:p>
      </w:tc>
      <w:tc>
        <w:tcPr>
          <w:tcW w:w="4111" w:type="dxa"/>
          <w:tcBorders>
            <w:top w:val="nil"/>
            <w:left w:val="nil"/>
            <w:bottom w:val="nil"/>
            <w:right w:val="nil"/>
          </w:tcBorders>
          <w:vAlign w:val="bottom"/>
        </w:tcPr>
        <w:p w:rsidR="008B2468" w:rsidRPr="00B40E75" w:rsidRDefault="008B2468" w:rsidP="0071453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130980725"/>
              <w:text/>
            </w:sdtPr>
            <w:sdtEndPr/>
            <w:sdtContent>
              <w:r>
                <w:rPr>
                  <w:color w:val="000000" w:themeColor="text1"/>
                  <w:sz w:val="12"/>
                  <w:szCs w:val="12"/>
                </w:rPr>
                <w:t>G1</w:t>
              </w:r>
            </w:sdtContent>
          </w:sdt>
        </w:p>
      </w:tc>
    </w:tr>
  </w:tbl>
  <w:p w:rsidR="008B2468" w:rsidRPr="00F81B53" w:rsidRDefault="008B2468" w:rsidP="00CD0A42">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B2468" w:rsidTr="001F529C">
      <w:trPr>
        <w:trHeight w:val="227"/>
        <w:jc w:val="center"/>
      </w:trPr>
      <w:tc>
        <w:tcPr>
          <w:tcW w:w="4253" w:type="dxa"/>
          <w:tcBorders>
            <w:top w:val="nil"/>
            <w:left w:val="nil"/>
            <w:bottom w:val="single" w:sz="4" w:space="0" w:color="auto"/>
            <w:right w:val="nil"/>
          </w:tcBorders>
          <w:tcMar>
            <w:left w:w="113" w:type="dxa"/>
          </w:tcMar>
          <w:vAlign w:val="bottom"/>
        </w:tcPr>
        <w:p w:rsidR="008B2468" w:rsidRDefault="008B2468" w:rsidP="001F529C">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8B2468" w:rsidRPr="00B40E75" w:rsidRDefault="008B2468" w:rsidP="001F529C">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w:t>
          </w:r>
        </w:p>
      </w:tc>
    </w:tr>
    <w:tr w:rsidR="008B2468" w:rsidTr="001F529C">
      <w:trPr>
        <w:trHeight w:val="227"/>
        <w:jc w:val="center"/>
      </w:trPr>
      <w:tc>
        <w:tcPr>
          <w:tcW w:w="4253" w:type="dxa"/>
          <w:tcBorders>
            <w:bottom w:val="nil"/>
            <w:right w:val="nil"/>
          </w:tcBorders>
          <w:tcMar>
            <w:left w:w="113" w:type="dxa"/>
          </w:tcMar>
          <w:vAlign w:val="bottom"/>
        </w:tcPr>
        <w:p w:rsidR="008B2468" w:rsidRDefault="008B2468" w:rsidP="001F529C">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Kmenové číslo smlouvy"/>
              <w:tag w:val="SmlKmC"/>
              <w:id w:val="103466737"/>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Typ zakázky"/>
              <w:tag w:val="SmlT"/>
              <w:id w:val="2048796586"/>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Koncové číslo"/>
              <w:tag w:val="SmlKC"/>
              <w:id w:val="-28802053"/>
              <w:showingPlcHdr/>
              <w:text/>
            </w:sdtPr>
            <w:sdtEndPr/>
            <w:sdtContent>
              <w:r w:rsidRPr="00B40E75">
                <w:rPr>
                  <w:caps/>
                  <w:color w:val="000000" w:themeColor="text1"/>
                  <w:sz w:val="12"/>
                  <w:szCs w:val="12"/>
                </w:rPr>
                <w:t xml:space="preserve"> </w:t>
              </w:r>
            </w:sdtContent>
          </w:sdt>
          <w:r>
            <w:rPr>
              <w:caps/>
              <w:color w:val="000000" w:themeColor="text1"/>
              <w:sz w:val="12"/>
              <w:szCs w:val="12"/>
            </w:rPr>
            <w:t xml:space="preserve"> </w:t>
          </w:r>
          <w:r w:rsidRPr="00B40E75">
            <w:rPr>
              <w:caps/>
              <w:color w:val="000000" w:themeColor="text1"/>
              <w:sz w:val="12"/>
              <w:szCs w:val="12"/>
            </w:rPr>
            <w:t>/</w:t>
          </w:r>
          <w:r>
            <w:rPr>
              <w:caps/>
              <w:color w:val="000000" w:themeColor="text1"/>
              <w:sz w:val="12"/>
              <w:szCs w:val="12"/>
            </w:rPr>
            <w:t xml:space="preserve"> </w:t>
          </w:r>
          <w:sdt>
            <w:sdtPr>
              <w:rPr>
                <w:caps/>
                <w:color w:val="000000" w:themeColor="text1"/>
                <w:sz w:val="12"/>
                <w:szCs w:val="12"/>
              </w:rPr>
              <w:alias w:val="Pořadové číslo"/>
              <w:tag w:val="SmlPC"/>
              <w:id w:val="-1788963102"/>
              <w:showingPlcHdr/>
              <w:text/>
            </w:sdtPr>
            <w:sdtEndPr/>
            <w:sdtContent>
              <w:r w:rsidRPr="00B40E75">
                <w:rPr>
                  <w:caps/>
                  <w:color w:val="000000" w:themeColor="text1"/>
                  <w:sz w:val="12"/>
                  <w:szCs w:val="12"/>
                </w:rPr>
                <w:t xml:space="preserve"> </w:t>
              </w:r>
            </w:sdtContent>
          </w:sdt>
        </w:p>
      </w:tc>
      <w:tc>
        <w:tcPr>
          <w:tcW w:w="2835" w:type="dxa"/>
          <w:tcBorders>
            <w:left w:val="nil"/>
            <w:bottom w:val="nil"/>
            <w:right w:val="nil"/>
          </w:tcBorders>
          <w:vAlign w:val="bottom"/>
        </w:tcPr>
        <w:p w:rsidR="008B2468" w:rsidRDefault="008B2468" w:rsidP="00D146D8">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294904667"/>
              <w:text/>
            </w:sdtPr>
            <w:sdtEndPr/>
            <w:sdtContent>
              <w:r w:rsidRPr="00CB573C">
                <w:rPr>
                  <w:color w:val="000000" w:themeColor="text1"/>
                  <w:sz w:val="12"/>
                  <w:szCs w:val="12"/>
                </w:rPr>
                <w:t xml:space="preserve"> </w:t>
              </w:r>
            </w:sdtContent>
          </w:sdt>
        </w:p>
      </w:tc>
    </w:tr>
    <w:tr w:rsidR="008B2468" w:rsidTr="001F529C">
      <w:trPr>
        <w:trHeight w:val="170"/>
        <w:jc w:val="center"/>
      </w:trPr>
      <w:tc>
        <w:tcPr>
          <w:tcW w:w="4253" w:type="dxa"/>
          <w:tcBorders>
            <w:top w:val="nil"/>
            <w:left w:val="nil"/>
            <w:bottom w:val="nil"/>
            <w:right w:val="nil"/>
          </w:tcBorders>
          <w:tcMar>
            <w:left w:w="113" w:type="dxa"/>
          </w:tcMar>
          <w:vAlign w:val="bottom"/>
        </w:tcPr>
        <w:p w:rsidR="008B2468" w:rsidRDefault="008B2468" w:rsidP="001F529C">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901284735"/>
              <w:showingPlcHdr/>
              <w:text/>
            </w:sdtPr>
            <w:sdtEndPr/>
            <w:sdtContent>
              <w:r w:rsidRPr="00B40E75">
                <w:rPr>
                  <w:color w:val="000000" w:themeColor="text1"/>
                  <w:sz w:val="12"/>
                  <w:szCs w:val="12"/>
                </w:rPr>
                <w:t xml:space="preserve"> </w:t>
              </w:r>
            </w:sdtContent>
          </w:sdt>
        </w:p>
      </w:tc>
      <w:tc>
        <w:tcPr>
          <w:tcW w:w="2835" w:type="dxa"/>
          <w:tcBorders>
            <w:top w:val="nil"/>
            <w:left w:val="nil"/>
            <w:bottom w:val="nil"/>
            <w:right w:val="nil"/>
          </w:tcBorders>
          <w:vAlign w:val="bottom"/>
        </w:tcPr>
        <w:p w:rsidR="008B2468" w:rsidRPr="00B40E75" w:rsidRDefault="008B2468" w:rsidP="001F529C">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387413569"/>
              <w:text/>
            </w:sdtPr>
            <w:sdtEndPr/>
            <w:sdtContent>
              <w:r w:rsidRPr="00CB573C">
                <w:rPr>
                  <w:color w:val="000000" w:themeColor="text1"/>
                  <w:sz w:val="12"/>
                  <w:szCs w:val="12"/>
                </w:rPr>
                <w:t xml:space="preserve"> </w:t>
              </w:r>
            </w:sdtContent>
          </w:sdt>
        </w:p>
      </w:tc>
    </w:tr>
  </w:tbl>
  <w:p w:rsidR="008B2468" w:rsidRPr="00F81B53" w:rsidRDefault="008B2468" w:rsidP="00CA337C">
    <w:pPr>
      <w:pStyle w:val="Zpat"/>
      <w:spacing w:line="100" w:lineRule="exact"/>
      <w:ind w:right="142"/>
      <w:jc w:val="left"/>
      <w:rPr>
        <w:color w:val="000000" w:themeColor="text1"/>
        <w:sz w:val="12"/>
        <w:szCs w:val="1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B2468" w:rsidTr="001F529C">
      <w:trPr>
        <w:trHeight w:val="227"/>
        <w:jc w:val="center"/>
      </w:trPr>
      <w:tc>
        <w:tcPr>
          <w:tcW w:w="4253" w:type="dxa"/>
          <w:tcBorders>
            <w:top w:val="nil"/>
            <w:left w:val="nil"/>
            <w:bottom w:val="single" w:sz="4" w:space="0" w:color="auto"/>
            <w:right w:val="nil"/>
          </w:tcBorders>
          <w:tcMar>
            <w:left w:w="113" w:type="dxa"/>
          </w:tcMar>
          <w:vAlign w:val="bottom"/>
        </w:tcPr>
        <w:p w:rsidR="008B2468" w:rsidRDefault="008B2468" w:rsidP="001F529C">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8B2468" w:rsidRPr="00B40E75" w:rsidRDefault="008B2468" w:rsidP="001F529C">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13</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w:t>
          </w:r>
        </w:p>
      </w:tc>
    </w:tr>
    <w:tr w:rsidR="008B2468" w:rsidTr="001F529C">
      <w:trPr>
        <w:trHeight w:val="227"/>
        <w:jc w:val="center"/>
      </w:trPr>
      <w:tc>
        <w:tcPr>
          <w:tcW w:w="4253" w:type="dxa"/>
          <w:tcBorders>
            <w:bottom w:val="nil"/>
            <w:right w:val="nil"/>
          </w:tcBorders>
          <w:tcMar>
            <w:left w:w="113" w:type="dxa"/>
          </w:tcMar>
          <w:vAlign w:val="bottom"/>
        </w:tcPr>
        <w:p w:rsidR="008B2468" w:rsidRDefault="008B2468" w:rsidP="001F529C">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Kmenové číslo smlouvy"/>
              <w:tag w:val="SmlKmC"/>
              <w:id w:val="1178471084"/>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Typ zakázky"/>
              <w:tag w:val="SmlT"/>
              <w:id w:val="-1604803879"/>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Koncové číslo"/>
              <w:tag w:val="SmlKC"/>
              <w:id w:val="-1324505137"/>
              <w:showingPlcHdr/>
              <w:text/>
            </w:sdtPr>
            <w:sdtEndPr/>
            <w:sdtContent>
              <w:r w:rsidRPr="00B40E75">
                <w:rPr>
                  <w:caps/>
                  <w:color w:val="000000" w:themeColor="text1"/>
                  <w:sz w:val="12"/>
                  <w:szCs w:val="12"/>
                </w:rPr>
                <w:t xml:space="preserve"> </w:t>
              </w:r>
            </w:sdtContent>
          </w:sdt>
          <w:r>
            <w:rPr>
              <w:caps/>
              <w:color w:val="000000" w:themeColor="text1"/>
              <w:sz w:val="12"/>
              <w:szCs w:val="12"/>
            </w:rPr>
            <w:t xml:space="preserve"> </w:t>
          </w:r>
          <w:r w:rsidRPr="00B40E75">
            <w:rPr>
              <w:caps/>
              <w:color w:val="000000" w:themeColor="text1"/>
              <w:sz w:val="12"/>
              <w:szCs w:val="12"/>
            </w:rPr>
            <w:t>/</w:t>
          </w:r>
          <w:r>
            <w:rPr>
              <w:caps/>
              <w:color w:val="000000" w:themeColor="text1"/>
              <w:sz w:val="12"/>
              <w:szCs w:val="12"/>
            </w:rPr>
            <w:t xml:space="preserve"> </w:t>
          </w:r>
          <w:sdt>
            <w:sdtPr>
              <w:rPr>
                <w:caps/>
                <w:color w:val="000000" w:themeColor="text1"/>
                <w:sz w:val="12"/>
                <w:szCs w:val="12"/>
              </w:rPr>
              <w:alias w:val="Pořadové číslo"/>
              <w:tag w:val="SmlPC"/>
              <w:id w:val="381373365"/>
              <w:showingPlcHdr/>
              <w:text/>
            </w:sdtPr>
            <w:sdtEndPr/>
            <w:sdtContent>
              <w:r w:rsidRPr="00B40E75">
                <w:rPr>
                  <w:caps/>
                  <w:color w:val="000000" w:themeColor="text1"/>
                  <w:sz w:val="12"/>
                  <w:szCs w:val="12"/>
                </w:rPr>
                <w:t xml:space="preserve"> </w:t>
              </w:r>
            </w:sdtContent>
          </w:sdt>
        </w:p>
      </w:tc>
      <w:tc>
        <w:tcPr>
          <w:tcW w:w="2835" w:type="dxa"/>
          <w:tcBorders>
            <w:left w:val="nil"/>
            <w:bottom w:val="nil"/>
            <w:right w:val="nil"/>
          </w:tcBorders>
          <w:vAlign w:val="bottom"/>
        </w:tcPr>
        <w:p w:rsidR="008B2468" w:rsidRDefault="008B2468" w:rsidP="00D146D8">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127855147"/>
              <w:text/>
            </w:sdtPr>
            <w:sdtEndPr/>
            <w:sdtContent>
              <w:r w:rsidRPr="00CB573C">
                <w:rPr>
                  <w:color w:val="000000" w:themeColor="text1"/>
                  <w:sz w:val="12"/>
                  <w:szCs w:val="12"/>
                </w:rPr>
                <w:t xml:space="preserve"> </w:t>
              </w:r>
            </w:sdtContent>
          </w:sdt>
        </w:p>
      </w:tc>
    </w:tr>
    <w:tr w:rsidR="008B2468" w:rsidTr="001F529C">
      <w:trPr>
        <w:trHeight w:val="170"/>
        <w:jc w:val="center"/>
      </w:trPr>
      <w:tc>
        <w:tcPr>
          <w:tcW w:w="4253" w:type="dxa"/>
          <w:tcBorders>
            <w:top w:val="nil"/>
            <w:left w:val="nil"/>
            <w:bottom w:val="nil"/>
            <w:right w:val="nil"/>
          </w:tcBorders>
          <w:tcMar>
            <w:left w:w="113" w:type="dxa"/>
          </w:tcMar>
          <w:vAlign w:val="bottom"/>
        </w:tcPr>
        <w:p w:rsidR="008B2468" w:rsidRDefault="008B2468" w:rsidP="001F529C">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072177414"/>
              <w:showingPlcHdr/>
              <w:text/>
            </w:sdtPr>
            <w:sdtEndPr/>
            <w:sdtContent>
              <w:r w:rsidRPr="00B40E75">
                <w:rPr>
                  <w:color w:val="000000" w:themeColor="text1"/>
                  <w:sz w:val="12"/>
                  <w:szCs w:val="12"/>
                </w:rPr>
                <w:t xml:space="preserve"> </w:t>
              </w:r>
            </w:sdtContent>
          </w:sdt>
        </w:p>
      </w:tc>
      <w:tc>
        <w:tcPr>
          <w:tcW w:w="2835" w:type="dxa"/>
          <w:tcBorders>
            <w:top w:val="nil"/>
            <w:left w:val="nil"/>
            <w:bottom w:val="nil"/>
            <w:right w:val="nil"/>
          </w:tcBorders>
          <w:vAlign w:val="bottom"/>
        </w:tcPr>
        <w:p w:rsidR="008B2468" w:rsidRPr="00B40E75" w:rsidRDefault="008B2468" w:rsidP="001F529C">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7854194"/>
              <w:text/>
            </w:sdtPr>
            <w:sdtEndPr/>
            <w:sdtContent>
              <w:r w:rsidRPr="00CB573C">
                <w:rPr>
                  <w:color w:val="000000" w:themeColor="text1"/>
                  <w:sz w:val="12"/>
                  <w:szCs w:val="12"/>
                </w:rPr>
                <w:t xml:space="preserve"> </w:t>
              </w:r>
            </w:sdtContent>
          </w:sdt>
        </w:p>
      </w:tc>
    </w:tr>
  </w:tbl>
  <w:p w:rsidR="008B2468" w:rsidRPr="00F81B53" w:rsidRDefault="008B2468" w:rsidP="00CA337C">
    <w:pPr>
      <w:pStyle w:val="Zpat"/>
      <w:spacing w:line="100" w:lineRule="exact"/>
      <w:ind w:right="142"/>
      <w:jc w:val="left"/>
      <w:rPr>
        <w:color w:val="000000" w:themeColor="text1"/>
        <w:sz w:val="12"/>
        <w:szCs w:val="1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B2468" w:rsidTr="001F529C">
      <w:trPr>
        <w:trHeight w:val="227"/>
        <w:jc w:val="center"/>
      </w:trPr>
      <w:tc>
        <w:tcPr>
          <w:tcW w:w="4253" w:type="dxa"/>
          <w:tcBorders>
            <w:top w:val="nil"/>
            <w:left w:val="nil"/>
            <w:bottom w:val="single" w:sz="4" w:space="0" w:color="auto"/>
            <w:right w:val="nil"/>
          </w:tcBorders>
          <w:tcMar>
            <w:left w:w="113" w:type="dxa"/>
          </w:tcMar>
          <w:vAlign w:val="bottom"/>
        </w:tcPr>
        <w:p w:rsidR="008B2468" w:rsidRDefault="008B2468" w:rsidP="001F529C">
          <w:pPr>
            <w:pStyle w:val="Zpat"/>
            <w:ind w:right="142"/>
            <w:jc w:val="left"/>
            <w:rPr>
              <w:color w:val="000000" w:themeColor="text1"/>
              <w:sz w:val="12"/>
              <w:szCs w:val="12"/>
            </w:rPr>
          </w:pPr>
        </w:p>
      </w:tc>
      <w:tc>
        <w:tcPr>
          <w:tcW w:w="2835" w:type="dxa"/>
          <w:tcBorders>
            <w:top w:val="nil"/>
            <w:left w:val="nil"/>
            <w:bottom w:val="single" w:sz="4" w:space="0" w:color="auto"/>
            <w:right w:val="nil"/>
          </w:tcBorders>
          <w:vAlign w:val="bottom"/>
        </w:tcPr>
        <w:p w:rsidR="008B2468" w:rsidRPr="00B40E75" w:rsidRDefault="008B2468" w:rsidP="001F529C">
          <w:pPr>
            <w:pStyle w:val="Zpat"/>
            <w:jc w:val="right"/>
            <w:rPr>
              <w:color w:val="000000" w:themeColor="text1"/>
              <w:sz w:val="16"/>
              <w:szCs w:val="16"/>
            </w:rPr>
          </w:pPr>
        </w:p>
      </w:tc>
    </w:tr>
    <w:tr w:rsidR="008B2468" w:rsidTr="001F529C">
      <w:trPr>
        <w:trHeight w:val="227"/>
        <w:jc w:val="center"/>
      </w:trPr>
      <w:tc>
        <w:tcPr>
          <w:tcW w:w="4253" w:type="dxa"/>
          <w:tcBorders>
            <w:bottom w:val="nil"/>
            <w:right w:val="nil"/>
          </w:tcBorders>
          <w:tcMar>
            <w:left w:w="113" w:type="dxa"/>
          </w:tcMar>
          <w:vAlign w:val="bottom"/>
        </w:tcPr>
        <w:p w:rsidR="008B2468" w:rsidRDefault="008B2468" w:rsidP="001F529C">
          <w:pPr>
            <w:pStyle w:val="Zpat"/>
            <w:ind w:right="142"/>
            <w:jc w:val="left"/>
            <w:rPr>
              <w:color w:val="000000" w:themeColor="text1"/>
              <w:sz w:val="12"/>
              <w:szCs w:val="12"/>
            </w:rPr>
          </w:pPr>
        </w:p>
      </w:tc>
      <w:tc>
        <w:tcPr>
          <w:tcW w:w="2835" w:type="dxa"/>
          <w:tcBorders>
            <w:left w:val="nil"/>
            <w:bottom w:val="nil"/>
            <w:right w:val="nil"/>
          </w:tcBorders>
          <w:vAlign w:val="bottom"/>
        </w:tcPr>
        <w:p w:rsidR="008B2468" w:rsidRDefault="008B2468" w:rsidP="00D146D8">
          <w:pPr>
            <w:pStyle w:val="Zpat"/>
            <w:jc w:val="right"/>
            <w:rPr>
              <w:color w:val="000000" w:themeColor="text1"/>
              <w:sz w:val="12"/>
              <w:szCs w:val="12"/>
            </w:rPr>
          </w:pPr>
        </w:p>
      </w:tc>
    </w:tr>
    <w:tr w:rsidR="008B2468" w:rsidTr="001F529C">
      <w:trPr>
        <w:trHeight w:val="170"/>
        <w:jc w:val="center"/>
      </w:trPr>
      <w:tc>
        <w:tcPr>
          <w:tcW w:w="4253" w:type="dxa"/>
          <w:tcBorders>
            <w:top w:val="nil"/>
            <w:left w:val="nil"/>
            <w:bottom w:val="nil"/>
            <w:right w:val="nil"/>
          </w:tcBorders>
          <w:tcMar>
            <w:left w:w="113" w:type="dxa"/>
          </w:tcMar>
          <w:vAlign w:val="bottom"/>
        </w:tcPr>
        <w:p w:rsidR="008B2468" w:rsidRDefault="008B2468" w:rsidP="001F529C">
          <w:pPr>
            <w:pStyle w:val="Zpat"/>
            <w:ind w:right="142"/>
            <w:jc w:val="left"/>
            <w:rPr>
              <w:bCs/>
              <w:color w:val="000000" w:themeColor="text1"/>
              <w:sz w:val="12"/>
              <w:szCs w:val="12"/>
            </w:rPr>
          </w:pPr>
        </w:p>
      </w:tc>
      <w:tc>
        <w:tcPr>
          <w:tcW w:w="2835" w:type="dxa"/>
          <w:tcBorders>
            <w:top w:val="nil"/>
            <w:left w:val="nil"/>
            <w:bottom w:val="nil"/>
            <w:right w:val="nil"/>
          </w:tcBorders>
          <w:vAlign w:val="bottom"/>
        </w:tcPr>
        <w:p w:rsidR="008B2468" w:rsidRPr="00B40E75" w:rsidRDefault="008B2468" w:rsidP="001F529C">
          <w:pPr>
            <w:pStyle w:val="Zpat"/>
            <w:jc w:val="right"/>
            <w:rPr>
              <w:color w:val="000000" w:themeColor="text1"/>
              <w:sz w:val="12"/>
              <w:szCs w:val="12"/>
            </w:rPr>
          </w:pPr>
        </w:p>
      </w:tc>
    </w:tr>
  </w:tbl>
  <w:p w:rsidR="008B2468" w:rsidRPr="00F81B53" w:rsidRDefault="008B2468" w:rsidP="00CA337C">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B2468" w:rsidTr="001F529C">
        <w:trPr>
          <w:trHeight w:val="227"/>
          <w:jc w:val="center"/>
        </w:trPr>
        <w:tc>
          <w:tcPr>
            <w:tcW w:w="4253" w:type="dxa"/>
            <w:tcBorders>
              <w:top w:val="nil"/>
              <w:left w:val="nil"/>
              <w:bottom w:val="single" w:sz="4" w:space="0" w:color="auto"/>
              <w:right w:val="nil"/>
            </w:tcBorders>
            <w:tcMar>
              <w:left w:w="113" w:type="dxa"/>
            </w:tcMar>
            <w:vAlign w:val="bottom"/>
          </w:tcPr>
          <w:p w:rsidR="008B2468" w:rsidRDefault="008B2468" w:rsidP="001F529C">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8B2468" w:rsidRPr="00B40E75" w:rsidRDefault="008B2468" w:rsidP="001F529C">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w:t>
            </w:r>
          </w:p>
        </w:tc>
      </w:tr>
      <w:tr w:rsidR="008B2468" w:rsidTr="001F529C">
        <w:trPr>
          <w:trHeight w:val="227"/>
          <w:jc w:val="center"/>
        </w:trPr>
        <w:tc>
          <w:tcPr>
            <w:tcW w:w="4253" w:type="dxa"/>
            <w:tcBorders>
              <w:bottom w:val="nil"/>
              <w:right w:val="nil"/>
            </w:tcBorders>
            <w:tcMar>
              <w:left w:w="113" w:type="dxa"/>
            </w:tcMar>
            <w:vAlign w:val="bottom"/>
          </w:tcPr>
          <w:p w:rsidR="008B2468" w:rsidRDefault="008B2468" w:rsidP="001F529C">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Kmenové číslo smlouvy"/>
                <w:tag w:val="SmlKmC"/>
                <w:id w:val="448439755"/>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Typ zakázky"/>
                <w:tag w:val="SmlT"/>
                <w:id w:val="-1065017662"/>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Koncové číslo"/>
                <w:tag w:val="SmlKC"/>
                <w:id w:val="1433854517"/>
                <w:showingPlcHdr/>
                <w:text/>
              </w:sdtPr>
              <w:sdtEndPr/>
              <w:sdtContent>
                <w:r w:rsidRPr="00B40E75">
                  <w:rPr>
                    <w:caps/>
                    <w:color w:val="000000" w:themeColor="text1"/>
                    <w:sz w:val="12"/>
                    <w:szCs w:val="12"/>
                  </w:rPr>
                  <w:t xml:space="preserve"> </w:t>
                </w:r>
              </w:sdtContent>
            </w:sdt>
            <w:r>
              <w:rPr>
                <w:caps/>
                <w:color w:val="000000" w:themeColor="text1"/>
                <w:sz w:val="12"/>
                <w:szCs w:val="12"/>
              </w:rPr>
              <w:t xml:space="preserve"> </w:t>
            </w:r>
            <w:r w:rsidRPr="00B40E75">
              <w:rPr>
                <w:caps/>
                <w:color w:val="000000" w:themeColor="text1"/>
                <w:sz w:val="12"/>
                <w:szCs w:val="12"/>
              </w:rPr>
              <w:t>/</w:t>
            </w:r>
            <w:r>
              <w:rPr>
                <w:caps/>
                <w:color w:val="000000" w:themeColor="text1"/>
                <w:sz w:val="12"/>
                <w:szCs w:val="12"/>
              </w:rPr>
              <w:t xml:space="preserve"> </w:t>
            </w:r>
            <w:sdt>
              <w:sdtPr>
                <w:rPr>
                  <w:caps/>
                  <w:color w:val="000000" w:themeColor="text1"/>
                  <w:sz w:val="12"/>
                  <w:szCs w:val="12"/>
                </w:rPr>
                <w:alias w:val="Pořadové číslo"/>
                <w:tag w:val="SmlPC"/>
                <w:id w:val="-2138020915"/>
                <w:showingPlcHdr/>
                <w:text/>
              </w:sdtPr>
              <w:sdtEndPr/>
              <w:sdtContent>
                <w:r w:rsidRPr="00B40E75">
                  <w:rPr>
                    <w:caps/>
                    <w:color w:val="000000" w:themeColor="text1"/>
                    <w:sz w:val="12"/>
                    <w:szCs w:val="12"/>
                  </w:rPr>
                  <w:t xml:space="preserve"> </w:t>
                </w:r>
              </w:sdtContent>
            </w:sdt>
          </w:p>
        </w:tc>
        <w:tc>
          <w:tcPr>
            <w:tcW w:w="2835" w:type="dxa"/>
            <w:tcBorders>
              <w:left w:val="nil"/>
              <w:bottom w:val="nil"/>
              <w:right w:val="nil"/>
            </w:tcBorders>
            <w:vAlign w:val="bottom"/>
          </w:tcPr>
          <w:p w:rsidR="008B2468" w:rsidRDefault="008B2468" w:rsidP="00D146D8">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783845877"/>
                <w:text/>
              </w:sdtPr>
              <w:sdtEndPr/>
              <w:sdtContent>
                <w:r w:rsidRPr="00CB573C">
                  <w:rPr>
                    <w:color w:val="000000" w:themeColor="text1"/>
                    <w:sz w:val="12"/>
                    <w:szCs w:val="12"/>
                  </w:rPr>
                  <w:t xml:space="preserve"> </w:t>
                </w:r>
              </w:sdtContent>
            </w:sdt>
          </w:p>
        </w:tc>
      </w:tr>
      <w:tr w:rsidR="008B2468" w:rsidTr="001F529C">
        <w:trPr>
          <w:trHeight w:val="170"/>
          <w:jc w:val="center"/>
        </w:trPr>
        <w:tc>
          <w:tcPr>
            <w:tcW w:w="4253" w:type="dxa"/>
            <w:tcBorders>
              <w:top w:val="nil"/>
              <w:left w:val="nil"/>
              <w:bottom w:val="nil"/>
              <w:right w:val="nil"/>
            </w:tcBorders>
            <w:tcMar>
              <w:left w:w="113" w:type="dxa"/>
            </w:tcMar>
            <w:vAlign w:val="bottom"/>
          </w:tcPr>
          <w:p w:rsidR="008B2468" w:rsidRDefault="008B2468" w:rsidP="001F529C">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701247418"/>
                <w:showingPlcHdr/>
                <w:text/>
              </w:sdtPr>
              <w:sdtEndPr/>
              <w:sdtContent>
                <w:r w:rsidRPr="00B40E75">
                  <w:rPr>
                    <w:color w:val="000000" w:themeColor="text1"/>
                    <w:sz w:val="12"/>
                    <w:szCs w:val="12"/>
                  </w:rPr>
                  <w:t xml:space="preserve"> </w:t>
                </w:r>
              </w:sdtContent>
            </w:sdt>
          </w:p>
        </w:tc>
        <w:tc>
          <w:tcPr>
            <w:tcW w:w="2835" w:type="dxa"/>
            <w:tcBorders>
              <w:top w:val="nil"/>
              <w:left w:val="nil"/>
              <w:bottom w:val="nil"/>
              <w:right w:val="nil"/>
            </w:tcBorders>
            <w:vAlign w:val="bottom"/>
          </w:tcPr>
          <w:p w:rsidR="008B2468" w:rsidRPr="00B40E75" w:rsidRDefault="008B2468" w:rsidP="001F529C">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53819420"/>
                <w:text/>
              </w:sdtPr>
              <w:sdtEndPr/>
              <w:sdtContent>
                <w:r w:rsidRPr="00CB573C">
                  <w:rPr>
                    <w:color w:val="000000" w:themeColor="text1"/>
                    <w:sz w:val="12"/>
                    <w:szCs w:val="12"/>
                  </w:rPr>
                  <w:t xml:space="preserve"> </w:t>
                </w:r>
              </w:sdtContent>
            </w:sdt>
          </w:p>
        </w:tc>
      </w:tr>
    </w:tbl>
    <w:p w:rsidR="008B2468" w:rsidRPr="00F81B53" w:rsidRDefault="008B2468" w:rsidP="00CA337C">
      <w:pPr>
        <w:pStyle w:val="Zpat"/>
        <w:spacing w:line="100" w:lineRule="exact"/>
        <w:ind w:right="142"/>
        <w:jc w:val="left"/>
        <w:rPr>
          <w:color w:val="000000" w:themeColor="text1"/>
          <w:sz w:val="12"/>
          <w:szCs w:val="12"/>
        </w:rPr>
      </w:pPr>
    </w:p>
    <w:p w:rsidR="008B2468" w:rsidRDefault="008B2468">
      <w:pPr>
        <w:pStyle w:val="Zpat"/>
      </w:pPr>
    </w:p>
    <w:p w:rsidR="008B2468" w:rsidRDefault="008B2468"/>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B2468" w:rsidTr="001F529C">
        <w:trPr>
          <w:trHeight w:val="227"/>
          <w:jc w:val="center"/>
        </w:trPr>
        <w:tc>
          <w:tcPr>
            <w:tcW w:w="4253" w:type="dxa"/>
            <w:tcBorders>
              <w:top w:val="nil"/>
              <w:left w:val="nil"/>
              <w:bottom w:val="single" w:sz="4" w:space="0" w:color="auto"/>
              <w:right w:val="nil"/>
            </w:tcBorders>
            <w:tcMar>
              <w:left w:w="113" w:type="dxa"/>
            </w:tcMar>
            <w:vAlign w:val="bottom"/>
          </w:tcPr>
          <w:p w:rsidR="008B2468" w:rsidRDefault="008B2468" w:rsidP="001F529C">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8B2468" w:rsidRPr="00B40E75" w:rsidRDefault="008B2468" w:rsidP="001F529C">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13</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w:t>
            </w:r>
          </w:p>
        </w:tc>
      </w:tr>
      <w:tr w:rsidR="008B2468" w:rsidTr="001F529C">
        <w:trPr>
          <w:trHeight w:val="227"/>
          <w:jc w:val="center"/>
        </w:trPr>
        <w:tc>
          <w:tcPr>
            <w:tcW w:w="4253" w:type="dxa"/>
            <w:tcBorders>
              <w:bottom w:val="nil"/>
              <w:right w:val="nil"/>
            </w:tcBorders>
            <w:tcMar>
              <w:left w:w="113" w:type="dxa"/>
            </w:tcMar>
            <w:vAlign w:val="bottom"/>
          </w:tcPr>
          <w:p w:rsidR="008B2468" w:rsidRDefault="008B2468" w:rsidP="001F529C">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Kmenové číslo smlouvy"/>
                <w:tag w:val="SmlKmC"/>
                <w:id w:val="1799645207"/>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Typ zakázky"/>
                <w:tag w:val="SmlT"/>
                <w:id w:val="-1637473678"/>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Koncové číslo"/>
                <w:tag w:val="SmlKC"/>
                <w:id w:val="-1011376139"/>
                <w:showingPlcHdr/>
                <w:text/>
              </w:sdtPr>
              <w:sdtEndPr/>
              <w:sdtContent>
                <w:r w:rsidRPr="00B40E75">
                  <w:rPr>
                    <w:caps/>
                    <w:color w:val="000000" w:themeColor="text1"/>
                    <w:sz w:val="12"/>
                    <w:szCs w:val="12"/>
                  </w:rPr>
                  <w:t xml:space="preserve"> </w:t>
                </w:r>
              </w:sdtContent>
            </w:sdt>
            <w:r>
              <w:rPr>
                <w:caps/>
                <w:color w:val="000000" w:themeColor="text1"/>
                <w:sz w:val="12"/>
                <w:szCs w:val="12"/>
              </w:rPr>
              <w:t xml:space="preserve"> </w:t>
            </w:r>
            <w:r w:rsidRPr="00B40E75">
              <w:rPr>
                <w:caps/>
                <w:color w:val="000000" w:themeColor="text1"/>
                <w:sz w:val="12"/>
                <w:szCs w:val="12"/>
              </w:rPr>
              <w:t>/</w:t>
            </w:r>
            <w:r>
              <w:rPr>
                <w:caps/>
                <w:color w:val="000000" w:themeColor="text1"/>
                <w:sz w:val="12"/>
                <w:szCs w:val="12"/>
              </w:rPr>
              <w:t xml:space="preserve"> </w:t>
            </w:r>
            <w:sdt>
              <w:sdtPr>
                <w:rPr>
                  <w:caps/>
                  <w:color w:val="000000" w:themeColor="text1"/>
                  <w:sz w:val="12"/>
                  <w:szCs w:val="12"/>
                </w:rPr>
                <w:alias w:val="Pořadové číslo"/>
                <w:tag w:val="SmlPC"/>
                <w:id w:val="-645816166"/>
                <w:showingPlcHdr/>
                <w:text/>
              </w:sdtPr>
              <w:sdtEndPr/>
              <w:sdtContent>
                <w:r w:rsidRPr="00B40E75">
                  <w:rPr>
                    <w:caps/>
                    <w:color w:val="000000" w:themeColor="text1"/>
                    <w:sz w:val="12"/>
                    <w:szCs w:val="12"/>
                  </w:rPr>
                  <w:t xml:space="preserve"> </w:t>
                </w:r>
              </w:sdtContent>
            </w:sdt>
          </w:p>
        </w:tc>
        <w:tc>
          <w:tcPr>
            <w:tcW w:w="2835" w:type="dxa"/>
            <w:tcBorders>
              <w:left w:val="nil"/>
              <w:bottom w:val="nil"/>
              <w:right w:val="nil"/>
            </w:tcBorders>
            <w:vAlign w:val="bottom"/>
          </w:tcPr>
          <w:p w:rsidR="008B2468" w:rsidRDefault="008B2468" w:rsidP="00D146D8">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892029006"/>
                <w:text/>
              </w:sdtPr>
              <w:sdtEndPr/>
              <w:sdtContent>
                <w:r w:rsidRPr="00CB573C">
                  <w:rPr>
                    <w:color w:val="000000" w:themeColor="text1"/>
                    <w:sz w:val="12"/>
                    <w:szCs w:val="12"/>
                  </w:rPr>
                  <w:t xml:space="preserve"> </w:t>
                </w:r>
              </w:sdtContent>
            </w:sdt>
          </w:p>
        </w:tc>
      </w:tr>
      <w:tr w:rsidR="008B2468" w:rsidTr="001F529C">
        <w:trPr>
          <w:trHeight w:val="170"/>
          <w:jc w:val="center"/>
        </w:trPr>
        <w:tc>
          <w:tcPr>
            <w:tcW w:w="4253" w:type="dxa"/>
            <w:tcBorders>
              <w:top w:val="nil"/>
              <w:left w:val="nil"/>
              <w:bottom w:val="nil"/>
              <w:right w:val="nil"/>
            </w:tcBorders>
            <w:tcMar>
              <w:left w:w="113" w:type="dxa"/>
            </w:tcMar>
            <w:vAlign w:val="bottom"/>
          </w:tcPr>
          <w:p w:rsidR="008B2468" w:rsidRDefault="008B2468" w:rsidP="001F529C">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780927110"/>
                <w:showingPlcHdr/>
                <w:text/>
              </w:sdtPr>
              <w:sdtEndPr/>
              <w:sdtContent>
                <w:r w:rsidRPr="00B40E75">
                  <w:rPr>
                    <w:color w:val="000000" w:themeColor="text1"/>
                    <w:sz w:val="12"/>
                    <w:szCs w:val="12"/>
                  </w:rPr>
                  <w:t xml:space="preserve"> </w:t>
                </w:r>
              </w:sdtContent>
            </w:sdt>
          </w:p>
        </w:tc>
        <w:tc>
          <w:tcPr>
            <w:tcW w:w="2835" w:type="dxa"/>
            <w:tcBorders>
              <w:top w:val="nil"/>
              <w:left w:val="nil"/>
              <w:bottom w:val="nil"/>
              <w:right w:val="nil"/>
            </w:tcBorders>
            <w:vAlign w:val="bottom"/>
          </w:tcPr>
          <w:p w:rsidR="008B2468" w:rsidRPr="00B40E75" w:rsidRDefault="008B2468" w:rsidP="001F529C">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664658634"/>
                <w:text/>
              </w:sdtPr>
              <w:sdtEndPr/>
              <w:sdtContent>
                <w:r w:rsidRPr="00CB573C">
                  <w:rPr>
                    <w:color w:val="000000" w:themeColor="text1"/>
                    <w:sz w:val="12"/>
                    <w:szCs w:val="12"/>
                  </w:rPr>
                  <w:t xml:space="preserve"> </w:t>
                </w:r>
              </w:sdtContent>
            </w:sdt>
          </w:p>
        </w:tc>
      </w:tr>
    </w:tbl>
    <w:p w:rsidR="008B2468" w:rsidRPr="00F81B53" w:rsidRDefault="008B2468" w:rsidP="00CA337C">
      <w:pPr>
        <w:pStyle w:val="Zpat"/>
        <w:spacing w:line="100" w:lineRule="exact"/>
        <w:ind w:right="142"/>
        <w:jc w:val="left"/>
        <w:rPr>
          <w:color w:val="000000" w:themeColor="text1"/>
          <w:sz w:val="12"/>
          <w:szCs w:val="12"/>
        </w:rPr>
      </w:pPr>
    </w:p>
    <w:p w:rsidR="008B2468" w:rsidRDefault="008B2468">
      <w:pPr>
        <w:pStyle w:val="Zpat"/>
      </w:pPr>
    </w:p>
    <w:p w:rsidR="008B2468" w:rsidRDefault="008B2468"/>
    <w:p w:rsidR="008B2468" w:rsidRDefault="008B2468" w:rsidP="00207A11">
      <w:r>
        <w:separator/>
      </w:r>
    </w:p>
  </w:footnote>
  <w:footnote w:type="continuationSeparator" w:id="0">
    <w:p w:rsidR="008B2468" w:rsidRDefault="008B2468"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468" w:rsidRPr="00AE3921" w:rsidRDefault="008B2468" w:rsidP="003A7042">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3E924C3C" wp14:editId="0D835EF6">
              <wp:extent cx="683895" cy="199390"/>
              <wp:effectExtent l="1905" t="6985" r="0" b="3175"/>
              <wp:docPr id="489" name="Plátno 4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1"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5DFC22B" id="Plátno 506"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8B2468" w:rsidRPr="00AE3921" w:rsidTr="000C31F8">
      <w:trPr>
        <w:trHeight w:val="227"/>
        <w:jc w:val="center"/>
      </w:trPr>
      <w:tc>
        <w:tcPr>
          <w:tcW w:w="5103" w:type="dxa"/>
          <w:vAlign w:val="center"/>
        </w:tcPr>
        <w:p w:rsidR="008B2468" w:rsidRPr="00AE3921" w:rsidRDefault="008B2468" w:rsidP="003A7042">
          <w:pPr>
            <w:tabs>
              <w:tab w:val="right" w:pos="8505"/>
            </w:tabs>
            <w:jc w:val="left"/>
            <w:rPr>
              <w:color w:val="000000" w:themeColor="text1"/>
              <w:sz w:val="12"/>
              <w:szCs w:val="12"/>
            </w:rPr>
          </w:pPr>
          <w:r w:rsidRPr="00382F56">
            <w:rPr>
              <w:color w:val="000000" w:themeColor="text1"/>
              <w:sz w:val="12"/>
              <w:szCs w:val="12"/>
            </w:rPr>
            <w:t>Brno, Babická - výstavba splaškové kanalizace</w:t>
          </w:r>
        </w:p>
      </w:tc>
      <w:tc>
        <w:tcPr>
          <w:tcW w:w="3402" w:type="dxa"/>
          <w:tcMar>
            <w:left w:w="113" w:type="dxa"/>
          </w:tcMar>
          <w:vAlign w:val="center"/>
        </w:tcPr>
        <w:p w:rsidR="008B2468" w:rsidRPr="00AE3921" w:rsidRDefault="008B2468" w:rsidP="003A7042">
          <w:pPr>
            <w:tabs>
              <w:tab w:val="right" w:pos="8505"/>
            </w:tabs>
            <w:jc w:val="right"/>
            <w:rPr>
              <w:color w:val="000000" w:themeColor="text1"/>
              <w:sz w:val="12"/>
              <w:szCs w:val="12"/>
            </w:rPr>
          </w:pPr>
          <w:r>
            <w:rPr>
              <w:bCs/>
              <w:color w:val="000000" w:themeColor="text1"/>
              <w:sz w:val="12"/>
              <w:szCs w:val="12"/>
            </w:rPr>
            <w:t>D.1.2.1 Technická zpráva</w:t>
          </w:r>
        </w:p>
      </w:tc>
    </w:tr>
    <w:tr w:rsidR="008B2468" w:rsidRPr="00AE3921" w:rsidTr="000C31F8">
      <w:trPr>
        <w:trHeight w:val="227"/>
        <w:jc w:val="center"/>
      </w:trPr>
      <w:tc>
        <w:tcPr>
          <w:tcW w:w="5103" w:type="dxa"/>
          <w:vAlign w:val="center"/>
        </w:tcPr>
        <w:p w:rsidR="008B2468" w:rsidRPr="00AE3921" w:rsidRDefault="004477CA" w:rsidP="005E2548">
          <w:pPr>
            <w:tabs>
              <w:tab w:val="right" w:pos="8505"/>
            </w:tabs>
            <w:jc w:val="left"/>
            <w:rPr>
              <w:color w:val="000000" w:themeColor="text1"/>
              <w:sz w:val="12"/>
              <w:szCs w:val="12"/>
            </w:rPr>
          </w:pPr>
          <w:sdt>
            <w:sdtPr>
              <w:rPr>
                <w:color w:val="000000"/>
                <w:sz w:val="12"/>
                <w:szCs w:val="12"/>
              </w:rPr>
              <w:alias w:val="Upřesňující podnázev zakázky"/>
              <w:tag w:val="Podnazev"/>
              <w:id w:val="1582259087"/>
              <w:text/>
            </w:sdtPr>
            <w:sdtEndPr/>
            <w:sdtContent>
              <w:r w:rsidR="008B2468" w:rsidRPr="00257D64">
                <w:rPr>
                  <w:color w:val="000000"/>
                  <w:sz w:val="12"/>
                  <w:szCs w:val="12"/>
                </w:rPr>
                <w:t>2. a 3. etapa</w:t>
              </w:r>
            </w:sdtContent>
          </w:sdt>
        </w:p>
      </w:tc>
      <w:tc>
        <w:tcPr>
          <w:tcW w:w="3402" w:type="dxa"/>
          <w:tcMar>
            <w:left w:w="113" w:type="dxa"/>
          </w:tcMar>
          <w:vAlign w:val="center"/>
        </w:tcPr>
        <w:p w:rsidR="008B2468" w:rsidRPr="00AE3921" w:rsidRDefault="004477CA" w:rsidP="003A7042">
          <w:pPr>
            <w:tabs>
              <w:tab w:val="right" w:pos="8505"/>
            </w:tabs>
            <w:jc w:val="right"/>
            <w:rPr>
              <w:color w:val="000000" w:themeColor="text1"/>
              <w:sz w:val="12"/>
              <w:szCs w:val="12"/>
            </w:rPr>
          </w:pPr>
          <w:sdt>
            <w:sdtPr>
              <w:rPr>
                <w:color w:val="000000" w:themeColor="text1"/>
                <w:sz w:val="12"/>
                <w:szCs w:val="12"/>
              </w:rPr>
              <w:alias w:val="Stupeň"/>
              <w:tag w:val="StupenZ"/>
              <w:id w:val="-744651581"/>
              <w:text/>
            </w:sdtPr>
            <w:sdtEndPr/>
            <w:sdtContent>
              <w:r w:rsidR="008B2468">
                <w:rPr>
                  <w:color w:val="000000" w:themeColor="text1"/>
                  <w:sz w:val="12"/>
                  <w:szCs w:val="12"/>
                </w:rPr>
                <w:t>DSpP</w:t>
              </w:r>
            </w:sdtContent>
          </w:sdt>
        </w:p>
      </w:tc>
    </w:tr>
  </w:tbl>
  <w:p w:rsidR="008B2468" w:rsidRDefault="008B246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468" w:rsidRPr="00AE3921" w:rsidRDefault="008B2468" w:rsidP="003A7042">
    <w:pPr>
      <w:tabs>
        <w:tab w:val="right" w:pos="8505"/>
      </w:tabs>
      <w:spacing w:after="60"/>
      <w:jc w:val="left"/>
      <w:rPr>
        <w:noProof/>
        <w:color w:val="000000" w:themeColor="text1"/>
      </w:rPr>
    </w:pPr>
    <w:r>
      <w:rPr>
        <w:noProof/>
        <w:color w:val="000000" w:themeColor="text1"/>
      </w:rPr>
      <w:t xml:space="preserve">   </w:t>
    </w:r>
    <w:r>
      <w:rPr>
        <w:noProof/>
        <w:color w:val="000000" w:themeColor="text1"/>
      </w:rPr>
      <w:tab/>
    </w:r>
    <w:r w:rsidRPr="00AE3921">
      <w:rPr>
        <w:noProof/>
        <w:color w:val="000000" w:themeColor="text1"/>
      </w:rPr>
      <w:tab/>
    </w:r>
    <w:r w:rsidRPr="00AE3921">
      <w:rPr>
        <w:noProof/>
        <w:color w:val="000000" w:themeColor="text1"/>
      </w:rPr>
      <mc:AlternateContent>
        <mc:Choice Requires="wpc">
          <w:drawing>
            <wp:inline distT="0" distB="0" distL="0" distR="0" wp14:anchorId="3E924C3C" wp14:editId="0D835EF6">
              <wp:extent cx="683895" cy="199390"/>
              <wp:effectExtent l="1905" t="6985" r="0" b="3175"/>
              <wp:docPr id="490" name="Plátno 4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4"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0"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5DF17995" id="Plátno 507"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8B2468" w:rsidRPr="00AE3921" w:rsidTr="000C31F8">
      <w:trPr>
        <w:trHeight w:val="227"/>
        <w:jc w:val="center"/>
      </w:trPr>
      <w:tc>
        <w:tcPr>
          <w:tcW w:w="5103" w:type="dxa"/>
          <w:vAlign w:val="center"/>
        </w:tcPr>
        <w:p w:rsidR="008B2468" w:rsidRPr="00AE3921" w:rsidRDefault="008B2468" w:rsidP="003A7042">
          <w:pPr>
            <w:tabs>
              <w:tab w:val="right" w:pos="8505"/>
            </w:tabs>
            <w:jc w:val="left"/>
            <w:rPr>
              <w:color w:val="000000" w:themeColor="text1"/>
              <w:sz w:val="12"/>
              <w:szCs w:val="12"/>
            </w:rPr>
          </w:pPr>
          <w:r w:rsidRPr="00382F56">
            <w:rPr>
              <w:color w:val="000000" w:themeColor="text1"/>
              <w:sz w:val="12"/>
              <w:szCs w:val="12"/>
            </w:rPr>
            <w:t>Brno, Babická - výstavba splaškové kanalizace</w:t>
          </w:r>
        </w:p>
      </w:tc>
      <w:tc>
        <w:tcPr>
          <w:tcW w:w="3402" w:type="dxa"/>
          <w:tcMar>
            <w:left w:w="113" w:type="dxa"/>
          </w:tcMar>
          <w:vAlign w:val="center"/>
        </w:tcPr>
        <w:p w:rsidR="008B2468" w:rsidRPr="00AE3921" w:rsidRDefault="008B2468" w:rsidP="003A7042">
          <w:pPr>
            <w:tabs>
              <w:tab w:val="right" w:pos="8505"/>
            </w:tabs>
            <w:jc w:val="right"/>
            <w:rPr>
              <w:color w:val="000000" w:themeColor="text1"/>
              <w:sz w:val="12"/>
              <w:szCs w:val="12"/>
            </w:rPr>
          </w:pPr>
          <w:r>
            <w:rPr>
              <w:bCs/>
              <w:color w:val="000000" w:themeColor="text1"/>
              <w:sz w:val="12"/>
              <w:szCs w:val="12"/>
            </w:rPr>
            <w:t>D.1.2.1 Technická zpráva</w:t>
          </w:r>
        </w:p>
      </w:tc>
    </w:tr>
    <w:tr w:rsidR="008B2468" w:rsidRPr="00AE3921" w:rsidTr="000C31F8">
      <w:trPr>
        <w:trHeight w:val="227"/>
        <w:jc w:val="center"/>
      </w:trPr>
      <w:tc>
        <w:tcPr>
          <w:tcW w:w="5103" w:type="dxa"/>
          <w:vAlign w:val="center"/>
        </w:tcPr>
        <w:p w:rsidR="008B2468" w:rsidRPr="00AE3921" w:rsidRDefault="004477CA" w:rsidP="004A4A13">
          <w:pPr>
            <w:tabs>
              <w:tab w:val="right" w:pos="8505"/>
            </w:tabs>
            <w:jc w:val="left"/>
            <w:rPr>
              <w:color w:val="000000" w:themeColor="text1"/>
              <w:sz w:val="12"/>
              <w:szCs w:val="12"/>
            </w:rPr>
          </w:pPr>
          <w:sdt>
            <w:sdtPr>
              <w:rPr>
                <w:color w:val="000000"/>
                <w:sz w:val="12"/>
                <w:szCs w:val="12"/>
              </w:rPr>
              <w:alias w:val="Upřesňující podnázev zakázky"/>
              <w:tag w:val="Podnazev"/>
              <w:id w:val="2133586865"/>
              <w:text/>
            </w:sdtPr>
            <w:sdtEndPr/>
            <w:sdtContent>
              <w:r w:rsidR="008B2468" w:rsidRPr="00257D64">
                <w:rPr>
                  <w:color w:val="000000"/>
                  <w:sz w:val="12"/>
                  <w:szCs w:val="12"/>
                </w:rPr>
                <w:t>2. a 3. etapa</w:t>
              </w:r>
            </w:sdtContent>
          </w:sdt>
        </w:p>
      </w:tc>
      <w:tc>
        <w:tcPr>
          <w:tcW w:w="3402" w:type="dxa"/>
          <w:tcMar>
            <w:left w:w="113" w:type="dxa"/>
          </w:tcMar>
          <w:vAlign w:val="center"/>
        </w:tcPr>
        <w:p w:rsidR="008B2468" w:rsidRPr="00AE3921" w:rsidRDefault="004477CA" w:rsidP="003A7042">
          <w:pPr>
            <w:tabs>
              <w:tab w:val="right" w:pos="8505"/>
            </w:tabs>
            <w:jc w:val="right"/>
            <w:rPr>
              <w:color w:val="000000" w:themeColor="text1"/>
              <w:sz w:val="12"/>
              <w:szCs w:val="12"/>
            </w:rPr>
          </w:pPr>
          <w:sdt>
            <w:sdtPr>
              <w:rPr>
                <w:color w:val="000000" w:themeColor="text1"/>
                <w:sz w:val="12"/>
                <w:szCs w:val="12"/>
              </w:rPr>
              <w:alias w:val="Stupeň"/>
              <w:tag w:val="StupenZ"/>
              <w:id w:val="1080492543"/>
              <w:text/>
            </w:sdtPr>
            <w:sdtEndPr/>
            <w:sdtContent>
              <w:r w:rsidR="008B2468">
                <w:rPr>
                  <w:color w:val="000000" w:themeColor="text1"/>
                  <w:sz w:val="12"/>
                  <w:szCs w:val="12"/>
                </w:rPr>
                <w:t>DSpP</w:t>
              </w:r>
            </w:sdtContent>
          </w:sdt>
        </w:p>
      </w:tc>
    </w:tr>
  </w:tbl>
  <w:p w:rsidR="008B2468" w:rsidRPr="00AE3921" w:rsidRDefault="008B2468" w:rsidP="00FA0C8C">
    <w:pPr>
      <w:tabs>
        <w:tab w:val="right" w:pos="9752"/>
      </w:tabs>
      <w:spacing w:after="60"/>
      <w:jc w:val="left"/>
      <w:rPr>
        <w:noProof/>
        <w:color w:val="000000" w:themeColor="text1"/>
      </w:rPr>
    </w:pPr>
  </w:p>
  <w:p w:rsidR="008B2468" w:rsidRPr="00AE3921" w:rsidRDefault="008B2468" w:rsidP="007C488A">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468" w:rsidRPr="00AE3921" w:rsidRDefault="008B2468" w:rsidP="003F3A2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71916B45" wp14:editId="72CD27F4">
              <wp:extent cx="683895" cy="199390"/>
              <wp:effectExtent l="1905" t="6985" r="0" b="3175"/>
              <wp:docPr id="491" name="Plátno 4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7AC352ED" id="Plátno 508"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8B2468" w:rsidRPr="00AE3921" w:rsidTr="000C31F8">
      <w:trPr>
        <w:trHeight w:val="227"/>
        <w:jc w:val="center"/>
      </w:trPr>
      <w:tc>
        <w:tcPr>
          <w:tcW w:w="5103" w:type="dxa"/>
          <w:vAlign w:val="center"/>
        </w:tcPr>
        <w:p w:rsidR="008B2468" w:rsidRPr="00AE3921" w:rsidRDefault="008B2468" w:rsidP="003F3A2C">
          <w:pPr>
            <w:tabs>
              <w:tab w:val="right" w:pos="8505"/>
            </w:tabs>
            <w:jc w:val="left"/>
            <w:rPr>
              <w:color w:val="000000" w:themeColor="text1"/>
              <w:sz w:val="12"/>
              <w:szCs w:val="12"/>
            </w:rPr>
          </w:pPr>
          <w:r w:rsidRPr="00382F56">
            <w:rPr>
              <w:color w:val="000000" w:themeColor="text1"/>
              <w:sz w:val="12"/>
              <w:szCs w:val="12"/>
            </w:rPr>
            <w:t>Brno, Babická - výstavba splaškové kanalizace</w:t>
          </w:r>
        </w:p>
      </w:tc>
      <w:tc>
        <w:tcPr>
          <w:tcW w:w="3402" w:type="dxa"/>
          <w:tcMar>
            <w:left w:w="113" w:type="dxa"/>
          </w:tcMar>
          <w:vAlign w:val="center"/>
        </w:tcPr>
        <w:p w:rsidR="008B2468" w:rsidRPr="00AE3921" w:rsidRDefault="008B2468" w:rsidP="003F3A2C">
          <w:pPr>
            <w:tabs>
              <w:tab w:val="right" w:pos="8505"/>
            </w:tabs>
            <w:jc w:val="right"/>
            <w:rPr>
              <w:color w:val="000000" w:themeColor="text1"/>
              <w:sz w:val="12"/>
              <w:szCs w:val="12"/>
            </w:rPr>
          </w:pPr>
          <w:r>
            <w:rPr>
              <w:bCs/>
              <w:color w:val="000000" w:themeColor="text1"/>
              <w:sz w:val="12"/>
              <w:szCs w:val="12"/>
            </w:rPr>
            <w:t>D.1.2.1 Technická zpráva</w:t>
          </w:r>
        </w:p>
      </w:tc>
    </w:tr>
    <w:tr w:rsidR="008B2468" w:rsidRPr="00AE3921" w:rsidTr="000C31F8">
      <w:trPr>
        <w:trHeight w:val="227"/>
        <w:jc w:val="center"/>
      </w:trPr>
      <w:tc>
        <w:tcPr>
          <w:tcW w:w="5103" w:type="dxa"/>
          <w:vAlign w:val="center"/>
        </w:tcPr>
        <w:p w:rsidR="008B2468" w:rsidRPr="00AE3921" w:rsidRDefault="004477CA" w:rsidP="005E2548">
          <w:pPr>
            <w:tabs>
              <w:tab w:val="right" w:pos="8505"/>
            </w:tabs>
            <w:jc w:val="left"/>
            <w:rPr>
              <w:color w:val="000000" w:themeColor="text1"/>
              <w:sz w:val="12"/>
              <w:szCs w:val="12"/>
            </w:rPr>
          </w:pPr>
          <w:sdt>
            <w:sdtPr>
              <w:rPr>
                <w:color w:val="000000"/>
                <w:sz w:val="12"/>
                <w:szCs w:val="12"/>
              </w:rPr>
              <w:alias w:val="Upřesňující podnázev zakázky"/>
              <w:tag w:val="Podnazev"/>
              <w:id w:val="363493566"/>
              <w:text/>
            </w:sdtPr>
            <w:sdtEndPr/>
            <w:sdtContent>
              <w:r w:rsidR="008B2468" w:rsidRPr="00257D64">
                <w:rPr>
                  <w:color w:val="000000"/>
                  <w:sz w:val="12"/>
                  <w:szCs w:val="12"/>
                </w:rPr>
                <w:t>2. a 3. etapa</w:t>
              </w:r>
            </w:sdtContent>
          </w:sdt>
        </w:p>
      </w:tc>
      <w:tc>
        <w:tcPr>
          <w:tcW w:w="3402" w:type="dxa"/>
          <w:tcMar>
            <w:left w:w="113" w:type="dxa"/>
          </w:tcMar>
          <w:vAlign w:val="center"/>
        </w:tcPr>
        <w:p w:rsidR="008B2468" w:rsidRPr="00AE3921" w:rsidRDefault="004477CA" w:rsidP="003F3A2C">
          <w:pPr>
            <w:tabs>
              <w:tab w:val="right" w:pos="8505"/>
            </w:tabs>
            <w:jc w:val="right"/>
            <w:rPr>
              <w:color w:val="000000" w:themeColor="text1"/>
              <w:sz w:val="12"/>
              <w:szCs w:val="12"/>
            </w:rPr>
          </w:pPr>
          <w:sdt>
            <w:sdtPr>
              <w:rPr>
                <w:color w:val="000000" w:themeColor="text1"/>
                <w:sz w:val="12"/>
                <w:szCs w:val="12"/>
              </w:rPr>
              <w:alias w:val="Stupeň"/>
              <w:tag w:val="StupenZ"/>
              <w:id w:val="1523278922"/>
              <w:text/>
            </w:sdtPr>
            <w:sdtEndPr/>
            <w:sdtContent>
              <w:r w:rsidR="008B2468">
                <w:rPr>
                  <w:color w:val="000000" w:themeColor="text1"/>
                  <w:sz w:val="12"/>
                  <w:szCs w:val="12"/>
                </w:rPr>
                <w:t>DSpP</w:t>
              </w:r>
            </w:sdtContent>
          </w:sdt>
        </w:p>
      </w:tc>
    </w:tr>
  </w:tbl>
  <w:p w:rsidR="008B2468" w:rsidRPr="00F81B53" w:rsidRDefault="008B2468" w:rsidP="00CD4DDB">
    <w:pPr>
      <w:tabs>
        <w:tab w:val="right" w:pos="8505"/>
      </w:tabs>
      <w:jc w:val="left"/>
      <w:rPr>
        <w:noProof/>
        <w:color w:val="000000" w:themeColor="text1"/>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468" w:rsidRPr="00AE3921" w:rsidRDefault="008B2468" w:rsidP="00CA337C">
    <w:pPr>
      <w:tabs>
        <w:tab w:val="right" w:pos="8505"/>
      </w:tabs>
      <w:spacing w:after="60"/>
      <w:jc w:val="left"/>
      <w:rPr>
        <w:noProof/>
        <w:color w:val="000000" w:themeColor="text1"/>
      </w:rPr>
    </w:pPr>
    <w:r w:rsidRPr="00AE3921">
      <w:rPr>
        <w:noProof/>
        <w:color w:val="000000" w:themeColor="text1"/>
      </w:rPr>
      <w:tab/>
    </w:r>
    <w:r>
      <w:rPr>
        <w:noProof/>
        <w:color w:val="000000" w:themeColor="text1"/>
      </w:rPr>
      <mc:AlternateContent>
        <mc:Choice Requires="wpc">
          <w:drawing>
            <wp:inline distT="0" distB="0" distL="0" distR="0">
              <wp:extent cx="683895" cy="199390"/>
              <wp:effectExtent l="0" t="0" r="1905" b="635"/>
              <wp:docPr id="26" name="Plátno 37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4" name="Freeform 195"/>
                      <wps:cNvSpPr>
                        <a:spLocks noEditPoints="1"/>
                      </wps:cNvSpPr>
                      <wps:spPr bwMode="auto">
                        <a:xfrm>
                          <a:off x="507370" y="26612"/>
                          <a:ext cx="176525" cy="172178"/>
                        </a:xfrm>
                        <a:custGeom>
                          <a:avLst/>
                          <a:gdLst>
                            <a:gd name="T0" fmla="*/ 44756707 w 556"/>
                            <a:gd name="T1" fmla="*/ 42507038 h 543"/>
                            <a:gd name="T2" fmla="*/ 44756707 w 556"/>
                            <a:gd name="T3" fmla="*/ 47933658 h 543"/>
                            <a:gd name="T4" fmla="*/ 11289980 w 556"/>
                            <a:gd name="T5" fmla="*/ 47933658 h 543"/>
                            <a:gd name="T6" fmla="*/ 11289980 w 556"/>
                            <a:gd name="T7" fmla="*/ 42507038 h 543"/>
                            <a:gd name="T8" fmla="*/ 27821737 w 556"/>
                            <a:gd name="T9" fmla="*/ 25725232 h 543"/>
                            <a:gd name="T10" fmla="*/ 44756707 w 556"/>
                            <a:gd name="T11" fmla="*/ 42507038 h 543"/>
                            <a:gd name="T12" fmla="*/ 56046688 w 556"/>
                            <a:gd name="T13" fmla="*/ 18188719 h 543"/>
                            <a:gd name="T14" fmla="*/ 35583757 w 556"/>
                            <a:gd name="T15" fmla="*/ 18188719 h 543"/>
                            <a:gd name="T16" fmla="*/ 48889805 w 556"/>
                            <a:gd name="T17" fmla="*/ 4924037 h 543"/>
                            <a:gd name="T18" fmla="*/ 43950280 w 556"/>
                            <a:gd name="T19" fmla="*/ 402066 h 543"/>
                            <a:gd name="T20" fmla="*/ 27821737 w 556"/>
                            <a:gd name="T21" fmla="*/ 16580773 h 543"/>
                            <a:gd name="T22" fmla="*/ 11491587 w 556"/>
                            <a:gd name="T23" fmla="*/ 0 h 543"/>
                            <a:gd name="T24" fmla="*/ 6955593 w 556"/>
                            <a:gd name="T25" fmla="*/ 4723004 h 543"/>
                            <a:gd name="T26" fmla="*/ 20261641 w 556"/>
                            <a:gd name="T27" fmla="*/ 18188719 h 543"/>
                            <a:gd name="T28" fmla="*/ 0 w 556"/>
                            <a:gd name="T29" fmla="*/ 18188719 h 543"/>
                            <a:gd name="T30" fmla="*/ 0 w 556"/>
                            <a:gd name="T31" fmla="*/ 24418836 h 543"/>
                            <a:gd name="T32" fmla="*/ 20261641 w 556"/>
                            <a:gd name="T33" fmla="*/ 24418836 h 543"/>
                            <a:gd name="T34" fmla="*/ 4636956 w 556"/>
                            <a:gd name="T35" fmla="*/ 39793729 h 543"/>
                            <a:gd name="T36" fmla="*/ 4636956 w 556"/>
                            <a:gd name="T37" fmla="*/ 54565840 h 543"/>
                            <a:gd name="T38" fmla="*/ 51208125 w 556"/>
                            <a:gd name="T39" fmla="*/ 54565840 h 543"/>
                            <a:gd name="T40" fmla="*/ 51208125 w 556"/>
                            <a:gd name="T41" fmla="*/ 39793729 h 543"/>
                            <a:gd name="T42" fmla="*/ 35583757 w 556"/>
                            <a:gd name="T43" fmla="*/ 24418836 h 543"/>
                            <a:gd name="T44" fmla="*/ 56046688 w 556"/>
                            <a:gd name="T45" fmla="*/ 24418836 h 543"/>
                            <a:gd name="T46" fmla="*/ 56046688 w 556"/>
                            <a:gd name="T47" fmla="*/ 18188719 h 54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96"/>
                      <wps:cNvSpPr>
                        <a:spLocks/>
                      </wps:cNvSpPr>
                      <wps:spPr bwMode="auto">
                        <a:xfrm>
                          <a:off x="574680" y="0"/>
                          <a:ext cx="41906" cy="41919"/>
                        </a:xfrm>
                        <a:custGeom>
                          <a:avLst/>
                          <a:gdLst>
                            <a:gd name="T0" fmla="*/ 13406721 w 131"/>
                            <a:gd name="T1" fmla="*/ 6654641 h 132"/>
                            <a:gd name="T2" fmla="*/ 13406721 w 131"/>
                            <a:gd name="T3" fmla="*/ 6654641 h 132"/>
                            <a:gd name="T4" fmla="*/ 13304355 w 131"/>
                            <a:gd name="T5" fmla="*/ 7965563 h 132"/>
                            <a:gd name="T6" fmla="*/ 12894892 w 131"/>
                            <a:gd name="T7" fmla="*/ 9377153 h 132"/>
                            <a:gd name="T8" fmla="*/ 12281017 w 131"/>
                            <a:gd name="T9" fmla="*/ 10385432 h 132"/>
                            <a:gd name="T10" fmla="*/ 11462091 w 131"/>
                            <a:gd name="T11" fmla="*/ 11292725 h 132"/>
                            <a:gd name="T12" fmla="*/ 10541118 w 131"/>
                            <a:gd name="T13" fmla="*/ 12099348 h 132"/>
                            <a:gd name="T14" fmla="*/ 9313049 w 131"/>
                            <a:gd name="T15" fmla="*/ 12905971 h 132"/>
                            <a:gd name="T16" fmla="*/ 8084979 w 131"/>
                            <a:gd name="T17" fmla="*/ 13309283 h 132"/>
                            <a:gd name="T18" fmla="*/ 6754543 w 131"/>
                            <a:gd name="T19" fmla="*/ 13309283 h 132"/>
                            <a:gd name="T20" fmla="*/ 6754543 w 131"/>
                            <a:gd name="T21" fmla="*/ 13309283 h 132"/>
                            <a:gd name="T22" fmla="*/ 5321742 w 131"/>
                            <a:gd name="T23" fmla="*/ 13309283 h 132"/>
                            <a:gd name="T24" fmla="*/ 4196038 w 131"/>
                            <a:gd name="T25" fmla="*/ 12905971 h 132"/>
                            <a:gd name="T26" fmla="*/ 2967968 w 131"/>
                            <a:gd name="T27" fmla="*/ 12099348 h 132"/>
                            <a:gd name="T28" fmla="*/ 1944630 w 131"/>
                            <a:gd name="T29" fmla="*/ 11292725 h 132"/>
                            <a:gd name="T30" fmla="*/ 1228070 w 131"/>
                            <a:gd name="T31" fmla="*/ 10385432 h 132"/>
                            <a:gd name="T32" fmla="*/ 614195 w 131"/>
                            <a:gd name="T33" fmla="*/ 9377153 h 132"/>
                            <a:gd name="T34" fmla="*/ 204732 w 131"/>
                            <a:gd name="T35" fmla="*/ 7965563 h 132"/>
                            <a:gd name="T36" fmla="*/ 0 w 131"/>
                            <a:gd name="T37" fmla="*/ 6654641 h 132"/>
                            <a:gd name="T38" fmla="*/ 0 w 131"/>
                            <a:gd name="T39" fmla="*/ 6654641 h 132"/>
                            <a:gd name="T40" fmla="*/ 204732 w 131"/>
                            <a:gd name="T41" fmla="*/ 5243051 h 132"/>
                            <a:gd name="T42" fmla="*/ 614195 w 131"/>
                            <a:gd name="T43" fmla="*/ 4134103 h 132"/>
                            <a:gd name="T44" fmla="*/ 1228070 w 131"/>
                            <a:gd name="T45" fmla="*/ 2924168 h 132"/>
                            <a:gd name="T46" fmla="*/ 1944630 w 131"/>
                            <a:gd name="T47" fmla="*/ 1915889 h 132"/>
                            <a:gd name="T48" fmla="*/ 2967968 w 131"/>
                            <a:gd name="T49" fmla="*/ 1209935 h 132"/>
                            <a:gd name="T50" fmla="*/ 4196038 w 131"/>
                            <a:gd name="T51" fmla="*/ 604967 h 132"/>
                            <a:gd name="T52" fmla="*/ 5321742 w 131"/>
                            <a:gd name="T53" fmla="*/ 201656 h 132"/>
                            <a:gd name="T54" fmla="*/ 6754543 w 131"/>
                            <a:gd name="T55" fmla="*/ 0 h 132"/>
                            <a:gd name="T56" fmla="*/ 6754543 w 131"/>
                            <a:gd name="T57" fmla="*/ 0 h 132"/>
                            <a:gd name="T58" fmla="*/ 8084979 w 131"/>
                            <a:gd name="T59" fmla="*/ 201656 h 132"/>
                            <a:gd name="T60" fmla="*/ 9313049 w 131"/>
                            <a:gd name="T61" fmla="*/ 604967 h 132"/>
                            <a:gd name="T62" fmla="*/ 10541118 w 131"/>
                            <a:gd name="T63" fmla="*/ 1209935 h 132"/>
                            <a:gd name="T64" fmla="*/ 11462091 w 131"/>
                            <a:gd name="T65" fmla="*/ 1915889 h 132"/>
                            <a:gd name="T66" fmla="*/ 12281017 w 131"/>
                            <a:gd name="T67" fmla="*/ 2924168 h 132"/>
                            <a:gd name="T68" fmla="*/ 12894892 w 131"/>
                            <a:gd name="T69" fmla="*/ 4134103 h 132"/>
                            <a:gd name="T70" fmla="*/ 13304355 w 131"/>
                            <a:gd name="T71" fmla="*/ 5243051 h 132"/>
                            <a:gd name="T72" fmla="*/ 13406721 w 131"/>
                            <a:gd name="T73" fmla="*/ 6654641 h 13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97"/>
                      <wps:cNvSpPr>
                        <a:spLocks/>
                      </wps:cNvSpPr>
                      <wps:spPr bwMode="auto">
                        <a:xfrm>
                          <a:off x="574680" y="0"/>
                          <a:ext cx="41906" cy="41919"/>
                        </a:xfrm>
                        <a:custGeom>
                          <a:avLst/>
                          <a:gdLst>
                            <a:gd name="T0" fmla="*/ 13406721 w 131"/>
                            <a:gd name="T1" fmla="*/ 6654641 h 132"/>
                            <a:gd name="T2" fmla="*/ 13406721 w 131"/>
                            <a:gd name="T3" fmla="*/ 6654641 h 132"/>
                            <a:gd name="T4" fmla="*/ 13304355 w 131"/>
                            <a:gd name="T5" fmla="*/ 7965563 h 132"/>
                            <a:gd name="T6" fmla="*/ 12894892 w 131"/>
                            <a:gd name="T7" fmla="*/ 9377153 h 132"/>
                            <a:gd name="T8" fmla="*/ 12281017 w 131"/>
                            <a:gd name="T9" fmla="*/ 10385432 h 132"/>
                            <a:gd name="T10" fmla="*/ 11462091 w 131"/>
                            <a:gd name="T11" fmla="*/ 11292725 h 132"/>
                            <a:gd name="T12" fmla="*/ 10541118 w 131"/>
                            <a:gd name="T13" fmla="*/ 12099348 h 132"/>
                            <a:gd name="T14" fmla="*/ 9313049 w 131"/>
                            <a:gd name="T15" fmla="*/ 12905971 h 132"/>
                            <a:gd name="T16" fmla="*/ 8084979 w 131"/>
                            <a:gd name="T17" fmla="*/ 13309283 h 132"/>
                            <a:gd name="T18" fmla="*/ 6754543 w 131"/>
                            <a:gd name="T19" fmla="*/ 13309283 h 132"/>
                            <a:gd name="T20" fmla="*/ 6754543 w 131"/>
                            <a:gd name="T21" fmla="*/ 13309283 h 132"/>
                            <a:gd name="T22" fmla="*/ 5321742 w 131"/>
                            <a:gd name="T23" fmla="*/ 13309283 h 132"/>
                            <a:gd name="T24" fmla="*/ 4196038 w 131"/>
                            <a:gd name="T25" fmla="*/ 12905971 h 132"/>
                            <a:gd name="T26" fmla="*/ 2967968 w 131"/>
                            <a:gd name="T27" fmla="*/ 12099348 h 132"/>
                            <a:gd name="T28" fmla="*/ 1944630 w 131"/>
                            <a:gd name="T29" fmla="*/ 11292725 h 132"/>
                            <a:gd name="T30" fmla="*/ 1228070 w 131"/>
                            <a:gd name="T31" fmla="*/ 10385432 h 132"/>
                            <a:gd name="T32" fmla="*/ 614195 w 131"/>
                            <a:gd name="T33" fmla="*/ 9377153 h 132"/>
                            <a:gd name="T34" fmla="*/ 204732 w 131"/>
                            <a:gd name="T35" fmla="*/ 7965563 h 132"/>
                            <a:gd name="T36" fmla="*/ 0 w 131"/>
                            <a:gd name="T37" fmla="*/ 6654641 h 132"/>
                            <a:gd name="T38" fmla="*/ 0 w 131"/>
                            <a:gd name="T39" fmla="*/ 6654641 h 132"/>
                            <a:gd name="T40" fmla="*/ 204732 w 131"/>
                            <a:gd name="T41" fmla="*/ 5243051 h 132"/>
                            <a:gd name="T42" fmla="*/ 614195 w 131"/>
                            <a:gd name="T43" fmla="*/ 4134103 h 132"/>
                            <a:gd name="T44" fmla="*/ 1228070 w 131"/>
                            <a:gd name="T45" fmla="*/ 2924168 h 132"/>
                            <a:gd name="T46" fmla="*/ 1944630 w 131"/>
                            <a:gd name="T47" fmla="*/ 1915889 h 132"/>
                            <a:gd name="T48" fmla="*/ 2967968 w 131"/>
                            <a:gd name="T49" fmla="*/ 1209935 h 132"/>
                            <a:gd name="T50" fmla="*/ 4196038 w 131"/>
                            <a:gd name="T51" fmla="*/ 604967 h 132"/>
                            <a:gd name="T52" fmla="*/ 5321742 w 131"/>
                            <a:gd name="T53" fmla="*/ 201656 h 132"/>
                            <a:gd name="T54" fmla="*/ 6754543 w 131"/>
                            <a:gd name="T55" fmla="*/ 0 h 132"/>
                            <a:gd name="T56" fmla="*/ 6754543 w 131"/>
                            <a:gd name="T57" fmla="*/ 0 h 132"/>
                            <a:gd name="T58" fmla="*/ 8084979 w 131"/>
                            <a:gd name="T59" fmla="*/ 201656 h 132"/>
                            <a:gd name="T60" fmla="*/ 9313049 w 131"/>
                            <a:gd name="T61" fmla="*/ 604967 h 132"/>
                            <a:gd name="T62" fmla="*/ 10541118 w 131"/>
                            <a:gd name="T63" fmla="*/ 1209935 h 132"/>
                            <a:gd name="T64" fmla="*/ 11462091 w 131"/>
                            <a:gd name="T65" fmla="*/ 1915889 h 132"/>
                            <a:gd name="T66" fmla="*/ 12281017 w 131"/>
                            <a:gd name="T67" fmla="*/ 2924168 h 132"/>
                            <a:gd name="T68" fmla="*/ 12894892 w 131"/>
                            <a:gd name="T69" fmla="*/ 4134103 h 132"/>
                            <a:gd name="T70" fmla="*/ 13304355 w 131"/>
                            <a:gd name="T71" fmla="*/ 5243051 h 132"/>
                            <a:gd name="T72" fmla="*/ 13406721 w 131"/>
                            <a:gd name="T73" fmla="*/ 6654641 h 13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98"/>
                      <wps:cNvSpPr>
                        <a:spLocks noEditPoints="1"/>
                      </wps:cNvSpPr>
                      <wps:spPr bwMode="auto">
                        <a:xfrm>
                          <a:off x="381053" y="113051"/>
                          <a:ext cx="84412" cy="86339"/>
                        </a:xfrm>
                        <a:custGeom>
                          <a:avLst/>
                          <a:gdLst>
                            <a:gd name="T0" fmla="*/ 13400564 w 266"/>
                            <a:gd name="T1" fmla="*/ 0 h 271"/>
                            <a:gd name="T2" fmla="*/ 16322298 w 266"/>
                            <a:gd name="T3" fmla="*/ 202944 h 271"/>
                            <a:gd name="T4" fmla="*/ 19042839 w 266"/>
                            <a:gd name="T5" fmla="*/ 710783 h 271"/>
                            <a:gd name="T6" fmla="*/ 21360044 w 266"/>
                            <a:gd name="T7" fmla="*/ 1929087 h 271"/>
                            <a:gd name="T8" fmla="*/ 23274546 w 266"/>
                            <a:gd name="T9" fmla="*/ 3553599 h 271"/>
                            <a:gd name="T10" fmla="*/ 24886625 w 266"/>
                            <a:gd name="T11" fmla="*/ 5482367 h 271"/>
                            <a:gd name="T12" fmla="*/ 25894174 w 266"/>
                            <a:gd name="T13" fmla="*/ 7817662 h 271"/>
                            <a:gd name="T14" fmla="*/ 26397790 w 266"/>
                            <a:gd name="T15" fmla="*/ 10558846 h 271"/>
                            <a:gd name="T16" fmla="*/ 26800810 w 266"/>
                            <a:gd name="T17" fmla="*/ 13706237 h 271"/>
                            <a:gd name="T18" fmla="*/ 26196280 w 266"/>
                            <a:gd name="T19" fmla="*/ 18274876 h 271"/>
                            <a:gd name="T20" fmla="*/ 25491155 w 266"/>
                            <a:gd name="T21" fmla="*/ 20813115 h 271"/>
                            <a:gd name="T22" fmla="*/ 24080586 w 266"/>
                            <a:gd name="T23" fmla="*/ 22945147 h 271"/>
                            <a:gd name="T24" fmla="*/ 22367593 w 266"/>
                            <a:gd name="T25" fmla="*/ 24772603 h 271"/>
                            <a:gd name="T26" fmla="*/ 20453408 w 266"/>
                            <a:gd name="T27" fmla="*/ 26092538 h 271"/>
                            <a:gd name="T28" fmla="*/ 17833780 w 266"/>
                            <a:gd name="T29" fmla="*/ 27107579 h 271"/>
                            <a:gd name="T30" fmla="*/ 14911729 w 266"/>
                            <a:gd name="T31" fmla="*/ 27513786 h 271"/>
                            <a:gd name="T32" fmla="*/ 13400564 w 266"/>
                            <a:gd name="T33" fmla="*/ 27513786 h 271"/>
                            <a:gd name="T34" fmla="*/ 10277002 w 266"/>
                            <a:gd name="T35" fmla="*/ 27310842 h 271"/>
                            <a:gd name="T36" fmla="*/ 7556778 w 266"/>
                            <a:gd name="T37" fmla="*/ 26701690 h 271"/>
                            <a:gd name="T38" fmla="*/ 5239256 w 266"/>
                            <a:gd name="T39" fmla="*/ 25584699 h 271"/>
                            <a:gd name="T40" fmla="*/ 3325071 w 266"/>
                            <a:gd name="T41" fmla="*/ 23960188 h 271"/>
                            <a:gd name="T42" fmla="*/ 1914502 w 266"/>
                            <a:gd name="T43" fmla="*/ 21828156 h 271"/>
                            <a:gd name="T44" fmla="*/ 705443 w 266"/>
                            <a:gd name="T45" fmla="*/ 19493180 h 271"/>
                            <a:gd name="T46" fmla="*/ 201510 w 266"/>
                            <a:gd name="T47" fmla="*/ 16853309 h 271"/>
                            <a:gd name="T48" fmla="*/ 0 w 266"/>
                            <a:gd name="T49" fmla="*/ 13706237 h 271"/>
                            <a:gd name="T50" fmla="*/ 403020 w 266"/>
                            <a:gd name="T51" fmla="*/ 9238910 h 271"/>
                            <a:gd name="T52" fmla="*/ 1309973 w 266"/>
                            <a:gd name="T53" fmla="*/ 6700671 h 271"/>
                            <a:gd name="T54" fmla="*/ 2519032 w 266"/>
                            <a:gd name="T55" fmla="*/ 4467326 h 271"/>
                            <a:gd name="T56" fmla="*/ 4231707 w 266"/>
                            <a:gd name="T57" fmla="*/ 2741184 h 271"/>
                            <a:gd name="T58" fmla="*/ 6347719 w 266"/>
                            <a:gd name="T59" fmla="*/ 1319935 h 271"/>
                            <a:gd name="T60" fmla="*/ 8967347 w 266"/>
                            <a:gd name="T61" fmla="*/ 406207 h 271"/>
                            <a:gd name="T62" fmla="*/ 11687571 w 266"/>
                            <a:gd name="T63" fmla="*/ 0 h 271"/>
                            <a:gd name="T64" fmla="*/ 13400564 w 266"/>
                            <a:gd name="T65" fmla="*/ 22234363 h 271"/>
                            <a:gd name="T66" fmla="*/ 14710219 w 266"/>
                            <a:gd name="T67" fmla="*/ 22234363 h 271"/>
                            <a:gd name="T68" fmla="*/ 17128337 w 266"/>
                            <a:gd name="T69" fmla="*/ 20813115 h 271"/>
                            <a:gd name="T70" fmla="*/ 18438310 w 266"/>
                            <a:gd name="T71" fmla="*/ 18477820 h 271"/>
                            <a:gd name="T72" fmla="*/ 19042839 w 266"/>
                            <a:gd name="T73" fmla="*/ 15330429 h 271"/>
                            <a:gd name="T74" fmla="*/ 19244349 w 266"/>
                            <a:gd name="T75" fmla="*/ 13706237 h 271"/>
                            <a:gd name="T76" fmla="*/ 18841330 w 266"/>
                            <a:gd name="T77" fmla="*/ 10355901 h 271"/>
                            <a:gd name="T78" fmla="*/ 17833780 w 266"/>
                            <a:gd name="T79" fmla="*/ 7614399 h 271"/>
                            <a:gd name="T80" fmla="*/ 16120788 w 266"/>
                            <a:gd name="T81" fmla="*/ 5888575 h 271"/>
                            <a:gd name="T82" fmla="*/ 13400564 w 266"/>
                            <a:gd name="T83" fmla="*/ 5279423 h 271"/>
                            <a:gd name="T84" fmla="*/ 11889081 w 266"/>
                            <a:gd name="T85" fmla="*/ 5279423 h 271"/>
                            <a:gd name="T86" fmla="*/ 9470963 w 266"/>
                            <a:gd name="T87" fmla="*/ 6700671 h 271"/>
                            <a:gd name="T88" fmla="*/ 7959798 w 266"/>
                            <a:gd name="T89" fmla="*/ 9035966 h 271"/>
                            <a:gd name="T90" fmla="*/ 7355268 w 266"/>
                            <a:gd name="T91" fmla="*/ 11980094 h 271"/>
                            <a:gd name="T92" fmla="*/ 7153758 w 266"/>
                            <a:gd name="T93" fmla="*/ 13706237 h 271"/>
                            <a:gd name="T94" fmla="*/ 7556778 w 266"/>
                            <a:gd name="T95" fmla="*/ 16853309 h 271"/>
                            <a:gd name="T96" fmla="*/ 8564327 w 266"/>
                            <a:gd name="T97" fmla="*/ 19594811 h 271"/>
                            <a:gd name="T98" fmla="*/ 10478512 w 266"/>
                            <a:gd name="T99" fmla="*/ 21625211 h 271"/>
                            <a:gd name="T100" fmla="*/ 13400564 w 266"/>
                            <a:gd name="T101" fmla="*/ 22234363 h 271"/>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9"/>
                      <wps:cNvSpPr>
                        <a:spLocks/>
                      </wps:cNvSpPr>
                      <wps:spPr bwMode="auto">
                        <a:xfrm>
                          <a:off x="381053" y="113051"/>
                          <a:ext cx="84412" cy="86339"/>
                        </a:xfrm>
                        <a:custGeom>
                          <a:avLst/>
                          <a:gdLst>
                            <a:gd name="T0" fmla="*/ 13400564 w 266"/>
                            <a:gd name="T1" fmla="*/ 0 h 271"/>
                            <a:gd name="T2" fmla="*/ 16322298 w 266"/>
                            <a:gd name="T3" fmla="*/ 202944 h 271"/>
                            <a:gd name="T4" fmla="*/ 19042839 w 266"/>
                            <a:gd name="T5" fmla="*/ 710783 h 271"/>
                            <a:gd name="T6" fmla="*/ 21360044 w 266"/>
                            <a:gd name="T7" fmla="*/ 1929087 h 271"/>
                            <a:gd name="T8" fmla="*/ 23274546 w 266"/>
                            <a:gd name="T9" fmla="*/ 3553599 h 271"/>
                            <a:gd name="T10" fmla="*/ 24886625 w 266"/>
                            <a:gd name="T11" fmla="*/ 5482367 h 271"/>
                            <a:gd name="T12" fmla="*/ 25894174 w 266"/>
                            <a:gd name="T13" fmla="*/ 7817662 h 271"/>
                            <a:gd name="T14" fmla="*/ 26397790 w 266"/>
                            <a:gd name="T15" fmla="*/ 10558846 h 271"/>
                            <a:gd name="T16" fmla="*/ 26800810 w 266"/>
                            <a:gd name="T17" fmla="*/ 13706237 h 271"/>
                            <a:gd name="T18" fmla="*/ 26196280 w 266"/>
                            <a:gd name="T19" fmla="*/ 18274876 h 271"/>
                            <a:gd name="T20" fmla="*/ 25491155 w 266"/>
                            <a:gd name="T21" fmla="*/ 20813115 h 271"/>
                            <a:gd name="T22" fmla="*/ 24080586 w 266"/>
                            <a:gd name="T23" fmla="*/ 22945147 h 271"/>
                            <a:gd name="T24" fmla="*/ 22367593 w 266"/>
                            <a:gd name="T25" fmla="*/ 24772603 h 271"/>
                            <a:gd name="T26" fmla="*/ 20453408 w 266"/>
                            <a:gd name="T27" fmla="*/ 26092538 h 271"/>
                            <a:gd name="T28" fmla="*/ 17833780 w 266"/>
                            <a:gd name="T29" fmla="*/ 27107579 h 271"/>
                            <a:gd name="T30" fmla="*/ 14911729 w 266"/>
                            <a:gd name="T31" fmla="*/ 27513786 h 271"/>
                            <a:gd name="T32" fmla="*/ 13400564 w 266"/>
                            <a:gd name="T33" fmla="*/ 27513786 h 271"/>
                            <a:gd name="T34" fmla="*/ 10277002 w 266"/>
                            <a:gd name="T35" fmla="*/ 27310842 h 271"/>
                            <a:gd name="T36" fmla="*/ 7556778 w 266"/>
                            <a:gd name="T37" fmla="*/ 26701690 h 271"/>
                            <a:gd name="T38" fmla="*/ 5239256 w 266"/>
                            <a:gd name="T39" fmla="*/ 25584699 h 271"/>
                            <a:gd name="T40" fmla="*/ 3325071 w 266"/>
                            <a:gd name="T41" fmla="*/ 23960188 h 271"/>
                            <a:gd name="T42" fmla="*/ 1914502 w 266"/>
                            <a:gd name="T43" fmla="*/ 21828156 h 271"/>
                            <a:gd name="T44" fmla="*/ 705443 w 266"/>
                            <a:gd name="T45" fmla="*/ 19493180 h 271"/>
                            <a:gd name="T46" fmla="*/ 201510 w 266"/>
                            <a:gd name="T47" fmla="*/ 16853309 h 271"/>
                            <a:gd name="T48" fmla="*/ 0 w 266"/>
                            <a:gd name="T49" fmla="*/ 13706237 h 271"/>
                            <a:gd name="T50" fmla="*/ 403020 w 266"/>
                            <a:gd name="T51" fmla="*/ 9238910 h 271"/>
                            <a:gd name="T52" fmla="*/ 1309973 w 266"/>
                            <a:gd name="T53" fmla="*/ 6700671 h 271"/>
                            <a:gd name="T54" fmla="*/ 2519032 w 266"/>
                            <a:gd name="T55" fmla="*/ 4467326 h 271"/>
                            <a:gd name="T56" fmla="*/ 4231707 w 266"/>
                            <a:gd name="T57" fmla="*/ 2741184 h 271"/>
                            <a:gd name="T58" fmla="*/ 6347719 w 266"/>
                            <a:gd name="T59" fmla="*/ 1319935 h 271"/>
                            <a:gd name="T60" fmla="*/ 8967347 w 266"/>
                            <a:gd name="T61" fmla="*/ 406207 h 271"/>
                            <a:gd name="T62" fmla="*/ 11687571 w 266"/>
                            <a:gd name="T63" fmla="*/ 0 h 271"/>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0"/>
                      <wps:cNvSpPr>
                        <a:spLocks/>
                      </wps:cNvSpPr>
                      <wps:spPr bwMode="auto">
                        <a:xfrm>
                          <a:off x="403856" y="129558"/>
                          <a:ext cx="37505" cy="53324"/>
                        </a:xfrm>
                        <a:custGeom>
                          <a:avLst/>
                          <a:gdLst>
                            <a:gd name="T0" fmla="*/ 6049869 w 120"/>
                            <a:gd name="T1" fmla="*/ 17031749 h 167"/>
                            <a:gd name="T2" fmla="*/ 6049869 w 120"/>
                            <a:gd name="T3" fmla="*/ 17031749 h 167"/>
                            <a:gd name="T4" fmla="*/ 7318476 w 120"/>
                            <a:gd name="T5" fmla="*/ 17031749 h 167"/>
                            <a:gd name="T6" fmla="*/ 8684595 w 120"/>
                            <a:gd name="T7" fmla="*/ 16419960 h 167"/>
                            <a:gd name="T8" fmla="*/ 9660350 w 120"/>
                            <a:gd name="T9" fmla="*/ 15603816 h 167"/>
                            <a:gd name="T10" fmla="*/ 10343254 w 120"/>
                            <a:gd name="T11" fmla="*/ 14380238 h 167"/>
                            <a:gd name="T12" fmla="*/ 10928644 w 120"/>
                            <a:gd name="T13" fmla="*/ 13258198 h 167"/>
                            <a:gd name="T14" fmla="*/ 11319009 w 120"/>
                            <a:gd name="T15" fmla="*/ 11626548 h 167"/>
                            <a:gd name="T16" fmla="*/ 11514348 w 120"/>
                            <a:gd name="T17" fmla="*/ 10096756 h 167"/>
                            <a:gd name="T18" fmla="*/ 11709374 w 120"/>
                            <a:gd name="T19" fmla="*/ 8464786 h 167"/>
                            <a:gd name="T20" fmla="*/ 11709374 w 120"/>
                            <a:gd name="T21" fmla="*/ 8464786 h 167"/>
                            <a:gd name="T22" fmla="*/ 11514348 w 120"/>
                            <a:gd name="T23" fmla="*/ 6730958 h 167"/>
                            <a:gd name="T24" fmla="*/ 11319009 w 120"/>
                            <a:gd name="T25" fmla="*/ 5099307 h 167"/>
                            <a:gd name="T26" fmla="*/ 10928644 w 120"/>
                            <a:gd name="T27" fmla="*/ 3773551 h 167"/>
                            <a:gd name="T28" fmla="*/ 10343254 w 120"/>
                            <a:gd name="T29" fmla="*/ 2345617 h 167"/>
                            <a:gd name="T30" fmla="*/ 9660350 w 120"/>
                            <a:gd name="T31" fmla="*/ 1427934 h 167"/>
                            <a:gd name="T32" fmla="*/ 8684595 w 120"/>
                            <a:gd name="T33" fmla="*/ 611789 h 167"/>
                            <a:gd name="T34" fmla="*/ 7318476 w 120"/>
                            <a:gd name="T35" fmla="*/ 0 h 167"/>
                            <a:gd name="T36" fmla="*/ 6049869 w 120"/>
                            <a:gd name="T37" fmla="*/ 0 h 167"/>
                            <a:gd name="T38" fmla="*/ 6049869 w 120"/>
                            <a:gd name="T39" fmla="*/ 0 h 167"/>
                            <a:gd name="T40" fmla="*/ 4586236 w 120"/>
                            <a:gd name="T41" fmla="*/ 0 h 167"/>
                            <a:gd name="T42" fmla="*/ 3220117 w 120"/>
                            <a:gd name="T43" fmla="*/ 611789 h 167"/>
                            <a:gd name="T44" fmla="*/ 2244362 w 120"/>
                            <a:gd name="T45" fmla="*/ 1427934 h 167"/>
                            <a:gd name="T46" fmla="*/ 1366120 w 120"/>
                            <a:gd name="T47" fmla="*/ 2345617 h 167"/>
                            <a:gd name="T48" fmla="*/ 780729 w 120"/>
                            <a:gd name="T49" fmla="*/ 3773551 h 167"/>
                            <a:gd name="T50" fmla="*/ 390365 w 120"/>
                            <a:gd name="T51" fmla="*/ 5099307 h 167"/>
                            <a:gd name="T52" fmla="*/ 195026 w 120"/>
                            <a:gd name="T53" fmla="*/ 6730958 h 167"/>
                            <a:gd name="T54" fmla="*/ 0 w 120"/>
                            <a:gd name="T55" fmla="*/ 8464786 h 167"/>
                            <a:gd name="T56" fmla="*/ 0 w 120"/>
                            <a:gd name="T57" fmla="*/ 8464786 h 167"/>
                            <a:gd name="T58" fmla="*/ 195026 w 120"/>
                            <a:gd name="T59" fmla="*/ 10096756 h 167"/>
                            <a:gd name="T60" fmla="*/ 390365 w 120"/>
                            <a:gd name="T61" fmla="*/ 11626548 h 167"/>
                            <a:gd name="T62" fmla="*/ 780729 w 120"/>
                            <a:gd name="T63" fmla="*/ 13258198 h 167"/>
                            <a:gd name="T64" fmla="*/ 1366120 w 120"/>
                            <a:gd name="T65" fmla="*/ 14380238 h 167"/>
                            <a:gd name="T66" fmla="*/ 2244362 w 120"/>
                            <a:gd name="T67" fmla="*/ 15603816 h 167"/>
                            <a:gd name="T68" fmla="*/ 3220117 w 120"/>
                            <a:gd name="T69" fmla="*/ 16419960 h 167"/>
                            <a:gd name="T70" fmla="*/ 4586236 w 120"/>
                            <a:gd name="T71" fmla="*/ 17031749 h 167"/>
                            <a:gd name="T72" fmla="*/ 6049869 w 120"/>
                            <a:gd name="T73" fmla="*/ 17031749 h 16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1"/>
                      <wps:cNvSpPr>
                        <a:spLocks/>
                      </wps:cNvSpPr>
                      <wps:spPr bwMode="auto">
                        <a:xfrm>
                          <a:off x="291440" y="113051"/>
                          <a:ext cx="73710" cy="86339"/>
                        </a:xfrm>
                        <a:custGeom>
                          <a:avLst/>
                          <a:gdLst>
                            <a:gd name="T0" fmla="*/ 15669597 w 231"/>
                            <a:gd name="T1" fmla="*/ 0 h 271"/>
                            <a:gd name="T2" fmla="*/ 19637812 w 231"/>
                            <a:gd name="T3" fmla="*/ 202944 h 271"/>
                            <a:gd name="T4" fmla="*/ 22995605 w 231"/>
                            <a:gd name="T5" fmla="*/ 7005247 h 271"/>
                            <a:gd name="T6" fmla="*/ 21164024 w 231"/>
                            <a:gd name="T7" fmla="*/ 6294782 h 271"/>
                            <a:gd name="T8" fmla="*/ 17602650 w 231"/>
                            <a:gd name="T9" fmla="*/ 5279423 h 271"/>
                            <a:gd name="T10" fmla="*/ 15872858 w 231"/>
                            <a:gd name="T11" fmla="*/ 5279423 h 271"/>
                            <a:gd name="T12" fmla="*/ 12515384 w 231"/>
                            <a:gd name="T13" fmla="*/ 5888575 h 271"/>
                            <a:gd name="T14" fmla="*/ 9768011 w 231"/>
                            <a:gd name="T15" fmla="*/ 7614399 h 271"/>
                            <a:gd name="T16" fmla="*/ 8038219 w 231"/>
                            <a:gd name="T17" fmla="*/ 10152638 h 271"/>
                            <a:gd name="T18" fmla="*/ 7427798 w 231"/>
                            <a:gd name="T19" fmla="*/ 13706237 h 271"/>
                            <a:gd name="T20" fmla="*/ 7631378 w 231"/>
                            <a:gd name="T21" fmla="*/ 15736637 h 271"/>
                            <a:gd name="T22" fmla="*/ 8852220 w 231"/>
                            <a:gd name="T23" fmla="*/ 18884028 h 271"/>
                            <a:gd name="T24" fmla="*/ 11396013 w 231"/>
                            <a:gd name="T25" fmla="*/ 21016060 h 271"/>
                            <a:gd name="T26" fmla="*/ 14550226 w 231"/>
                            <a:gd name="T27" fmla="*/ 22234363 h 271"/>
                            <a:gd name="T28" fmla="*/ 16483598 w 231"/>
                            <a:gd name="T29" fmla="*/ 22234363 h 271"/>
                            <a:gd name="T30" fmla="*/ 20044653 w 231"/>
                            <a:gd name="T31" fmla="*/ 21828156 h 271"/>
                            <a:gd name="T32" fmla="*/ 23402446 w 231"/>
                            <a:gd name="T33" fmla="*/ 20813115 h 271"/>
                            <a:gd name="T34" fmla="*/ 23504236 w 231"/>
                            <a:gd name="T35" fmla="*/ 26295482 h 271"/>
                            <a:gd name="T36" fmla="*/ 20248233 w 231"/>
                            <a:gd name="T37" fmla="*/ 27310842 h 271"/>
                            <a:gd name="T38" fmla="*/ 15669597 w 231"/>
                            <a:gd name="T39" fmla="*/ 27513786 h 271"/>
                            <a:gd name="T40" fmla="*/ 12922225 w 231"/>
                            <a:gd name="T41" fmla="*/ 27513786 h 271"/>
                            <a:gd name="T42" fmla="*/ 8852220 w 231"/>
                            <a:gd name="T43" fmla="*/ 26498427 h 271"/>
                            <a:gd name="T44" fmla="*/ 6206637 w 231"/>
                            <a:gd name="T45" fmla="*/ 25381754 h 271"/>
                            <a:gd name="T46" fmla="*/ 4070005 w 231"/>
                            <a:gd name="T47" fmla="*/ 23554299 h 271"/>
                            <a:gd name="T48" fmla="*/ 2136633 w 231"/>
                            <a:gd name="T49" fmla="*/ 21625211 h 271"/>
                            <a:gd name="T50" fmla="*/ 712211 w 231"/>
                            <a:gd name="T51" fmla="*/ 18884028 h 271"/>
                            <a:gd name="T52" fmla="*/ 203580 w 231"/>
                            <a:gd name="T53" fmla="*/ 15533692 h 271"/>
                            <a:gd name="T54" fmla="*/ 0 w 231"/>
                            <a:gd name="T55" fmla="*/ 13706237 h 271"/>
                            <a:gd name="T56" fmla="*/ 305370 w 231"/>
                            <a:gd name="T57" fmla="*/ 10355901 h 271"/>
                            <a:gd name="T58" fmla="*/ 1119371 w 231"/>
                            <a:gd name="T59" fmla="*/ 7614399 h 271"/>
                            <a:gd name="T60" fmla="*/ 2747373 w 231"/>
                            <a:gd name="T61" fmla="*/ 5279423 h 271"/>
                            <a:gd name="T62" fmla="*/ 4476845 w 231"/>
                            <a:gd name="T63" fmla="*/ 3350336 h 271"/>
                            <a:gd name="T64" fmla="*/ 6817377 w 231"/>
                            <a:gd name="T65" fmla="*/ 1725824 h 271"/>
                            <a:gd name="T66" fmla="*/ 9360851 w 231"/>
                            <a:gd name="T67" fmla="*/ 710783 h 271"/>
                            <a:gd name="T68" fmla="*/ 12311804 w 231"/>
                            <a:gd name="T69" fmla="*/ 202944 h 271"/>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2"/>
                      <wps:cNvSpPr>
                        <a:spLocks/>
                      </wps:cNvSpPr>
                      <wps:spPr bwMode="auto">
                        <a:xfrm>
                          <a:off x="291440" y="113051"/>
                          <a:ext cx="73710" cy="86339"/>
                        </a:xfrm>
                        <a:custGeom>
                          <a:avLst/>
                          <a:gdLst>
                            <a:gd name="T0" fmla="*/ 15669597 w 231"/>
                            <a:gd name="T1" fmla="*/ 0 h 271"/>
                            <a:gd name="T2" fmla="*/ 19637812 w 231"/>
                            <a:gd name="T3" fmla="*/ 202944 h 271"/>
                            <a:gd name="T4" fmla="*/ 22995605 w 231"/>
                            <a:gd name="T5" fmla="*/ 7005247 h 271"/>
                            <a:gd name="T6" fmla="*/ 21164024 w 231"/>
                            <a:gd name="T7" fmla="*/ 6294782 h 271"/>
                            <a:gd name="T8" fmla="*/ 17602650 w 231"/>
                            <a:gd name="T9" fmla="*/ 5279423 h 271"/>
                            <a:gd name="T10" fmla="*/ 15872858 w 231"/>
                            <a:gd name="T11" fmla="*/ 5279423 h 271"/>
                            <a:gd name="T12" fmla="*/ 12515384 w 231"/>
                            <a:gd name="T13" fmla="*/ 5888575 h 271"/>
                            <a:gd name="T14" fmla="*/ 9768011 w 231"/>
                            <a:gd name="T15" fmla="*/ 7614399 h 271"/>
                            <a:gd name="T16" fmla="*/ 8038219 w 231"/>
                            <a:gd name="T17" fmla="*/ 10152638 h 271"/>
                            <a:gd name="T18" fmla="*/ 7427798 w 231"/>
                            <a:gd name="T19" fmla="*/ 13706237 h 271"/>
                            <a:gd name="T20" fmla="*/ 7631378 w 231"/>
                            <a:gd name="T21" fmla="*/ 15736637 h 271"/>
                            <a:gd name="T22" fmla="*/ 8852220 w 231"/>
                            <a:gd name="T23" fmla="*/ 18884028 h 271"/>
                            <a:gd name="T24" fmla="*/ 11396013 w 231"/>
                            <a:gd name="T25" fmla="*/ 21016060 h 271"/>
                            <a:gd name="T26" fmla="*/ 14550226 w 231"/>
                            <a:gd name="T27" fmla="*/ 22234363 h 271"/>
                            <a:gd name="T28" fmla="*/ 16483598 w 231"/>
                            <a:gd name="T29" fmla="*/ 22234363 h 271"/>
                            <a:gd name="T30" fmla="*/ 20044653 w 231"/>
                            <a:gd name="T31" fmla="*/ 21828156 h 271"/>
                            <a:gd name="T32" fmla="*/ 23402446 w 231"/>
                            <a:gd name="T33" fmla="*/ 20813115 h 271"/>
                            <a:gd name="T34" fmla="*/ 23504236 w 231"/>
                            <a:gd name="T35" fmla="*/ 26295482 h 271"/>
                            <a:gd name="T36" fmla="*/ 20248233 w 231"/>
                            <a:gd name="T37" fmla="*/ 27310842 h 271"/>
                            <a:gd name="T38" fmla="*/ 15669597 w 231"/>
                            <a:gd name="T39" fmla="*/ 27513786 h 271"/>
                            <a:gd name="T40" fmla="*/ 12922225 w 231"/>
                            <a:gd name="T41" fmla="*/ 27513786 h 271"/>
                            <a:gd name="T42" fmla="*/ 8852220 w 231"/>
                            <a:gd name="T43" fmla="*/ 26498427 h 271"/>
                            <a:gd name="T44" fmla="*/ 6206637 w 231"/>
                            <a:gd name="T45" fmla="*/ 25381754 h 271"/>
                            <a:gd name="T46" fmla="*/ 4070005 w 231"/>
                            <a:gd name="T47" fmla="*/ 23554299 h 271"/>
                            <a:gd name="T48" fmla="*/ 2136633 w 231"/>
                            <a:gd name="T49" fmla="*/ 21625211 h 271"/>
                            <a:gd name="T50" fmla="*/ 712211 w 231"/>
                            <a:gd name="T51" fmla="*/ 18884028 h 271"/>
                            <a:gd name="T52" fmla="*/ 203580 w 231"/>
                            <a:gd name="T53" fmla="*/ 15533692 h 271"/>
                            <a:gd name="T54" fmla="*/ 0 w 231"/>
                            <a:gd name="T55" fmla="*/ 13706237 h 271"/>
                            <a:gd name="T56" fmla="*/ 305370 w 231"/>
                            <a:gd name="T57" fmla="*/ 10355901 h 271"/>
                            <a:gd name="T58" fmla="*/ 1119371 w 231"/>
                            <a:gd name="T59" fmla="*/ 7614399 h 271"/>
                            <a:gd name="T60" fmla="*/ 2747373 w 231"/>
                            <a:gd name="T61" fmla="*/ 5279423 h 271"/>
                            <a:gd name="T62" fmla="*/ 4476845 w 231"/>
                            <a:gd name="T63" fmla="*/ 3350336 h 271"/>
                            <a:gd name="T64" fmla="*/ 6817377 w 231"/>
                            <a:gd name="T65" fmla="*/ 1725824 h 271"/>
                            <a:gd name="T66" fmla="*/ 9360851 w 231"/>
                            <a:gd name="T67" fmla="*/ 710783 h 271"/>
                            <a:gd name="T68" fmla="*/ 12311804 w 231"/>
                            <a:gd name="T69" fmla="*/ 202944 h 271"/>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3"/>
                      <wps:cNvSpPr>
                        <a:spLocks/>
                      </wps:cNvSpPr>
                      <wps:spPr bwMode="auto">
                        <a:xfrm>
                          <a:off x="213930" y="113651"/>
                          <a:ext cx="60408" cy="85138"/>
                        </a:xfrm>
                        <a:custGeom>
                          <a:avLst/>
                          <a:gdLst>
                            <a:gd name="T0" fmla="*/ 0 w 190"/>
                            <a:gd name="T1" fmla="*/ 0 h 267"/>
                            <a:gd name="T2" fmla="*/ 18775760 w 190"/>
                            <a:gd name="T3" fmla="*/ 0 h 267"/>
                            <a:gd name="T4" fmla="*/ 18775760 w 190"/>
                            <a:gd name="T5" fmla="*/ 5080857 h 267"/>
                            <a:gd name="T6" fmla="*/ 6864256 w 190"/>
                            <a:gd name="T7" fmla="*/ 5080857 h 267"/>
                            <a:gd name="T8" fmla="*/ 6864256 w 190"/>
                            <a:gd name="T9" fmla="*/ 10568591 h 267"/>
                            <a:gd name="T10" fmla="*/ 17968201 w 190"/>
                            <a:gd name="T11" fmla="*/ 10568591 h 267"/>
                            <a:gd name="T12" fmla="*/ 17968201 w 190"/>
                            <a:gd name="T13" fmla="*/ 15954287 h 267"/>
                            <a:gd name="T14" fmla="*/ 6864256 w 190"/>
                            <a:gd name="T15" fmla="*/ 15954287 h 267"/>
                            <a:gd name="T16" fmla="*/ 6864256 w 190"/>
                            <a:gd name="T17" fmla="*/ 21848260 h 267"/>
                            <a:gd name="T18" fmla="*/ 19179540 w 190"/>
                            <a:gd name="T19" fmla="*/ 21848260 h 267"/>
                            <a:gd name="T20" fmla="*/ 19179540 w 190"/>
                            <a:gd name="T21" fmla="*/ 27132556 h 267"/>
                            <a:gd name="T22" fmla="*/ 0 w 190"/>
                            <a:gd name="T23" fmla="*/ 27132556 h 267"/>
                            <a:gd name="T24" fmla="*/ 0 w 190"/>
                            <a:gd name="T25" fmla="*/ 0 h 267"/>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4"/>
                      <wps:cNvSpPr>
                        <a:spLocks/>
                      </wps:cNvSpPr>
                      <wps:spPr bwMode="auto">
                        <a:xfrm>
                          <a:off x="78711" y="113651"/>
                          <a:ext cx="118116" cy="85138"/>
                        </a:xfrm>
                        <a:custGeom>
                          <a:avLst/>
                          <a:gdLst>
                            <a:gd name="T0" fmla="*/ 0 w 373"/>
                            <a:gd name="T1" fmla="*/ 0 h 267"/>
                            <a:gd name="T2" fmla="*/ 7219643 w 373"/>
                            <a:gd name="T3" fmla="*/ 0 h 267"/>
                            <a:gd name="T4" fmla="*/ 10528474 w 373"/>
                            <a:gd name="T5" fmla="*/ 20628906 h 267"/>
                            <a:gd name="T6" fmla="*/ 10728923 w 373"/>
                            <a:gd name="T7" fmla="*/ 20628906 h 267"/>
                            <a:gd name="T8" fmla="*/ 14138137 w 373"/>
                            <a:gd name="T9" fmla="*/ 0 h 267"/>
                            <a:gd name="T10" fmla="*/ 23263152 w 373"/>
                            <a:gd name="T11" fmla="*/ 0 h 267"/>
                            <a:gd name="T12" fmla="*/ 26973198 w 373"/>
                            <a:gd name="T13" fmla="*/ 20628906 h 267"/>
                            <a:gd name="T14" fmla="*/ 30482478 w 373"/>
                            <a:gd name="T15" fmla="*/ 0 h 267"/>
                            <a:gd name="T16" fmla="*/ 37401289 w 373"/>
                            <a:gd name="T17" fmla="*/ 0 h 267"/>
                            <a:gd name="T18" fmla="*/ 31184524 w 373"/>
                            <a:gd name="T19" fmla="*/ 27132556 h 267"/>
                            <a:gd name="T20" fmla="*/ 22260274 w 373"/>
                            <a:gd name="T21" fmla="*/ 27132556 h 267"/>
                            <a:gd name="T22" fmla="*/ 18650611 w 373"/>
                            <a:gd name="T23" fmla="*/ 6300531 h 267"/>
                            <a:gd name="T24" fmla="*/ 15141015 w 373"/>
                            <a:gd name="T25" fmla="*/ 27132556 h 267"/>
                            <a:gd name="T26" fmla="*/ 5815867 w 373"/>
                            <a:gd name="T27" fmla="*/ 27132556 h 267"/>
                            <a:gd name="T28" fmla="*/ 0 w 373"/>
                            <a:gd name="T29" fmla="*/ 0 h 26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5"/>
                      <wps:cNvSpPr>
                        <a:spLocks/>
                      </wps:cNvSpPr>
                      <wps:spPr bwMode="auto">
                        <a:xfrm>
                          <a:off x="0" y="113051"/>
                          <a:ext cx="63509" cy="86339"/>
                        </a:xfrm>
                        <a:custGeom>
                          <a:avLst/>
                          <a:gdLst>
                            <a:gd name="T0" fmla="*/ 11579176 w 201"/>
                            <a:gd name="T1" fmla="*/ 0 h 271"/>
                            <a:gd name="T2" fmla="*/ 16969226 w 201"/>
                            <a:gd name="T3" fmla="*/ 406207 h 271"/>
                            <a:gd name="T4" fmla="*/ 17967676 w 201"/>
                            <a:gd name="T5" fmla="*/ 6497727 h 271"/>
                            <a:gd name="T6" fmla="*/ 16570162 w 201"/>
                            <a:gd name="T7" fmla="*/ 5888575 h 271"/>
                            <a:gd name="T8" fmla="*/ 13675289 w 201"/>
                            <a:gd name="T9" fmla="*/ 5279423 h 271"/>
                            <a:gd name="T10" fmla="*/ 12177930 w 201"/>
                            <a:gd name="T11" fmla="*/ 5279423 h 271"/>
                            <a:gd name="T12" fmla="*/ 9083683 w 201"/>
                            <a:gd name="T13" fmla="*/ 5482367 h 271"/>
                            <a:gd name="T14" fmla="*/ 7686169 w 201"/>
                            <a:gd name="T15" fmla="*/ 6294782 h 271"/>
                            <a:gd name="T16" fmla="*/ 7286789 w 201"/>
                            <a:gd name="T17" fmla="*/ 7614399 h 271"/>
                            <a:gd name="T18" fmla="*/ 7286789 w 201"/>
                            <a:gd name="T19" fmla="*/ 8223551 h 271"/>
                            <a:gd name="T20" fmla="*/ 8484613 w 201"/>
                            <a:gd name="T21" fmla="*/ 9441855 h 271"/>
                            <a:gd name="T22" fmla="*/ 11379486 w 201"/>
                            <a:gd name="T23" fmla="*/ 10355901 h 271"/>
                            <a:gd name="T24" fmla="*/ 15971092 w 201"/>
                            <a:gd name="T25" fmla="*/ 12183357 h 271"/>
                            <a:gd name="T26" fmla="*/ 17967676 w 201"/>
                            <a:gd name="T27" fmla="*/ 13502974 h 271"/>
                            <a:gd name="T28" fmla="*/ 19464719 w 201"/>
                            <a:gd name="T29" fmla="*/ 15736637 h 271"/>
                            <a:gd name="T30" fmla="*/ 20063789 w 201"/>
                            <a:gd name="T31" fmla="*/ 18681083 h 271"/>
                            <a:gd name="T32" fmla="*/ 19864099 w 201"/>
                            <a:gd name="T33" fmla="*/ 20000700 h 271"/>
                            <a:gd name="T34" fmla="*/ 19464719 w 201"/>
                            <a:gd name="T35" fmla="*/ 22234363 h 271"/>
                            <a:gd name="T36" fmla="*/ 18466585 w 201"/>
                            <a:gd name="T37" fmla="*/ 23960188 h 271"/>
                            <a:gd name="T38" fmla="*/ 17168916 w 201"/>
                            <a:gd name="T39" fmla="*/ 25381754 h 271"/>
                            <a:gd name="T40" fmla="*/ 14673423 w 201"/>
                            <a:gd name="T41" fmla="*/ 26701690 h 271"/>
                            <a:gd name="T42" fmla="*/ 10381352 w 201"/>
                            <a:gd name="T43" fmla="*/ 27513786 h 271"/>
                            <a:gd name="T44" fmla="*/ 8085549 w 201"/>
                            <a:gd name="T45" fmla="*/ 27513786 h 271"/>
                            <a:gd name="T46" fmla="*/ 4292387 w 201"/>
                            <a:gd name="T47" fmla="*/ 27310842 h 271"/>
                            <a:gd name="T48" fmla="*/ 399380 w 201"/>
                            <a:gd name="T49" fmla="*/ 26295482 h 271"/>
                            <a:gd name="T50" fmla="*/ 998134 w 201"/>
                            <a:gd name="T51" fmla="*/ 20406908 h 271"/>
                            <a:gd name="T52" fmla="*/ 4292387 w 201"/>
                            <a:gd name="T53" fmla="*/ 21828156 h 271"/>
                            <a:gd name="T54" fmla="*/ 8085549 w 201"/>
                            <a:gd name="T55" fmla="*/ 22234363 h 271"/>
                            <a:gd name="T56" fmla="*/ 9882127 w 201"/>
                            <a:gd name="T57" fmla="*/ 22234363 h 271"/>
                            <a:gd name="T58" fmla="*/ 11778866 w 201"/>
                            <a:gd name="T59" fmla="*/ 21422267 h 271"/>
                            <a:gd name="T60" fmla="*/ 12377620 w 201"/>
                            <a:gd name="T61" fmla="*/ 20406908 h 271"/>
                            <a:gd name="T62" fmla="*/ 12577310 w 201"/>
                            <a:gd name="T63" fmla="*/ 19594811 h 271"/>
                            <a:gd name="T64" fmla="*/ 11978240 w 201"/>
                            <a:gd name="T65" fmla="*/ 18071931 h 271"/>
                            <a:gd name="T66" fmla="*/ 10581042 w 201"/>
                            <a:gd name="T67" fmla="*/ 17056572 h 271"/>
                            <a:gd name="T68" fmla="*/ 6388500 w 201"/>
                            <a:gd name="T69" fmla="*/ 15736637 h 271"/>
                            <a:gd name="T70" fmla="*/ 2894873 w 201"/>
                            <a:gd name="T71" fmla="*/ 14112125 h 271"/>
                            <a:gd name="T72" fmla="*/ 1197824 w 201"/>
                            <a:gd name="T73" fmla="*/ 12386301 h 271"/>
                            <a:gd name="T74" fmla="*/ 199690 w 201"/>
                            <a:gd name="T75" fmla="*/ 9848062 h 271"/>
                            <a:gd name="T76" fmla="*/ 0 w 201"/>
                            <a:gd name="T77" fmla="*/ 8223551 h 271"/>
                            <a:gd name="T78" fmla="*/ 399380 w 201"/>
                            <a:gd name="T79" fmla="*/ 5888575 h 271"/>
                            <a:gd name="T80" fmla="*/ 1197824 w 201"/>
                            <a:gd name="T81" fmla="*/ 4061119 h 271"/>
                            <a:gd name="T82" fmla="*/ 2295803 w 201"/>
                            <a:gd name="T83" fmla="*/ 2741184 h 271"/>
                            <a:gd name="T84" fmla="*/ 5590056 w 201"/>
                            <a:gd name="T85" fmla="*/ 710783 h 271"/>
                            <a:gd name="T86" fmla="*/ 9682437 w 201"/>
                            <a:gd name="T87" fmla="*/ 0 h 271"/>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6"/>
                      <wps:cNvSpPr>
                        <a:spLocks/>
                      </wps:cNvSpPr>
                      <wps:spPr bwMode="auto">
                        <a:xfrm>
                          <a:off x="0" y="113051"/>
                          <a:ext cx="63509" cy="86339"/>
                        </a:xfrm>
                        <a:custGeom>
                          <a:avLst/>
                          <a:gdLst>
                            <a:gd name="T0" fmla="*/ 11579176 w 201"/>
                            <a:gd name="T1" fmla="*/ 0 h 271"/>
                            <a:gd name="T2" fmla="*/ 16969226 w 201"/>
                            <a:gd name="T3" fmla="*/ 406207 h 271"/>
                            <a:gd name="T4" fmla="*/ 17967676 w 201"/>
                            <a:gd name="T5" fmla="*/ 6497727 h 271"/>
                            <a:gd name="T6" fmla="*/ 16570162 w 201"/>
                            <a:gd name="T7" fmla="*/ 5888575 h 271"/>
                            <a:gd name="T8" fmla="*/ 13675289 w 201"/>
                            <a:gd name="T9" fmla="*/ 5279423 h 271"/>
                            <a:gd name="T10" fmla="*/ 12177930 w 201"/>
                            <a:gd name="T11" fmla="*/ 5279423 h 271"/>
                            <a:gd name="T12" fmla="*/ 9083683 w 201"/>
                            <a:gd name="T13" fmla="*/ 5482367 h 271"/>
                            <a:gd name="T14" fmla="*/ 7686169 w 201"/>
                            <a:gd name="T15" fmla="*/ 6294782 h 271"/>
                            <a:gd name="T16" fmla="*/ 7286789 w 201"/>
                            <a:gd name="T17" fmla="*/ 7614399 h 271"/>
                            <a:gd name="T18" fmla="*/ 7286789 w 201"/>
                            <a:gd name="T19" fmla="*/ 8223551 h 271"/>
                            <a:gd name="T20" fmla="*/ 8484613 w 201"/>
                            <a:gd name="T21" fmla="*/ 9441855 h 271"/>
                            <a:gd name="T22" fmla="*/ 11379486 w 201"/>
                            <a:gd name="T23" fmla="*/ 10355901 h 271"/>
                            <a:gd name="T24" fmla="*/ 15971092 w 201"/>
                            <a:gd name="T25" fmla="*/ 12183357 h 271"/>
                            <a:gd name="T26" fmla="*/ 17967676 w 201"/>
                            <a:gd name="T27" fmla="*/ 13502974 h 271"/>
                            <a:gd name="T28" fmla="*/ 19464719 w 201"/>
                            <a:gd name="T29" fmla="*/ 15736637 h 271"/>
                            <a:gd name="T30" fmla="*/ 20063789 w 201"/>
                            <a:gd name="T31" fmla="*/ 18681083 h 271"/>
                            <a:gd name="T32" fmla="*/ 19864099 w 201"/>
                            <a:gd name="T33" fmla="*/ 20000700 h 271"/>
                            <a:gd name="T34" fmla="*/ 19464719 w 201"/>
                            <a:gd name="T35" fmla="*/ 22234363 h 271"/>
                            <a:gd name="T36" fmla="*/ 18466585 w 201"/>
                            <a:gd name="T37" fmla="*/ 23960188 h 271"/>
                            <a:gd name="T38" fmla="*/ 17168916 w 201"/>
                            <a:gd name="T39" fmla="*/ 25381754 h 271"/>
                            <a:gd name="T40" fmla="*/ 14673423 w 201"/>
                            <a:gd name="T41" fmla="*/ 26701690 h 271"/>
                            <a:gd name="T42" fmla="*/ 10381352 w 201"/>
                            <a:gd name="T43" fmla="*/ 27513786 h 271"/>
                            <a:gd name="T44" fmla="*/ 8085549 w 201"/>
                            <a:gd name="T45" fmla="*/ 27513786 h 271"/>
                            <a:gd name="T46" fmla="*/ 4292387 w 201"/>
                            <a:gd name="T47" fmla="*/ 27310842 h 271"/>
                            <a:gd name="T48" fmla="*/ 399380 w 201"/>
                            <a:gd name="T49" fmla="*/ 26295482 h 271"/>
                            <a:gd name="T50" fmla="*/ 998134 w 201"/>
                            <a:gd name="T51" fmla="*/ 20406908 h 271"/>
                            <a:gd name="T52" fmla="*/ 4292387 w 201"/>
                            <a:gd name="T53" fmla="*/ 21828156 h 271"/>
                            <a:gd name="T54" fmla="*/ 8085549 w 201"/>
                            <a:gd name="T55" fmla="*/ 22234363 h 271"/>
                            <a:gd name="T56" fmla="*/ 9882127 w 201"/>
                            <a:gd name="T57" fmla="*/ 22234363 h 271"/>
                            <a:gd name="T58" fmla="*/ 11778866 w 201"/>
                            <a:gd name="T59" fmla="*/ 21422267 h 271"/>
                            <a:gd name="T60" fmla="*/ 12377620 w 201"/>
                            <a:gd name="T61" fmla="*/ 20406908 h 271"/>
                            <a:gd name="T62" fmla="*/ 12577310 w 201"/>
                            <a:gd name="T63" fmla="*/ 19594811 h 271"/>
                            <a:gd name="T64" fmla="*/ 11978240 w 201"/>
                            <a:gd name="T65" fmla="*/ 18071931 h 271"/>
                            <a:gd name="T66" fmla="*/ 10581042 w 201"/>
                            <a:gd name="T67" fmla="*/ 17056572 h 271"/>
                            <a:gd name="T68" fmla="*/ 6388500 w 201"/>
                            <a:gd name="T69" fmla="*/ 15736637 h 271"/>
                            <a:gd name="T70" fmla="*/ 2894873 w 201"/>
                            <a:gd name="T71" fmla="*/ 14112125 h 271"/>
                            <a:gd name="T72" fmla="*/ 1197824 w 201"/>
                            <a:gd name="T73" fmla="*/ 12386301 h 271"/>
                            <a:gd name="T74" fmla="*/ 199690 w 201"/>
                            <a:gd name="T75" fmla="*/ 9848062 h 271"/>
                            <a:gd name="T76" fmla="*/ 0 w 201"/>
                            <a:gd name="T77" fmla="*/ 8223551 h 271"/>
                            <a:gd name="T78" fmla="*/ 399380 w 201"/>
                            <a:gd name="T79" fmla="*/ 5888575 h 271"/>
                            <a:gd name="T80" fmla="*/ 1197824 w 201"/>
                            <a:gd name="T81" fmla="*/ 4061119 h 271"/>
                            <a:gd name="T82" fmla="*/ 2295803 w 201"/>
                            <a:gd name="T83" fmla="*/ 2741184 h 271"/>
                            <a:gd name="T84" fmla="*/ 5590056 w 201"/>
                            <a:gd name="T85" fmla="*/ 710783 h 271"/>
                            <a:gd name="T86" fmla="*/ 9682437 w 201"/>
                            <a:gd name="T87" fmla="*/ 0 h 271"/>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52673CF" id="Plátno 372"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" path="m444,423r,54l112,477r,-54l276,256,444,423xm556,181r-203,l485,49,436,4,276,165,114,,69,47,201,181,,181r,62l201,243,46,396r,147l508,543r,-147l353,243r203,l556,181xe" fillcolor="black" stroked="f">
                <v:path arrowok="t" o:connecttype="custom" o:connectlocs="2147483646,2147483646;2147483646,2147483646;2147483646,2147483646;2147483646,2147483646;2147483646,2147483646;2147483646,2147483646;2147483646,2147483646;2147483646,2147483646;2147483646,1561345935;2147483646,127489723;2147483646,2147483646;2147483646,0;2147483646,1497601073;2147483646,2147483646;0,2147483646;0,2147483646;2147483646,2147483646;1472191831,2147483646;1472191831,2147483646;2147483646,2147483646;2147483646,2147483646;2147483646,2147483646;2147483646,2147483646;2147483646,2147483646"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" path="m131,66r,l130,79r-4,14l120,103r-8,9l103,120r-12,8l79,132r-13,l52,132,41,128,29,120,19,112r-7,-9l6,93,2,79,,66,2,52,6,41,12,29,19,19,29,12,41,6,52,2,66,,79,2,91,6r12,6l112,19r8,10l126,41r4,11l131,66xe" fillcolor="#dc002e"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" path="m131,66r,l130,79r-4,14l120,103r-8,9l103,120r-12,8l79,132r-13,l52,132,41,128,29,120,19,112r-7,-9l6,93,2,79,,66,2,52,6,41,12,29,19,19,29,12,41,6,52,2,66,,79,2,91,6r12,6l112,19r8,10l126,41r4,11l131,66e" fillcolor="black [3213]"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2147483646,2147483646;2147483646,2147483646;2147483646,2147483646;2147483646,2147483646;2147483646,2147483646;2147483646,2147483646;2147483646,2147483646;2147483646,2147483646;2147483646,1876065229;2147483646,1681992998;2147483646,1681992998;2147483646,2134794219;2147483646,2147483646;2147483646,2147483646;2147483646,2147483646;2147483646,2147483646;2147483646,2147483646;2147483646,2147483646;2147483646,2147483646"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1890836140,2147483646;1890836140,2147483646;2147483646,2147483646;2147483646,2147483646;2147483646,2147483646;2147483646,2147483646;2147483646,2147483646;2147483646,2147483646;2147483646,2147483646;2147483646,2147483646;2147483646,2147483646;2147483646,2147483646;2147483646,1628236206;2147483646,1204915171;2147483646,748968149;2147483646,455947022;2147483646,195347525;2147483646,0;1890836140,0;1890836140,0;1433389843,0;1006420734,195347525;701456640,455947022;426969422,748968149;244010343,1204915171;122005328,1628236206;60953751,2147483646;0,2147483646;0,2147483646;60953751,2147483646;122005328,2147483646;244010343,2147483646;426969422,2147483646;701456640,2147483646;1006420734,2147483646;1433389843,2147483646;1890836140,2147483646"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" path="m,l186,r,50l68,50r,54l178,104r,53l68,157r,58l190,215r,52l,267,,xe" fillcolor="black" stroked="f">
                <v:path arrowok="t" o:connecttype="custom" o:connectlocs="0,0;2147483646,0;2147483646,1620127353;2147483646,1620127353;2147483646,2147483646;2147483646,2147483646;2147483646,2147483646;2147483646,2147483646;2147483646,2147483646;2147483646,2147483646;2147483646,2147483646;0,2147483646;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" path="m,l72,r33,203l107,203,141,r91,l269,203,304,r69,l311,267r-89,l186,62,151,267r-93,l,xe" fillcolor="black" stroked="f">
                <v:path arrowok="t" o:connecttype="custom" o:connectlocs="0,0;2147483646,0;2147483646,2147483646;2147483646,2147483646;2147483646,0;2147483646,0;2147483646,2147483646;2147483646,0;2147483646,0;2147483646,2147483646;2147483646,2147483646;2147483646,2009043477;2147483646,2147483646;1841680822,2147483646;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8B2468" w:rsidRPr="00AE3921" w:rsidTr="001F529C">
      <w:trPr>
        <w:trHeight w:val="227"/>
        <w:jc w:val="center"/>
      </w:trPr>
      <w:tc>
        <w:tcPr>
          <w:tcW w:w="5103" w:type="dxa"/>
          <w:vAlign w:val="center"/>
        </w:tcPr>
        <w:p w:rsidR="008B2468" w:rsidRPr="00AE3921" w:rsidRDefault="004477CA"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571963930"/>
              <w:showingPlcHdr/>
              <w:text/>
            </w:sdtPr>
            <w:sdtEndPr/>
            <w:sdtContent>
              <w:r w:rsidR="008B2468" w:rsidRPr="00AE3921">
                <w:rPr>
                  <w:color w:val="000000" w:themeColor="text1"/>
                  <w:sz w:val="12"/>
                  <w:szCs w:val="12"/>
                </w:rPr>
                <w:t xml:space="preserve"> </w:t>
              </w:r>
            </w:sdtContent>
          </w:sdt>
          <w:r w:rsidR="008B2468" w:rsidRPr="00AE3921">
            <w:rPr>
              <w:color w:val="000000" w:themeColor="text1"/>
              <w:sz w:val="12"/>
              <w:szCs w:val="12"/>
            </w:rPr>
            <w:t xml:space="preserve"> </w:t>
          </w:r>
          <w:sdt>
            <w:sdtPr>
              <w:rPr>
                <w:color w:val="000000" w:themeColor="text1"/>
                <w:sz w:val="12"/>
                <w:szCs w:val="12"/>
              </w:rPr>
              <w:alias w:val="Název dokumentace 2"/>
              <w:tag w:val="NazevDok2_"/>
              <w:id w:val="906653684"/>
              <w:showingPlcHdr/>
              <w:text/>
            </w:sdtPr>
            <w:sdtEndPr/>
            <w:sdtContent>
              <w:r w:rsidR="008B2468" w:rsidRPr="00AE3921">
                <w:rPr>
                  <w:color w:val="000000" w:themeColor="text1"/>
                  <w:sz w:val="12"/>
                  <w:szCs w:val="12"/>
                </w:rPr>
                <w:t xml:space="preserve"> </w:t>
              </w:r>
            </w:sdtContent>
          </w:sdt>
          <w:r w:rsidR="008B2468" w:rsidRPr="00AE3921">
            <w:rPr>
              <w:color w:val="000000" w:themeColor="text1"/>
              <w:sz w:val="12"/>
              <w:szCs w:val="12"/>
            </w:rPr>
            <w:t xml:space="preserve"> </w:t>
          </w:r>
          <w:sdt>
            <w:sdtPr>
              <w:rPr>
                <w:color w:val="000000" w:themeColor="text1"/>
                <w:sz w:val="12"/>
                <w:szCs w:val="12"/>
              </w:rPr>
              <w:alias w:val="Název dokumentace 3"/>
              <w:tag w:val="NazevDok3_"/>
              <w:id w:val="1264960503"/>
              <w:showingPlcHdr/>
              <w:text/>
            </w:sdtPr>
            <w:sdtEndPr/>
            <w:sdtContent>
              <w:r w:rsidR="008B2468" w:rsidRPr="00AE3921">
                <w:rPr>
                  <w:color w:val="000000" w:themeColor="text1"/>
                  <w:sz w:val="12"/>
                  <w:szCs w:val="12"/>
                </w:rPr>
                <w:t xml:space="preserve"> </w:t>
              </w:r>
            </w:sdtContent>
          </w:sdt>
        </w:p>
      </w:tc>
      <w:tc>
        <w:tcPr>
          <w:tcW w:w="3402" w:type="dxa"/>
          <w:tcMar>
            <w:left w:w="113" w:type="dxa"/>
          </w:tcMar>
          <w:vAlign w:val="center"/>
        </w:tcPr>
        <w:p w:rsidR="008B2468" w:rsidRPr="00AE3921" w:rsidRDefault="004477CA"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997931575"/>
              <w:text/>
            </w:sdtPr>
            <w:sdtEndPr/>
            <w:sdtContent>
              <w:r w:rsidR="008B2468" w:rsidRPr="00AE3921">
                <w:rPr>
                  <w:bCs/>
                  <w:color w:val="000000" w:themeColor="text1"/>
                  <w:sz w:val="12"/>
                  <w:szCs w:val="12"/>
                </w:rPr>
                <w:t xml:space="preserve"> </w:t>
              </w:r>
            </w:sdtContent>
          </w:sdt>
          <w:r w:rsidR="008B2468" w:rsidRPr="00AE3921">
            <w:rPr>
              <w:bCs/>
              <w:color w:val="000000" w:themeColor="text1"/>
              <w:sz w:val="12"/>
              <w:szCs w:val="12"/>
            </w:rPr>
            <w:t xml:space="preserve"> </w:t>
          </w:r>
          <w:sdt>
            <w:sdtPr>
              <w:rPr>
                <w:bCs/>
                <w:color w:val="000000" w:themeColor="text1"/>
                <w:sz w:val="12"/>
                <w:szCs w:val="12"/>
              </w:rPr>
              <w:alias w:val="Název přílohy"/>
              <w:tag w:val="PrilNaz"/>
              <w:id w:val="-1672254839"/>
              <w:text/>
            </w:sdtPr>
            <w:sdtEndPr/>
            <w:sdtContent>
              <w:r w:rsidR="008B2468" w:rsidRPr="00AE3921">
                <w:rPr>
                  <w:bCs/>
                  <w:color w:val="000000" w:themeColor="text1"/>
                  <w:sz w:val="12"/>
                  <w:szCs w:val="12"/>
                </w:rPr>
                <w:t xml:space="preserve"> </w:t>
              </w:r>
            </w:sdtContent>
          </w:sdt>
        </w:p>
      </w:tc>
    </w:tr>
    <w:tr w:rsidR="008B2468" w:rsidRPr="00AE3921" w:rsidTr="001F529C">
      <w:trPr>
        <w:trHeight w:val="227"/>
        <w:jc w:val="center"/>
      </w:trPr>
      <w:tc>
        <w:tcPr>
          <w:tcW w:w="5103" w:type="dxa"/>
          <w:vAlign w:val="center"/>
        </w:tcPr>
        <w:p w:rsidR="008B2468" w:rsidRPr="00AE3921" w:rsidRDefault="004477CA"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918371446"/>
              <w:showingPlcHdr/>
              <w:text/>
            </w:sdtPr>
            <w:sdtEndPr/>
            <w:sdtContent>
              <w:r w:rsidR="008B2468" w:rsidRPr="00AE3921">
                <w:rPr>
                  <w:color w:val="000000" w:themeColor="text1"/>
                  <w:sz w:val="12"/>
                  <w:szCs w:val="12"/>
                </w:rPr>
                <w:t xml:space="preserve"> </w:t>
              </w:r>
            </w:sdtContent>
          </w:sdt>
        </w:p>
      </w:tc>
      <w:tc>
        <w:tcPr>
          <w:tcW w:w="3402" w:type="dxa"/>
          <w:tcMar>
            <w:left w:w="113" w:type="dxa"/>
          </w:tcMar>
          <w:vAlign w:val="center"/>
        </w:tcPr>
        <w:p w:rsidR="008B2468" w:rsidRPr="00AE3921" w:rsidRDefault="004477CA" w:rsidP="001F529C">
          <w:pPr>
            <w:tabs>
              <w:tab w:val="right" w:pos="8505"/>
            </w:tabs>
            <w:jc w:val="right"/>
            <w:rPr>
              <w:color w:val="000000" w:themeColor="text1"/>
              <w:sz w:val="12"/>
              <w:szCs w:val="12"/>
            </w:rPr>
          </w:pPr>
          <w:sdt>
            <w:sdtPr>
              <w:rPr>
                <w:color w:val="000000" w:themeColor="text1"/>
                <w:sz w:val="12"/>
                <w:szCs w:val="12"/>
              </w:rPr>
              <w:alias w:val="Stupeň"/>
              <w:tag w:val="StupenZ"/>
              <w:id w:val="764345815"/>
              <w:showingPlcHdr/>
              <w:text/>
            </w:sdtPr>
            <w:sdtEndPr/>
            <w:sdtContent>
              <w:r w:rsidR="008B2468" w:rsidRPr="00AE3921">
                <w:rPr>
                  <w:color w:val="000000" w:themeColor="text1"/>
                  <w:sz w:val="12"/>
                  <w:szCs w:val="12"/>
                </w:rPr>
                <w:t xml:space="preserve"> </w:t>
              </w:r>
            </w:sdtContent>
          </w:sdt>
        </w:p>
      </w:tc>
    </w:tr>
  </w:tbl>
  <w:p w:rsidR="008B2468" w:rsidRPr="00AE3921" w:rsidRDefault="008B2468" w:rsidP="00CA337C">
    <w:pPr>
      <w:pStyle w:val="Zhlav"/>
      <w:rPr>
        <w:color w:val="000000" w:themeColor="text1"/>
        <w:sz w:val="12"/>
        <w:szCs w:val="1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468" w:rsidRPr="00AE3921" w:rsidRDefault="008B2468" w:rsidP="00CA337C">
    <w:pPr>
      <w:tabs>
        <w:tab w:val="right" w:pos="8505"/>
      </w:tabs>
      <w:spacing w:after="60"/>
      <w:jc w:val="left"/>
      <w:rPr>
        <w:noProof/>
        <w:color w:val="000000" w:themeColor="text1"/>
      </w:rPr>
    </w:pPr>
    <w:r w:rsidRPr="00AE3921">
      <w:rPr>
        <w:noProof/>
        <w:color w:val="000000" w:themeColor="text1"/>
      </w:rPr>
      <w:tab/>
    </w:r>
    <w:r>
      <w:rPr>
        <w:noProof/>
        <w:color w:val="000000" w:themeColor="text1"/>
      </w:rPr>
      <mc:AlternateContent>
        <mc:Choice Requires="wpc">
          <w:drawing>
            <wp:inline distT="0" distB="0" distL="0" distR="0">
              <wp:extent cx="683895" cy="199390"/>
              <wp:effectExtent l="0" t="0" r="1905" b="635"/>
              <wp:docPr id="13" name="Plátno 38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195"/>
                      <wps:cNvSpPr>
                        <a:spLocks noEditPoints="1"/>
                      </wps:cNvSpPr>
                      <wps:spPr bwMode="auto">
                        <a:xfrm>
                          <a:off x="507370" y="26612"/>
                          <a:ext cx="176525" cy="172178"/>
                        </a:xfrm>
                        <a:custGeom>
                          <a:avLst/>
                          <a:gdLst>
                            <a:gd name="T0" fmla="*/ 44756707 w 556"/>
                            <a:gd name="T1" fmla="*/ 42507038 h 543"/>
                            <a:gd name="T2" fmla="*/ 44756707 w 556"/>
                            <a:gd name="T3" fmla="*/ 47933658 h 543"/>
                            <a:gd name="T4" fmla="*/ 11289980 w 556"/>
                            <a:gd name="T5" fmla="*/ 47933658 h 543"/>
                            <a:gd name="T6" fmla="*/ 11289980 w 556"/>
                            <a:gd name="T7" fmla="*/ 42507038 h 543"/>
                            <a:gd name="T8" fmla="*/ 27821737 w 556"/>
                            <a:gd name="T9" fmla="*/ 25725232 h 543"/>
                            <a:gd name="T10" fmla="*/ 44756707 w 556"/>
                            <a:gd name="T11" fmla="*/ 42507038 h 543"/>
                            <a:gd name="T12" fmla="*/ 56046688 w 556"/>
                            <a:gd name="T13" fmla="*/ 18188719 h 543"/>
                            <a:gd name="T14" fmla="*/ 35583757 w 556"/>
                            <a:gd name="T15" fmla="*/ 18188719 h 543"/>
                            <a:gd name="T16" fmla="*/ 48889805 w 556"/>
                            <a:gd name="T17" fmla="*/ 4924037 h 543"/>
                            <a:gd name="T18" fmla="*/ 43950280 w 556"/>
                            <a:gd name="T19" fmla="*/ 402066 h 543"/>
                            <a:gd name="T20" fmla="*/ 27821737 w 556"/>
                            <a:gd name="T21" fmla="*/ 16580773 h 543"/>
                            <a:gd name="T22" fmla="*/ 11491587 w 556"/>
                            <a:gd name="T23" fmla="*/ 0 h 543"/>
                            <a:gd name="T24" fmla="*/ 6955593 w 556"/>
                            <a:gd name="T25" fmla="*/ 4723004 h 543"/>
                            <a:gd name="T26" fmla="*/ 20261641 w 556"/>
                            <a:gd name="T27" fmla="*/ 18188719 h 543"/>
                            <a:gd name="T28" fmla="*/ 0 w 556"/>
                            <a:gd name="T29" fmla="*/ 18188719 h 543"/>
                            <a:gd name="T30" fmla="*/ 0 w 556"/>
                            <a:gd name="T31" fmla="*/ 24418836 h 543"/>
                            <a:gd name="T32" fmla="*/ 20261641 w 556"/>
                            <a:gd name="T33" fmla="*/ 24418836 h 543"/>
                            <a:gd name="T34" fmla="*/ 4636956 w 556"/>
                            <a:gd name="T35" fmla="*/ 39793729 h 543"/>
                            <a:gd name="T36" fmla="*/ 4636956 w 556"/>
                            <a:gd name="T37" fmla="*/ 54565840 h 543"/>
                            <a:gd name="T38" fmla="*/ 51208125 w 556"/>
                            <a:gd name="T39" fmla="*/ 54565840 h 543"/>
                            <a:gd name="T40" fmla="*/ 51208125 w 556"/>
                            <a:gd name="T41" fmla="*/ 39793729 h 543"/>
                            <a:gd name="T42" fmla="*/ 35583757 w 556"/>
                            <a:gd name="T43" fmla="*/ 24418836 h 543"/>
                            <a:gd name="T44" fmla="*/ 56046688 w 556"/>
                            <a:gd name="T45" fmla="*/ 24418836 h 543"/>
                            <a:gd name="T46" fmla="*/ 56046688 w 556"/>
                            <a:gd name="T47" fmla="*/ 18188719 h 54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196"/>
                      <wps:cNvSpPr>
                        <a:spLocks/>
                      </wps:cNvSpPr>
                      <wps:spPr bwMode="auto">
                        <a:xfrm>
                          <a:off x="574680" y="0"/>
                          <a:ext cx="41906" cy="41919"/>
                        </a:xfrm>
                        <a:custGeom>
                          <a:avLst/>
                          <a:gdLst>
                            <a:gd name="T0" fmla="*/ 13406721 w 131"/>
                            <a:gd name="T1" fmla="*/ 6654641 h 132"/>
                            <a:gd name="T2" fmla="*/ 13406721 w 131"/>
                            <a:gd name="T3" fmla="*/ 6654641 h 132"/>
                            <a:gd name="T4" fmla="*/ 13304355 w 131"/>
                            <a:gd name="T5" fmla="*/ 7965563 h 132"/>
                            <a:gd name="T6" fmla="*/ 12894892 w 131"/>
                            <a:gd name="T7" fmla="*/ 9377153 h 132"/>
                            <a:gd name="T8" fmla="*/ 12281017 w 131"/>
                            <a:gd name="T9" fmla="*/ 10385432 h 132"/>
                            <a:gd name="T10" fmla="*/ 11462091 w 131"/>
                            <a:gd name="T11" fmla="*/ 11292725 h 132"/>
                            <a:gd name="T12" fmla="*/ 10541118 w 131"/>
                            <a:gd name="T13" fmla="*/ 12099348 h 132"/>
                            <a:gd name="T14" fmla="*/ 9313049 w 131"/>
                            <a:gd name="T15" fmla="*/ 12905971 h 132"/>
                            <a:gd name="T16" fmla="*/ 8084979 w 131"/>
                            <a:gd name="T17" fmla="*/ 13309283 h 132"/>
                            <a:gd name="T18" fmla="*/ 6754543 w 131"/>
                            <a:gd name="T19" fmla="*/ 13309283 h 132"/>
                            <a:gd name="T20" fmla="*/ 6754543 w 131"/>
                            <a:gd name="T21" fmla="*/ 13309283 h 132"/>
                            <a:gd name="T22" fmla="*/ 5321742 w 131"/>
                            <a:gd name="T23" fmla="*/ 13309283 h 132"/>
                            <a:gd name="T24" fmla="*/ 4196038 w 131"/>
                            <a:gd name="T25" fmla="*/ 12905971 h 132"/>
                            <a:gd name="T26" fmla="*/ 2967968 w 131"/>
                            <a:gd name="T27" fmla="*/ 12099348 h 132"/>
                            <a:gd name="T28" fmla="*/ 1944630 w 131"/>
                            <a:gd name="T29" fmla="*/ 11292725 h 132"/>
                            <a:gd name="T30" fmla="*/ 1228070 w 131"/>
                            <a:gd name="T31" fmla="*/ 10385432 h 132"/>
                            <a:gd name="T32" fmla="*/ 614195 w 131"/>
                            <a:gd name="T33" fmla="*/ 9377153 h 132"/>
                            <a:gd name="T34" fmla="*/ 204732 w 131"/>
                            <a:gd name="T35" fmla="*/ 7965563 h 132"/>
                            <a:gd name="T36" fmla="*/ 0 w 131"/>
                            <a:gd name="T37" fmla="*/ 6654641 h 132"/>
                            <a:gd name="T38" fmla="*/ 0 w 131"/>
                            <a:gd name="T39" fmla="*/ 6654641 h 132"/>
                            <a:gd name="T40" fmla="*/ 204732 w 131"/>
                            <a:gd name="T41" fmla="*/ 5243051 h 132"/>
                            <a:gd name="T42" fmla="*/ 614195 w 131"/>
                            <a:gd name="T43" fmla="*/ 4134103 h 132"/>
                            <a:gd name="T44" fmla="*/ 1228070 w 131"/>
                            <a:gd name="T45" fmla="*/ 2924168 h 132"/>
                            <a:gd name="T46" fmla="*/ 1944630 w 131"/>
                            <a:gd name="T47" fmla="*/ 1915889 h 132"/>
                            <a:gd name="T48" fmla="*/ 2967968 w 131"/>
                            <a:gd name="T49" fmla="*/ 1209935 h 132"/>
                            <a:gd name="T50" fmla="*/ 4196038 w 131"/>
                            <a:gd name="T51" fmla="*/ 604967 h 132"/>
                            <a:gd name="T52" fmla="*/ 5321742 w 131"/>
                            <a:gd name="T53" fmla="*/ 201656 h 132"/>
                            <a:gd name="T54" fmla="*/ 6754543 w 131"/>
                            <a:gd name="T55" fmla="*/ 0 h 132"/>
                            <a:gd name="T56" fmla="*/ 6754543 w 131"/>
                            <a:gd name="T57" fmla="*/ 0 h 132"/>
                            <a:gd name="T58" fmla="*/ 8084979 w 131"/>
                            <a:gd name="T59" fmla="*/ 201656 h 132"/>
                            <a:gd name="T60" fmla="*/ 9313049 w 131"/>
                            <a:gd name="T61" fmla="*/ 604967 h 132"/>
                            <a:gd name="T62" fmla="*/ 10541118 w 131"/>
                            <a:gd name="T63" fmla="*/ 1209935 h 132"/>
                            <a:gd name="T64" fmla="*/ 11462091 w 131"/>
                            <a:gd name="T65" fmla="*/ 1915889 h 132"/>
                            <a:gd name="T66" fmla="*/ 12281017 w 131"/>
                            <a:gd name="T67" fmla="*/ 2924168 h 132"/>
                            <a:gd name="T68" fmla="*/ 12894892 w 131"/>
                            <a:gd name="T69" fmla="*/ 4134103 h 132"/>
                            <a:gd name="T70" fmla="*/ 13304355 w 131"/>
                            <a:gd name="T71" fmla="*/ 5243051 h 132"/>
                            <a:gd name="T72" fmla="*/ 13406721 w 131"/>
                            <a:gd name="T73" fmla="*/ 6654641 h 13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197"/>
                      <wps:cNvSpPr>
                        <a:spLocks/>
                      </wps:cNvSpPr>
                      <wps:spPr bwMode="auto">
                        <a:xfrm>
                          <a:off x="574680" y="0"/>
                          <a:ext cx="41906" cy="41919"/>
                        </a:xfrm>
                        <a:custGeom>
                          <a:avLst/>
                          <a:gdLst>
                            <a:gd name="T0" fmla="*/ 13406721 w 131"/>
                            <a:gd name="T1" fmla="*/ 6654641 h 132"/>
                            <a:gd name="T2" fmla="*/ 13406721 w 131"/>
                            <a:gd name="T3" fmla="*/ 6654641 h 132"/>
                            <a:gd name="T4" fmla="*/ 13304355 w 131"/>
                            <a:gd name="T5" fmla="*/ 7965563 h 132"/>
                            <a:gd name="T6" fmla="*/ 12894892 w 131"/>
                            <a:gd name="T7" fmla="*/ 9377153 h 132"/>
                            <a:gd name="T8" fmla="*/ 12281017 w 131"/>
                            <a:gd name="T9" fmla="*/ 10385432 h 132"/>
                            <a:gd name="T10" fmla="*/ 11462091 w 131"/>
                            <a:gd name="T11" fmla="*/ 11292725 h 132"/>
                            <a:gd name="T12" fmla="*/ 10541118 w 131"/>
                            <a:gd name="T13" fmla="*/ 12099348 h 132"/>
                            <a:gd name="T14" fmla="*/ 9313049 w 131"/>
                            <a:gd name="T15" fmla="*/ 12905971 h 132"/>
                            <a:gd name="T16" fmla="*/ 8084979 w 131"/>
                            <a:gd name="T17" fmla="*/ 13309283 h 132"/>
                            <a:gd name="T18" fmla="*/ 6754543 w 131"/>
                            <a:gd name="T19" fmla="*/ 13309283 h 132"/>
                            <a:gd name="T20" fmla="*/ 6754543 w 131"/>
                            <a:gd name="T21" fmla="*/ 13309283 h 132"/>
                            <a:gd name="T22" fmla="*/ 5321742 w 131"/>
                            <a:gd name="T23" fmla="*/ 13309283 h 132"/>
                            <a:gd name="T24" fmla="*/ 4196038 w 131"/>
                            <a:gd name="T25" fmla="*/ 12905971 h 132"/>
                            <a:gd name="T26" fmla="*/ 2967968 w 131"/>
                            <a:gd name="T27" fmla="*/ 12099348 h 132"/>
                            <a:gd name="T28" fmla="*/ 1944630 w 131"/>
                            <a:gd name="T29" fmla="*/ 11292725 h 132"/>
                            <a:gd name="T30" fmla="*/ 1228070 w 131"/>
                            <a:gd name="T31" fmla="*/ 10385432 h 132"/>
                            <a:gd name="T32" fmla="*/ 614195 w 131"/>
                            <a:gd name="T33" fmla="*/ 9377153 h 132"/>
                            <a:gd name="T34" fmla="*/ 204732 w 131"/>
                            <a:gd name="T35" fmla="*/ 7965563 h 132"/>
                            <a:gd name="T36" fmla="*/ 0 w 131"/>
                            <a:gd name="T37" fmla="*/ 6654641 h 132"/>
                            <a:gd name="T38" fmla="*/ 0 w 131"/>
                            <a:gd name="T39" fmla="*/ 6654641 h 132"/>
                            <a:gd name="T40" fmla="*/ 204732 w 131"/>
                            <a:gd name="T41" fmla="*/ 5243051 h 132"/>
                            <a:gd name="T42" fmla="*/ 614195 w 131"/>
                            <a:gd name="T43" fmla="*/ 4134103 h 132"/>
                            <a:gd name="T44" fmla="*/ 1228070 w 131"/>
                            <a:gd name="T45" fmla="*/ 2924168 h 132"/>
                            <a:gd name="T46" fmla="*/ 1944630 w 131"/>
                            <a:gd name="T47" fmla="*/ 1915889 h 132"/>
                            <a:gd name="T48" fmla="*/ 2967968 w 131"/>
                            <a:gd name="T49" fmla="*/ 1209935 h 132"/>
                            <a:gd name="T50" fmla="*/ 4196038 w 131"/>
                            <a:gd name="T51" fmla="*/ 604967 h 132"/>
                            <a:gd name="T52" fmla="*/ 5321742 w 131"/>
                            <a:gd name="T53" fmla="*/ 201656 h 132"/>
                            <a:gd name="T54" fmla="*/ 6754543 w 131"/>
                            <a:gd name="T55" fmla="*/ 0 h 132"/>
                            <a:gd name="T56" fmla="*/ 6754543 w 131"/>
                            <a:gd name="T57" fmla="*/ 0 h 132"/>
                            <a:gd name="T58" fmla="*/ 8084979 w 131"/>
                            <a:gd name="T59" fmla="*/ 201656 h 132"/>
                            <a:gd name="T60" fmla="*/ 9313049 w 131"/>
                            <a:gd name="T61" fmla="*/ 604967 h 132"/>
                            <a:gd name="T62" fmla="*/ 10541118 w 131"/>
                            <a:gd name="T63" fmla="*/ 1209935 h 132"/>
                            <a:gd name="T64" fmla="*/ 11462091 w 131"/>
                            <a:gd name="T65" fmla="*/ 1915889 h 132"/>
                            <a:gd name="T66" fmla="*/ 12281017 w 131"/>
                            <a:gd name="T67" fmla="*/ 2924168 h 132"/>
                            <a:gd name="T68" fmla="*/ 12894892 w 131"/>
                            <a:gd name="T69" fmla="*/ 4134103 h 132"/>
                            <a:gd name="T70" fmla="*/ 13304355 w 131"/>
                            <a:gd name="T71" fmla="*/ 5243051 h 132"/>
                            <a:gd name="T72" fmla="*/ 13406721 w 131"/>
                            <a:gd name="T73" fmla="*/ 6654641 h 13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98"/>
                      <wps:cNvSpPr>
                        <a:spLocks noEditPoints="1"/>
                      </wps:cNvSpPr>
                      <wps:spPr bwMode="auto">
                        <a:xfrm>
                          <a:off x="381053" y="113051"/>
                          <a:ext cx="84412" cy="86339"/>
                        </a:xfrm>
                        <a:custGeom>
                          <a:avLst/>
                          <a:gdLst>
                            <a:gd name="T0" fmla="*/ 13400564 w 266"/>
                            <a:gd name="T1" fmla="*/ 0 h 271"/>
                            <a:gd name="T2" fmla="*/ 16322298 w 266"/>
                            <a:gd name="T3" fmla="*/ 202944 h 271"/>
                            <a:gd name="T4" fmla="*/ 19042839 w 266"/>
                            <a:gd name="T5" fmla="*/ 710783 h 271"/>
                            <a:gd name="T6" fmla="*/ 21360044 w 266"/>
                            <a:gd name="T7" fmla="*/ 1929087 h 271"/>
                            <a:gd name="T8" fmla="*/ 23274546 w 266"/>
                            <a:gd name="T9" fmla="*/ 3553599 h 271"/>
                            <a:gd name="T10" fmla="*/ 24886625 w 266"/>
                            <a:gd name="T11" fmla="*/ 5482367 h 271"/>
                            <a:gd name="T12" fmla="*/ 25894174 w 266"/>
                            <a:gd name="T13" fmla="*/ 7817662 h 271"/>
                            <a:gd name="T14" fmla="*/ 26397790 w 266"/>
                            <a:gd name="T15" fmla="*/ 10558846 h 271"/>
                            <a:gd name="T16" fmla="*/ 26800810 w 266"/>
                            <a:gd name="T17" fmla="*/ 13706237 h 271"/>
                            <a:gd name="T18" fmla="*/ 26196280 w 266"/>
                            <a:gd name="T19" fmla="*/ 18274876 h 271"/>
                            <a:gd name="T20" fmla="*/ 25491155 w 266"/>
                            <a:gd name="T21" fmla="*/ 20813115 h 271"/>
                            <a:gd name="T22" fmla="*/ 24080586 w 266"/>
                            <a:gd name="T23" fmla="*/ 22945147 h 271"/>
                            <a:gd name="T24" fmla="*/ 22367593 w 266"/>
                            <a:gd name="T25" fmla="*/ 24772603 h 271"/>
                            <a:gd name="T26" fmla="*/ 20453408 w 266"/>
                            <a:gd name="T27" fmla="*/ 26092538 h 271"/>
                            <a:gd name="T28" fmla="*/ 17833780 w 266"/>
                            <a:gd name="T29" fmla="*/ 27107579 h 271"/>
                            <a:gd name="T30" fmla="*/ 14911729 w 266"/>
                            <a:gd name="T31" fmla="*/ 27513786 h 271"/>
                            <a:gd name="T32" fmla="*/ 13400564 w 266"/>
                            <a:gd name="T33" fmla="*/ 27513786 h 271"/>
                            <a:gd name="T34" fmla="*/ 10277002 w 266"/>
                            <a:gd name="T35" fmla="*/ 27310842 h 271"/>
                            <a:gd name="T36" fmla="*/ 7556778 w 266"/>
                            <a:gd name="T37" fmla="*/ 26701690 h 271"/>
                            <a:gd name="T38" fmla="*/ 5239256 w 266"/>
                            <a:gd name="T39" fmla="*/ 25584699 h 271"/>
                            <a:gd name="T40" fmla="*/ 3325071 w 266"/>
                            <a:gd name="T41" fmla="*/ 23960188 h 271"/>
                            <a:gd name="T42" fmla="*/ 1914502 w 266"/>
                            <a:gd name="T43" fmla="*/ 21828156 h 271"/>
                            <a:gd name="T44" fmla="*/ 705443 w 266"/>
                            <a:gd name="T45" fmla="*/ 19493180 h 271"/>
                            <a:gd name="T46" fmla="*/ 201510 w 266"/>
                            <a:gd name="T47" fmla="*/ 16853309 h 271"/>
                            <a:gd name="T48" fmla="*/ 0 w 266"/>
                            <a:gd name="T49" fmla="*/ 13706237 h 271"/>
                            <a:gd name="T50" fmla="*/ 403020 w 266"/>
                            <a:gd name="T51" fmla="*/ 9238910 h 271"/>
                            <a:gd name="T52" fmla="*/ 1309973 w 266"/>
                            <a:gd name="T53" fmla="*/ 6700671 h 271"/>
                            <a:gd name="T54" fmla="*/ 2519032 w 266"/>
                            <a:gd name="T55" fmla="*/ 4467326 h 271"/>
                            <a:gd name="T56" fmla="*/ 4231707 w 266"/>
                            <a:gd name="T57" fmla="*/ 2741184 h 271"/>
                            <a:gd name="T58" fmla="*/ 6347719 w 266"/>
                            <a:gd name="T59" fmla="*/ 1319935 h 271"/>
                            <a:gd name="T60" fmla="*/ 8967347 w 266"/>
                            <a:gd name="T61" fmla="*/ 406207 h 271"/>
                            <a:gd name="T62" fmla="*/ 11687571 w 266"/>
                            <a:gd name="T63" fmla="*/ 0 h 271"/>
                            <a:gd name="T64" fmla="*/ 13400564 w 266"/>
                            <a:gd name="T65" fmla="*/ 22234363 h 271"/>
                            <a:gd name="T66" fmla="*/ 14710219 w 266"/>
                            <a:gd name="T67" fmla="*/ 22234363 h 271"/>
                            <a:gd name="T68" fmla="*/ 17128337 w 266"/>
                            <a:gd name="T69" fmla="*/ 20813115 h 271"/>
                            <a:gd name="T70" fmla="*/ 18438310 w 266"/>
                            <a:gd name="T71" fmla="*/ 18477820 h 271"/>
                            <a:gd name="T72" fmla="*/ 19042839 w 266"/>
                            <a:gd name="T73" fmla="*/ 15330429 h 271"/>
                            <a:gd name="T74" fmla="*/ 19244349 w 266"/>
                            <a:gd name="T75" fmla="*/ 13706237 h 271"/>
                            <a:gd name="T76" fmla="*/ 18841330 w 266"/>
                            <a:gd name="T77" fmla="*/ 10355901 h 271"/>
                            <a:gd name="T78" fmla="*/ 17833780 w 266"/>
                            <a:gd name="T79" fmla="*/ 7614399 h 271"/>
                            <a:gd name="T80" fmla="*/ 16120788 w 266"/>
                            <a:gd name="T81" fmla="*/ 5888575 h 271"/>
                            <a:gd name="T82" fmla="*/ 13400564 w 266"/>
                            <a:gd name="T83" fmla="*/ 5279423 h 271"/>
                            <a:gd name="T84" fmla="*/ 11889081 w 266"/>
                            <a:gd name="T85" fmla="*/ 5279423 h 271"/>
                            <a:gd name="T86" fmla="*/ 9470963 w 266"/>
                            <a:gd name="T87" fmla="*/ 6700671 h 271"/>
                            <a:gd name="T88" fmla="*/ 7959798 w 266"/>
                            <a:gd name="T89" fmla="*/ 9035966 h 271"/>
                            <a:gd name="T90" fmla="*/ 7355268 w 266"/>
                            <a:gd name="T91" fmla="*/ 11980094 h 271"/>
                            <a:gd name="T92" fmla="*/ 7153758 w 266"/>
                            <a:gd name="T93" fmla="*/ 13706237 h 271"/>
                            <a:gd name="T94" fmla="*/ 7556778 w 266"/>
                            <a:gd name="T95" fmla="*/ 16853309 h 271"/>
                            <a:gd name="T96" fmla="*/ 8564327 w 266"/>
                            <a:gd name="T97" fmla="*/ 19594811 h 271"/>
                            <a:gd name="T98" fmla="*/ 10478512 w 266"/>
                            <a:gd name="T99" fmla="*/ 21625211 h 271"/>
                            <a:gd name="T100" fmla="*/ 13400564 w 266"/>
                            <a:gd name="T101" fmla="*/ 22234363 h 271"/>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99"/>
                      <wps:cNvSpPr>
                        <a:spLocks/>
                      </wps:cNvSpPr>
                      <wps:spPr bwMode="auto">
                        <a:xfrm>
                          <a:off x="381053" y="113051"/>
                          <a:ext cx="84412" cy="86339"/>
                        </a:xfrm>
                        <a:custGeom>
                          <a:avLst/>
                          <a:gdLst>
                            <a:gd name="T0" fmla="*/ 13400564 w 266"/>
                            <a:gd name="T1" fmla="*/ 0 h 271"/>
                            <a:gd name="T2" fmla="*/ 16322298 w 266"/>
                            <a:gd name="T3" fmla="*/ 202944 h 271"/>
                            <a:gd name="T4" fmla="*/ 19042839 w 266"/>
                            <a:gd name="T5" fmla="*/ 710783 h 271"/>
                            <a:gd name="T6" fmla="*/ 21360044 w 266"/>
                            <a:gd name="T7" fmla="*/ 1929087 h 271"/>
                            <a:gd name="T8" fmla="*/ 23274546 w 266"/>
                            <a:gd name="T9" fmla="*/ 3553599 h 271"/>
                            <a:gd name="T10" fmla="*/ 24886625 w 266"/>
                            <a:gd name="T11" fmla="*/ 5482367 h 271"/>
                            <a:gd name="T12" fmla="*/ 25894174 w 266"/>
                            <a:gd name="T13" fmla="*/ 7817662 h 271"/>
                            <a:gd name="T14" fmla="*/ 26397790 w 266"/>
                            <a:gd name="T15" fmla="*/ 10558846 h 271"/>
                            <a:gd name="T16" fmla="*/ 26800810 w 266"/>
                            <a:gd name="T17" fmla="*/ 13706237 h 271"/>
                            <a:gd name="T18" fmla="*/ 26196280 w 266"/>
                            <a:gd name="T19" fmla="*/ 18274876 h 271"/>
                            <a:gd name="T20" fmla="*/ 25491155 w 266"/>
                            <a:gd name="T21" fmla="*/ 20813115 h 271"/>
                            <a:gd name="T22" fmla="*/ 24080586 w 266"/>
                            <a:gd name="T23" fmla="*/ 22945147 h 271"/>
                            <a:gd name="T24" fmla="*/ 22367593 w 266"/>
                            <a:gd name="T25" fmla="*/ 24772603 h 271"/>
                            <a:gd name="T26" fmla="*/ 20453408 w 266"/>
                            <a:gd name="T27" fmla="*/ 26092538 h 271"/>
                            <a:gd name="T28" fmla="*/ 17833780 w 266"/>
                            <a:gd name="T29" fmla="*/ 27107579 h 271"/>
                            <a:gd name="T30" fmla="*/ 14911729 w 266"/>
                            <a:gd name="T31" fmla="*/ 27513786 h 271"/>
                            <a:gd name="T32" fmla="*/ 13400564 w 266"/>
                            <a:gd name="T33" fmla="*/ 27513786 h 271"/>
                            <a:gd name="T34" fmla="*/ 10277002 w 266"/>
                            <a:gd name="T35" fmla="*/ 27310842 h 271"/>
                            <a:gd name="T36" fmla="*/ 7556778 w 266"/>
                            <a:gd name="T37" fmla="*/ 26701690 h 271"/>
                            <a:gd name="T38" fmla="*/ 5239256 w 266"/>
                            <a:gd name="T39" fmla="*/ 25584699 h 271"/>
                            <a:gd name="T40" fmla="*/ 3325071 w 266"/>
                            <a:gd name="T41" fmla="*/ 23960188 h 271"/>
                            <a:gd name="T42" fmla="*/ 1914502 w 266"/>
                            <a:gd name="T43" fmla="*/ 21828156 h 271"/>
                            <a:gd name="T44" fmla="*/ 705443 w 266"/>
                            <a:gd name="T45" fmla="*/ 19493180 h 271"/>
                            <a:gd name="T46" fmla="*/ 201510 w 266"/>
                            <a:gd name="T47" fmla="*/ 16853309 h 271"/>
                            <a:gd name="T48" fmla="*/ 0 w 266"/>
                            <a:gd name="T49" fmla="*/ 13706237 h 271"/>
                            <a:gd name="T50" fmla="*/ 403020 w 266"/>
                            <a:gd name="T51" fmla="*/ 9238910 h 271"/>
                            <a:gd name="T52" fmla="*/ 1309973 w 266"/>
                            <a:gd name="T53" fmla="*/ 6700671 h 271"/>
                            <a:gd name="T54" fmla="*/ 2519032 w 266"/>
                            <a:gd name="T55" fmla="*/ 4467326 h 271"/>
                            <a:gd name="T56" fmla="*/ 4231707 w 266"/>
                            <a:gd name="T57" fmla="*/ 2741184 h 271"/>
                            <a:gd name="T58" fmla="*/ 6347719 w 266"/>
                            <a:gd name="T59" fmla="*/ 1319935 h 271"/>
                            <a:gd name="T60" fmla="*/ 8967347 w 266"/>
                            <a:gd name="T61" fmla="*/ 406207 h 271"/>
                            <a:gd name="T62" fmla="*/ 11687571 w 266"/>
                            <a:gd name="T63" fmla="*/ 0 h 271"/>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200"/>
                      <wps:cNvSpPr>
                        <a:spLocks/>
                      </wps:cNvSpPr>
                      <wps:spPr bwMode="auto">
                        <a:xfrm>
                          <a:off x="403856" y="129558"/>
                          <a:ext cx="37505" cy="53324"/>
                        </a:xfrm>
                        <a:custGeom>
                          <a:avLst/>
                          <a:gdLst>
                            <a:gd name="T0" fmla="*/ 6049869 w 120"/>
                            <a:gd name="T1" fmla="*/ 17031749 h 167"/>
                            <a:gd name="T2" fmla="*/ 6049869 w 120"/>
                            <a:gd name="T3" fmla="*/ 17031749 h 167"/>
                            <a:gd name="T4" fmla="*/ 7318476 w 120"/>
                            <a:gd name="T5" fmla="*/ 17031749 h 167"/>
                            <a:gd name="T6" fmla="*/ 8684595 w 120"/>
                            <a:gd name="T7" fmla="*/ 16419960 h 167"/>
                            <a:gd name="T8" fmla="*/ 9660350 w 120"/>
                            <a:gd name="T9" fmla="*/ 15603816 h 167"/>
                            <a:gd name="T10" fmla="*/ 10343254 w 120"/>
                            <a:gd name="T11" fmla="*/ 14380238 h 167"/>
                            <a:gd name="T12" fmla="*/ 10928644 w 120"/>
                            <a:gd name="T13" fmla="*/ 13258198 h 167"/>
                            <a:gd name="T14" fmla="*/ 11319009 w 120"/>
                            <a:gd name="T15" fmla="*/ 11626548 h 167"/>
                            <a:gd name="T16" fmla="*/ 11514348 w 120"/>
                            <a:gd name="T17" fmla="*/ 10096756 h 167"/>
                            <a:gd name="T18" fmla="*/ 11709374 w 120"/>
                            <a:gd name="T19" fmla="*/ 8464786 h 167"/>
                            <a:gd name="T20" fmla="*/ 11709374 w 120"/>
                            <a:gd name="T21" fmla="*/ 8464786 h 167"/>
                            <a:gd name="T22" fmla="*/ 11514348 w 120"/>
                            <a:gd name="T23" fmla="*/ 6730958 h 167"/>
                            <a:gd name="T24" fmla="*/ 11319009 w 120"/>
                            <a:gd name="T25" fmla="*/ 5099307 h 167"/>
                            <a:gd name="T26" fmla="*/ 10928644 w 120"/>
                            <a:gd name="T27" fmla="*/ 3773551 h 167"/>
                            <a:gd name="T28" fmla="*/ 10343254 w 120"/>
                            <a:gd name="T29" fmla="*/ 2345617 h 167"/>
                            <a:gd name="T30" fmla="*/ 9660350 w 120"/>
                            <a:gd name="T31" fmla="*/ 1427934 h 167"/>
                            <a:gd name="T32" fmla="*/ 8684595 w 120"/>
                            <a:gd name="T33" fmla="*/ 611789 h 167"/>
                            <a:gd name="T34" fmla="*/ 7318476 w 120"/>
                            <a:gd name="T35" fmla="*/ 0 h 167"/>
                            <a:gd name="T36" fmla="*/ 6049869 w 120"/>
                            <a:gd name="T37" fmla="*/ 0 h 167"/>
                            <a:gd name="T38" fmla="*/ 6049869 w 120"/>
                            <a:gd name="T39" fmla="*/ 0 h 167"/>
                            <a:gd name="T40" fmla="*/ 4586236 w 120"/>
                            <a:gd name="T41" fmla="*/ 0 h 167"/>
                            <a:gd name="T42" fmla="*/ 3220117 w 120"/>
                            <a:gd name="T43" fmla="*/ 611789 h 167"/>
                            <a:gd name="T44" fmla="*/ 2244362 w 120"/>
                            <a:gd name="T45" fmla="*/ 1427934 h 167"/>
                            <a:gd name="T46" fmla="*/ 1366120 w 120"/>
                            <a:gd name="T47" fmla="*/ 2345617 h 167"/>
                            <a:gd name="T48" fmla="*/ 780729 w 120"/>
                            <a:gd name="T49" fmla="*/ 3773551 h 167"/>
                            <a:gd name="T50" fmla="*/ 390365 w 120"/>
                            <a:gd name="T51" fmla="*/ 5099307 h 167"/>
                            <a:gd name="T52" fmla="*/ 195026 w 120"/>
                            <a:gd name="T53" fmla="*/ 6730958 h 167"/>
                            <a:gd name="T54" fmla="*/ 0 w 120"/>
                            <a:gd name="T55" fmla="*/ 8464786 h 167"/>
                            <a:gd name="T56" fmla="*/ 0 w 120"/>
                            <a:gd name="T57" fmla="*/ 8464786 h 167"/>
                            <a:gd name="T58" fmla="*/ 195026 w 120"/>
                            <a:gd name="T59" fmla="*/ 10096756 h 167"/>
                            <a:gd name="T60" fmla="*/ 390365 w 120"/>
                            <a:gd name="T61" fmla="*/ 11626548 h 167"/>
                            <a:gd name="T62" fmla="*/ 780729 w 120"/>
                            <a:gd name="T63" fmla="*/ 13258198 h 167"/>
                            <a:gd name="T64" fmla="*/ 1366120 w 120"/>
                            <a:gd name="T65" fmla="*/ 14380238 h 167"/>
                            <a:gd name="T66" fmla="*/ 2244362 w 120"/>
                            <a:gd name="T67" fmla="*/ 15603816 h 167"/>
                            <a:gd name="T68" fmla="*/ 3220117 w 120"/>
                            <a:gd name="T69" fmla="*/ 16419960 h 167"/>
                            <a:gd name="T70" fmla="*/ 4586236 w 120"/>
                            <a:gd name="T71" fmla="*/ 17031749 h 167"/>
                            <a:gd name="T72" fmla="*/ 6049869 w 120"/>
                            <a:gd name="T73" fmla="*/ 17031749 h 16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201"/>
                      <wps:cNvSpPr>
                        <a:spLocks/>
                      </wps:cNvSpPr>
                      <wps:spPr bwMode="auto">
                        <a:xfrm>
                          <a:off x="291440" y="113051"/>
                          <a:ext cx="73710" cy="86339"/>
                        </a:xfrm>
                        <a:custGeom>
                          <a:avLst/>
                          <a:gdLst>
                            <a:gd name="T0" fmla="*/ 15669597 w 231"/>
                            <a:gd name="T1" fmla="*/ 0 h 271"/>
                            <a:gd name="T2" fmla="*/ 19637812 w 231"/>
                            <a:gd name="T3" fmla="*/ 202944 h 271"/>
                            <a:gd name="T4" fmla="*/ 22995605 w 231"/>
                            <a:gd name="T5" fmla="*/ 7005247 h 271"/>
                            <a:gd name="T6" fmla="*/ 21164024 w 231"/>
                            <a:gd name="T7" fmla="*/ 6294782 h 271"/>
                            <a:gd name="T8" fmla="*/ 17602650 w 231"/>
                            <a:gd name="T9" fmla="*/ 5279423 h 271"/>
                            <a:gd name="T10" fmla="*/ 15872858 w 231"/>
                            <a:gd name="T11" fmla="*/ 5279423 h 271"/>
                            <a:gd name="T12" fmla="*/ 12515384 w 231"/>
                            <a:gd name="T13" fmla="*/ 5888575 h 271"/>
                            <a:gd name="T14" fmla="*/ 9768011 w 231"/>
                            <a:gd name="T15" fmla="*/ 7614399 h 271"/>
                            <a:gd name="T16" fmla="*/ 8038219 w 231"/>
                            <a:gd name="T17" fmla="*/ 10152638 h 271"/>
                            <a:gd name="T18" fmla="*/ 7427798 w 231"/>
                            <a:gd name="T19" fmla="*/ 13706237 h 271"/>
                            <a:gd name="T20" fmla="*/ 7631378 w 231"/>
                            <a:gd name="T21" fmla="*/ 15736637 h 271"/>
                            <a:gd name="T22" fmla="*/ 8852220 w 231"/>
                            <a:gd name="T23" fmla="*/ 18884028 h 271"/>
                            <a:gd name="T24" fmla="*/ 11396013 w 231"/>
                            <a:gd name="T25" fmla="*/ 21016060 h 271"/>
                            <a:gd name="T26" fmla="*/ 14550226 w 231"/>
                            <a:gd name="T27" fmla="*/ 22234363 h 271"/>
                            <a:gd name="T28" fmla="*/ 16483598 w 231"/>
                            <a:gd name="T29" fmla="*/ 22234363 h 271"/>
                            <a:gd name="T30" fmla="*/ 20044653 w 231"/>
                            <a:gd name="T31" fmla="*/ 21828156 h 271"/>
                            <a:gd name="T32" fmla="*/ 23402446 w 231"/>
                            <a:gd name="T33" fmla="*/ 20813115 h 271"/>
                            <a:gd name="T34" fmla="*/ 23504236 w 231"/>
                            <a:gd name="T35" fmla="*/ 26295482 h 271"/>
                            <a:gd name="T36" fmla="*/ 20248233 w 231"/>
                            <a:gd name="T37" fmla="*/ 27310842 h 271"/>
                            <a:gd name="T38" fmla="*/ 15669597 w 231"/>
                            <a:gd name="T39" fmla="*/ 27513786 h 271"/>
                            <a:gd name="T40" fmla="*/ 12922225 w 231"/>
                            <a:gd name="T41" fmla="*/ 27513786 h 271"/>
                            <a:gd name="T42" fmla="*/ 8852220 w 231"/>
                            <a:gd name="T43" fmla="*/ 26498427 h 271"/>
                            <a:gd name="T44" fmla="*/ 6206637 w 231"/>
                            <a:gd name="T45" fmla="*/ 25381754 h 271"/>
                            <a:gd name="T46" fmla="*/ 4070005 w 231"/>
                            <a:gd name="T47" fmla="*/ 23554299 h 271"/>
                            <a:gd name="T48" fmla="*/ 2136633 w 231"/>
                            <a:gd name="T49" fmla="*/ 21625211 h 271"/>
                            <a:gd name="T50" fmla="*/ 712211 w 231"/>
                            <a:gd name="T51" fmla="*/ 18884028 h 271"/>
                            <a:gd name="T52" fmla="*/ 203580 w 231"/>
                            <a:gd name="T53" fmla="*/ 15533692 h 271"/>
                            <a:gd name="T54" fmla="*/ 0 w 231"/>
                            <a:gd name="T55" fmla="*/ 13706237 h 271"/>
                            <a:gd name="T56" fmla="*/ 305370 w 231"/>
                            <a:gd name="T57" fmla="*/ 10355901 h 271"/>
                            <a:gd name="T58" fmla="*/ 1119371 w 231"/>
                            <a:gd name="T59" fmla="*/ 7614399 h 271"/>
                            <a:gd name="T60" fmla="*/ 2747373 w 231"/>
                            <a:gd name="T61" fmla="*/ 5279423 h 271"/>
                            <a:gd name="T62" fmla="*/ 4476845 w 231"/>
                            <a:gd name="T63" fmla="*/ 3350336 h 271"/>
                            <a:gd name="T64" fmla="*/ 6817377 w 231"/>
                            <a:gd name="T65" fmla="*/ 1725824 h 271"/>
                            <a:gd name="T66" fmla="*/ 9360851 w 231"/>
                            <a:gd name="T67" fmla="*/ 710783 h 271"/>
                            <a:gd name="T68" fmla="*/ 12311804 w 231"/>
                            <a:gd name="T69" fmla="*/ 202944 h 271"/>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202"/>
                      <wps:cNvSpPr>
                        <a:spLocks/>
                      </wps:cNvSpPr>
                      <wps:spPr bwMode="auto">
                        <a:xfrm>
                          <a:off x="291440" y="113051"/>
                          <a:ext cx="73710" cy="86339"/>
                        </a:xfrm>
                        <a:custGeom>
                          <a:avLst/>
                          <a:gdLst>
                            <a:gd name="T0" fmla="*/ 15669597 w 231"/>
                            <a:gd name="T1" fmla="*/ 0 h 271"/>
                            <a:gd name="T2" fmla="*/ 19637812 w 231"/>
                            <a:gd name="T3" fmla="*/ 202944 h 271"/>
                            <a:gd name="T4" fmla="*/ 22995605 w 231"/>
                            <a:gd name="T5" fmla="*/ 7005247 h 271"/>
                            <a:gd name="T6" fmla="*/ 21164024 w 231"/>
                            <a:gd name="T7" fmla="*/ 6294782 h 271"/>
                            <a:gd name="T8" fmla="*/ 17602650 w 231"/>
                            <a:gd name="T9" fmla="*/ 5279423 h 271"/>
                            <a:gd name="T10" fmla="*/ 15872858 w 231"/>
                            <a:gd name="T11" fmla="*/ 5279423 h 271"/>
                            <a:gd name="T12" fmla="*/ 12515384 w 231"/>
                            <a:gd name="T13" fmla="*/ 5888575 h 271"/>
                            <a:gd name="T14" fmla="*/ 9768011 w 231"/>
                            <a:gd name="T15" fmla="*/ 7614399 h 271"/>
                            <a:gd name="T16" fmla="*/ 8038219 w 231"/>
                            <a:gd name="T17" fmla="*/ 10152638 h 271"/>
                            <a:gd name="T18" fmla="*/ 7427798 w 231"/>
                            <a:gd name="T19" fmla="*/ 13706237 h 271"/>
                            <a:gd name="T20" fmla="*/ 7631378 w 231"/>
                            <a:gd name="T21" fmla="*/ 15736637 h 271"/>
                            <a:gd name="T22" fmla="*/ 8852220 w 231"/>
                            <a:gd name="T23" fmla="*/ 18884028 h 271"/>
                            <a:gd name="T24" fmla="*/ 11396013 w 231"/>
                            <a:gd name="T25" fmla="*/ 21016060 h 271"/>
                            <a:gd name="T26" fmla="*/ 14550226 w 231"/>
                            <a:gd name="T27" fmla="*/ 22234363 h 271"/>
                            <a:gd name="T28" fmla="*/ 16483598 w 231"/>
                            <a:gd name="T29" fmla="*/ 22234363 h 271"/>
                            <a:gd name="T30" fmla="*/ 20044653 w 231"/>
                            <a:gd name="T31" fmla="*/ 21828156 h 271"/>
                            <a:gd name="T32" fmla="*/ 23402446 w 231"/>
                            <a:gd name="T33" fmla="*/ 20813115 h 271"/>
                            <a:gd name="T34" fmla="*/ 23504236 w 231"/>
                            <a:gd name="T35" fmla="*/ 26295482 h 271"/>
                            <a:gd name="T36" fmla="*/ 20248233 w 231"/>
                            <a:gd name="T37" fmla="*/ 27310842 h 271"/>
                            <a:gd name="T38" fmla="*/ 15669597 w 231"/>
                            <a:gd name="T39" fmla="*/ 27513786 h 271"/>
                            <a:gd name="T40" fmla="*/ 12922225 w 231"/>
                            <a:gd name="T41" fmla="*/ 27513786 h 271"/>
                            <a:gd name="T42" fmla="*/ 8852220 w 231"/>
                            <a:gd name="T43" fmla="*/ 26498427 h 271"/>
                            <a:gd name="T44" fmla="*/ 6206637 w 231"/>
                            <a:gd name="T45" fmla="*/ 25381754 h 271"/>
                            <a:gd name="T46" fmla="*/ 4070005 w 231"/>
                            <a:gd name="T47" fmla="*/ 23554299 h 271"/>
                            <a:gd name="T48" fmla="*/ 2136633 w 231"/>
                            <a:gd name="T49" fmla="*/ 21625211 h 271"/>
                            <a:gd name="T50" fmla="*/ 712211 w 231"/>
                            <a:gd name="T51" fmla="*/ 18884028 h 271"/>
                            <a:gd name="T52" fmla="*/ 203580 w 231"/>
                            <a:gd name="T53" fmla="*/ 15533692 h 271"/>
                            <a:gd name="T54" fmla="*/ 0 w 231"/>
                            <a:gd name="T55" fmla="*/ 13706237 h 271"/>
                            <a:gd name="T56" fmla="*/ 305370 w 231"/>
                            <a:gd name="T57" fmla="*/ 10355901 h 271"/>
                            <a:gd name="T58" fmla="*/ 1119371 w 231"/>
                            <a:gd name="T59" fmla="*/ 7614399 h 271"/>
                            <a:gd name="T60" fmla="*/ 2747373 w 231"/>
                            <a:gd name="T61" fmla="*/ 5279423 h 271"/>
                            <a:gd name="T62" fmla="*/ 4476845 w 231"/>
                            <a:gd name="T63" fmla="*/ 3350336 h 271"/>
                            <a:gd name="T64" fmla="*/ 6817377 w 231"/>
                            <a:gd name="T65" fmla="*/ 1725824 h 271"/>
                            <a:gd name="T66" fmla="*/ 9360851 w 231"/>
                            <a:gd name="T67" fmla="*/ 710783 h 271"/>
                            <a:gd name="T68" fmla="*/ 12311804 w 231"/>
                            <a:gd name="T69" fmla="*/ 202944 h 271"/>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203"/>
                      <wps:cNvSpPr>
                        <a:spLocks/>
                      </wps:cNvSpPr>
                      <wps:spPr bwMode="auto">
                        <a:xfrm>
                          <a:off x="213930" y="113651"/>
                          <a:ext cx="60408" cy="85138"/>
                        </a:xfrm>
                        <a:custGeom>
                          <a:avLst/>
                          <a:gdLst>
                            <a:gd name="T0" fmla="*/ 0 w 190"/>
                            <a:gd name="T1" fmla="*/ 0 h 267"/>
                            <a:gd name="T2" fmla="*/ 18775760 w 190"/>
                            <a:gd name="T3" fmla="*/ 0 h 267"/>
                            <a:gd name="T4" fmla="*/ 18775760 w 190"/>
                            <a:gd name="T5" fmla="*/ 5080857 h 267"/>
                            <a:gd name="T6" fmla="*/ 6864256 w 190"/>
                            <a:gd name="T7" fmla="*/ 5080857 h 267"/>
                            <a:gd name="T8" fmla="*/ 6864256 w 190"/>
                            <a:gd name="T9" fmla="*/ 10568591 h 267"/>
                            <a:gd name="T10" fmla="*/ 17968201 w 190"/>
                            <a:gd name="T11" fmla="*/ 10568591 h 267"/>
                            <a:gd name="T12" fmla="*/ 17968201 w 190"/>
                            <a:gd name="T13" fmla="*/ 15954287 h 267"/>
                            <a:gd name="T14" fmla="*/ 6864256 w 190"/>
                            <a:gd name="T15" fmla="*/ 15954287 h 267"/>
                            <a:gd name="T16" fmla="*/ 6864256 w 190"/>
                            <a:gd name="T17" fmla="*/ 21848260 h 267"/>
                            <a:gd name="T18" fmla="*/ 19179540 w 190"/>
                            <a:gd name="T19" fmla="*/ 21848260 h 267"/>
                            <a:gd name="T20" fmla="*/ 19179540 w 190"/>
                            <a:gd name="T21" fmla="*/ 27132556 h 267"/>
                            <a:gd name="T22" fmla="*/ 0 w 190"/>
                            <a:gd name="T23" fmla="*/ 27132556 h 267"/>
                            <a:gd name="T24" fmla="*/ 0 w 190"/>
                            <a:gd name="T25" fmla="*/ 0 h 267"/>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204"/>
                      <wps:cNvSpPr>
                        <a:spLocks/>
                      </wps:cNvSpPr>
                      <wps:spPr bwMode="auto">
                        <a:xfrm>
                          <a:off x="78711" y="113651"/>
                          <a:ext cx="118116" cy="85138"/>
                        </a:xfrm>
                        <a:custGeom>
                          <a:avLst/>
                          <a:gdLst>
                            <a:gd name="T0" fmla="*/ 0 w 373"/>
                            <a:gd name="T1" fmla="*/ 0 h 267"/>
                            <a:gd name="T2" fmla="*/ 7219643 w 373"/>
                            <a:gd name="T3" fmla="*/ 0 h 267"/>
                            <a:gd name="T4" fmla="*/ 10528474 w 373"/>
                            <a:gd name="T5" fmla="*/ 20628906 h 267"/>
                            <a:gd name="T6" fmla="*/ 10728923 w 373"/>
                            <a:gd name="T7" fmla="*/ 20628906 h 267"/>
                            <a:gd name="T8" fmla="*/ 14138137 w 373"/>
                            <a:gd name="T9" fmla="*/ 0 h 267"/>
                            <a:gd name="T10" fmla="*/ 23263152 w 373"/>
                            <a:gd name="T11" fmla="*/ 0 h 267"/>
                            <a:gd name="T12" fmla="*/ 26973198 w 373"/>
                            <a:gd name="T13" fmla="*/ 20628906 h 267"/>
                            <a:gd name="T14" fmla="*/ 30482478 w 373"/>
                            <a:gd name="T15" fmla="*/ 0 h 267"/>
                            <a:gd name="T16" fmla="*/ 37401289 w 373"/>
                            <a:gd name="T17" fmla="*/ 0 h 267"/>
                            <a:gd name="T18" fmla="*/ 31184524 w 373"/>
                            <a:gd name="T19" fmla="*/ 27132556 h 267"/>
                            <a:gd name="T20" fmla="*/ 22260274 w 373"/>
                            <a:gd name="T21" fmla="*/ 27132556 h 267"/>
                            <a:gd name="T22" fmla="*/ 18650611 w 373"/>
                            <a:gd name="T23" fmla="*/ 6300531 h 267"/>
                            <a:gd name="T24" fmla="*/ 15141015 w 373"/>
                            <a:gd name="T25" fmla="*/ 27132556 h 267"/>
                            <a:gd name="T26" fmla="*/ 5815867 w 373"/>
                            <a:gd name="T27" fmla="*/ 27132556 h 267"/>
                            <a:gd name="T28" fmla="*/ 0 w 373"/>
                            <a:gd name="T29" fmla="*/ 0 h 26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205"/>
                      <wps:cNvSpPr>
                        <a:spLocks/>
                      </wps:cNvSpPr>
                      <wps:spPr bwMode="auto">
                        <a:xfrm>
                          <a:off x="0" y="113051"/>
                          <a:ext cx="63509" cy="86339"/>
                        </a:xfrm>
                        <a:custGeom>
                          <a:avLst/>
                          <a:gdLst>
                            <a:gd name="T0" fmla="*/ 11579176 w 201"/>
                            <a:gd name="T1" fmla="*/ 0 h 271"/>
                            <a:gd name="T2" fmla="*/ 16969226 w 201"/>
                            <a:gd name="T3" fmla="*/ 406207 h 271"/>
                            <a:gd name="T4" fmla="*/ 17967676 w 201"/>
                            <a:gd name="T5" fmla="*/ 6497727 h 271"/>
                            <a:gd name="T6" fmla="*/ 16570162 w 201"/>
                            <a:gd name="T7" fmla="*/ 5888575 h 271"/>
                            <a:gd name="T8" fmla="*/ 13675289 w 201"/>
                            <a:gd name="T9" fmla="*/ 5279423 h 271"/>
                            <a:gd name="T10" fmla="*/ 12177930 w 201"/>
                            <a:gd name="T11" fmla="*/ 5279423 h 271"/>
                            <a:gd name="T12" fmla="*/ 9083683 w 201"/>
                            <a:gd name="T13" fmla="*/ 5482367 h 271"/>
                            <a:gd name="T14" fmla="*/ 7686169 w 201"/>
                            <a:gd name="T15" fmla="*/ 6294782 h 271"/>
                            <a:gd name="T16" fmla="*/ 7286789 w 201"/>
                            <a:gd name="T17" fmla="*/ 7614399 h 271"/>
                            <a:gd name="T18" fmla="*/ 7286789 w 201"/>
                            <a:gd name="T19" fmla="*/ 8223551 h 271"/>
                            <a:gd name="T20" fmla="*/ 8484613 w 201"/>
                            <a:gd name="T21" fmla="*/ 9441855 h 271"/>
                            <a:gd name="T22" fmla="*/ 11379486 w 201"/>
                            <a:gd name="T23" fmla="*/ 10355901 h 271"/>
                            <a:gd name="T24" fmla="*/ 15971092 w 201"/>
                            <a:gd name="T25" fmla="*/ 12183357 h 271"/>
                            <a:gd name="T26" fmla="*/ 17967676 w 201"/>
                            <a:gd name="T27" fmla="*/ 13502974 h 271"/>
                            <a:gd name="T28" fmla="*/ 19464719 w 201"/>
                            <a:gd name="T29" fmla="*/ 15736637 h 271"/>
                            <a:gd name="T30" fmla="*/ 20063789 w 201"/>
                            <a:gd name="T31" fmla="*/ 18681083 h 271"/>
                            <a:gd name="T32" fmla="*/ 19864099 w 201"/>
                            <a:gd name="T33" fmla="*/ 20000700 h 271"/>
                            <a:gd name="T34" fmla="*/ 19464719 w 201"/>
                            <a:gd name="T35" fmla="*/ 22234363 h 271"/>
                            <a:gd name="T36" fmla="*/ 18466585 w 201"/>
                            <a:gd name="T37" fmla="*/ 23960188 h 271"/>
                            <a:gd name="T38" fmla="*/ 17168916 w 201"/>
                            <a:gd name="T39" fmla="*/ 25381754 h 271"/>
                            <a:gd name="T40" fmla="*/ 14673423 w 201"/>
                            <a:gd name="T41" fmla="*/ 26701690 h 271"/>
                            <a:gd name="T42" fmla="*/ 10381352 w 201"/>
                            <a:gd name="T43" fmla="*/ 27513786 h 271"/>
                            <a:gd name="T44" fmla="*/ 8085549 w 201"/>
                            <a:gd name="T45" fmla="*/ 27513786 h 271"/>
                            <a:gd name="T46" fmla="*/ 4292387 w 201"/>
                            <a:gd name="T47" fmla="*/ 27310842 h 271"/>
                            <a:gd name="T48" fmla="*/ 399380 w 201"/>
                            <a:gd name="T49" fmla="*/ 26295482 h 271"/>
                            <a:gd name="T50" fmla="*/ 998134 w 201"/>
                            <a:gd name="T51" fmla="*/ 20406908 h 271"/>
                            <a:gd name="T52" fmla="*/ 4292387 w 201"/>
                            <a:gd name="T53" fmla="*/ 21828156 h 271"/>
                            <a:gd name="T54" fmla="*/ 8085549 w 201"/>
                            <a:gd name="T55" fmla="*/ 22234363 h 271"/>
                            <a:gd name="T56" fmla="*/ 9882127 w 201"/>
                            <a:gd name="T57" fmla="*/ 22234363 h 271"/>
                            <a:gd name="T58" fmla="*/ 11778866 w 201"/>
                            <a:gd name="T59" fmla="*/ 21422267 h 271"/>
                            <a:gd name="T60" fmla="*/ 12377620 w 201"/>
                            <a:gd name="T61" fmla="*/ 20406908 h 271"/>
                            <a:gd name="T62" fmla="*/ 12577310 w 201"/>
                            <a:gd name="T63" fmla="*/ 19594811 h 271"/>
                            <a:gd name="T64" fmla="*/ 11978240 w 201"/>
                            <a:gd name="T65" fmla="*/ 18071931 h 271"/>
                            <a:gd name="T66" fmla="*/ 10581042 w 201"/>
                            <a:gd name="T67" fmla="*/ 17056572 h 271"/>
                            <a:gd name="T68" fmla="*/ 6388500 w 201"/>
                            <a:gd name="T69" fmla="*/ 15736637 h 271"/>
                            <a:gd name="T70" fmla="*/ 2894873 w 201"/>
                            <a:gd name="T71" fmla="*/ 14112125 h 271"/>
                            <a:gd name="T72" fmla="*/ 1197824 w 201"/>
                            <a:gd name="T73" fmla="*/ 12386301 h 271"/>
                            <a:gd name="T74" fmla="*/ 199690 w 201"/>
                            <a:gd name="T75" fmla="*/ 9848062 h 271"/>
                            <a:gd name="T76" fmla="*/ 0 w 201"/>
                            <a:gd name="T77" fmla="*/ 8223551 h 271"/>
                            <a:gd name="T78" fmla="*/ 399380 w 201"/>
                            <a:gd name="T79" fmla="*/ 5888575 h 271"/>
                            <a:gd name="T80" fmla="*/ 1197824 w 201"/>
                            <a:gd name="T81" fmla="*/ 4061119 h 271"/>
                            <a:gd name="T82" fmla="*/ 2295803 w 201"/>
                            <a:gd name="T83" fmla="*/ 2741184 h 271"/>
                            <a:gd name="T84" fmla="*/ 5590056 w 201"/>
                            <a:gd name="T85" fmla="*/ 710783 h 271"/>
                            <a:gd name="T86" fmla="*/ 9682437 w 201"/>
                            <a:gd name="T87" fmla="*/ 0 h 271"/>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206"/>
                      <wps:cNvSpPr>
                        <a:spLocks/>
                      </wps:cNvSpPr>
                      <wps:spPr bwMode="auto">
                        <a:xfrm>
                          <a:off x="0" y="113051"/>
                          <a:ext cx="63509" cy="86339"/>
                        </a:xfrm>
                        <a:custGeom>
                          <a:avLst/>
                          <a:gdLst>
                            <a:gd name="T0" fmla="*/ 11579176 w 201"/>
                            <a:gd name="T1" fmla="*/ 0 h 271"/>
                            <a:gd name="T2" fmla="*/ 16969226 w 201"/>
                            <a:gd name="T3" fmla="*/ 406207 h 271"/>
                            <a:gd name="T4" fmla="*/ 17967676 w 201"/>
                            <a:gd name="T5" fmla="*/ 6497727 h 271"/>
                            <a:gd name="T6" fmla="*/ 16570162 w 201"/>
                            <a:gd name="T7" fmla="*/ 5888575 h 271"/>
                            <a:gd name="T8" fmla="*/ 13675289 w 201"/>
                            <a:gd name="T9" fmla="*/ 5279423 h 271"/>
                            <a:gd name="T10" fmla="*/ 12177930 w 201"/>
                            <a:gd name="T11" fmla="*/ 5279423 h 271"/>
                            <a:gd name="T12" fmla="*/ 9083683 w 201"/>
                            <a:gd name="T13" fmla="*/ 5482367 h 271"/>
                            <a:gd name="T14" fmla="*/ 7686169 w 201"/>
                            <a:gd name="T15" fmla="*/ 6294782 h 271"/>
                            <a:gd name="T16" fmla="*/ 7286789 w 201"/>
                            <a:gd name="T17" fmla="*/ 7614399 h 271"/>
                            <a:gd name="T18" fmla="*/ 7286789 w 201"/>
                            <a:gd name="T19" fmla="*/ 8223551 h 271"/>
                            <a:gd name="T20" fmla="*/ 8484613 w 201"/>
                            <a:gd name="T21" fmla="*/ 9441855 h 271"/>
                            <a:gd name="T22" fmla="*/ 11379486 w 201"/>
                            <a:gd name="T23" fmla="*/ 10355901 h 271"/>
                            <a:gd name="T24" fmla="*/ 15971092 w 201"/>
                            <a:gd name="T25" fmla="*/ 12183357 h 271"/>
                            <a:gd name="T26" fmla="*/ 17967676 w 201"/>
                            <a:gd name="T27" fmla="*/ 13502974 h 271"/>
                            <a:gd name="T28" fmla="*/ 19464719 w 201"/>
                            <a:gd name="T29" fmla="*/ 15736637 h 271"/>
                            <a:gd name="T30" fmla="*/ 20063789 w 201"/>
                            <a:gd name="T31" fmla="*/ 18681083 h 271"/>
                            <a:gd name="T32" fmla="*/ 19864099 w 201"/>
                            <a:gd name="T33" fmla="*/ 20000700 h 271"/>
                            <a:gd name="T34" fmla="*/ 19464719 w 201"/>
                            <a:gd name="T35" fmla="*/ 22234363 h 271"/>
                            <a:gd name="T36" fmla="*/ 18466585 w 201"/>
                            <a:gd name="T37" fmla="*/ 23960188 h 271"/>
                            <a:gd name="T38" fmla="*/ 17168916 w 201"/>
                            <a:gd name="T39" fmla="*/ 25381754 h 271"/>
                            <a:gd name="T40" fmla="*/ 14673423 w 201"/>
                            <a:gd name="T41" fmla="*/ 26701690 h 271"/>
                            <a:gd name="T42" fmla="*/ 10381352 w 201"/>
                            <a:gd name="T43" fmla="*/ 27513786 h 271"/>
                            <a:gd name="T44" fmla="*/ 8085549 w 201"/>
                            <a:gd name="T45" fmla="*/ 27513786 h 271"/>
                            <a:gd name="T46" fmla="*/ 4292387 w 201"/>
                            <a:gd name="T47" fmla="*/ 27310842 h 271"/>
                            <a:gd name="T48" fmla="*/ 399380 w 201"/>
                            <a:gd name="T49" fmla="*/ 26295482 h 271"/>
                            <a:gd name="T50" fmla="*/ 998134 w 201"/>
                            <a:gd name="T51" fmla="*/ 20406908 h 271"/>
                            <a:gd name="T52" fmla="*/ 4292387 w 201"/>
                            <a:gd name="T53" fmla="*/ 21828156 h 271"/>
                            <a:gd name="T54" fmla="*/ 8085549 w 201"/>
                            <a:gd name="T55" fmla="*/ 22234363 h 271"/>
                            <a:gd name="T56" fmla="*/ 9882127 w 201"/>
                            <a:gd name="T57" fmla="*/ 22234363 h 271"/>
                            <a:gd name="T58" fmla="*/ 11778866 w 201"/>
                            <a:gd name="T59" fmla="*/ 21422267 h 271"/>
                            <a:gd name="T60" fmla="*/ 12377620 w 201"/>
                            <a:gd name="T61" fmla="*/ 20406908 h 271"/>
                            <a:gd name="T62" fmla="*/ 12577310 w 201"/>
                            <a:gd name="T63" fmla="*/ 19594811 h 271"/>
                            <a:gd name="T64" fmla="*/ 11978240 w 201"/>
                            <a:gd name="T65" fmla="*/ 18071931 h 271"/>
                            <a:gd name="T66" fmla="*/ 10581042 w 201"/>
                            <a:gd name="T67" fmla="*/ 17056572 h 271"/>
                            <a:gd name="T68" fmla="*/ 6388500 w 201"/>
                            <a:gd name="T69" fmla="*/ 15736637 h 271"/>
                            <a:gd name="T70" fmla="*/ 2894873 w 201"/>
                            <a:gd name="T71" fmla="*/ 14112125 h 271"/>
                            <a:gd name="T72" fmla="*/ 1197824 w 201"/>
                            <a:gd name="T73" fmla="*/ 12386301 h 271"/>
                            <a:gd name="T74" fmla="*/ 199690 w 201"/>
                            <a:gd name="T75" fmla="*/ 9848062 h 271"/>
                            <a:gd name="T76" fmla="*/ 0 w 201"/>
                            <a:gd name="T77" fmla="*/ 8223551 h 271"/>
                            <a:gd name="T78" fmla="*/ 399380 w 201"/>
                            <a:gd name="T79" fmla="*/ 5888575 h 271"/>
                            <a:gd name="T80" fmla="*/ 1197824 w 201"/>
                            <a:gd name="T81" fmla="*/ 4061119 h 271"/>
                            <a:gd name="T82" fmla="*/ 2295803 w 201"/>
                            <a:gd name="T83" fmla="*/ 2741184 h 271"/>
                            <a:gd name="T84" fmla="*/ 5590056 w 201"/>
                            <a:gd name="T85" fmla="*/ 710783 h 271"/>
                            <a:gd name="T86" fmla="*/ 9682437 w 201"/>
                            <a:gd name="T87" fmla="*/ 0 h 271"/>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79509AA1" id="Plátno 38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" path="m444,423r,54l112,477r,-54l276,256,444,423xm556,181r-203,l485,49,436,4,276,165,114,,69,47,201,181,,181r,62l201,243,46,396r,147l508,543r,-147l353,243r203,l556,181xe" fillcolor="black" stroked="f">
                <v:path arrowok="t" o:connecttype="custom" o:connectlocs="2147483646,2147483646;2147483646,2147483646;2147483646,2147483646;2147483646,2147483646;2147483646,2147483646;2147483646,2147483646;2147483646,2147483646;2147483646,2147483646;2147483646,1561345935;2147483646,127489723;2147483646,2147483646;2147483646,0;2147483646,1497601073;2147483646,2147483646;0,2147483646;0,2147483646;2147483646,2147483646;1472191831,2147483646;1472191831,2147483646;2147483646,2147483646;2147483646,2147483646;2147483646,2147483646;2147483646,2147483646;2147483646,2147483646"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" path="m131,66r,l130,79r-4,14l120,103r-8,9l103,120r-12,8l79,132r-13,l52,132,41,128,29,120,19,112r-7,-9l6,93,2,79,,66,2,52,6,41,12,29,19,19,29,12,41,6,52,2,66,,79,2,91,6r12,6l112,19r8,10l126,41r4,11l131,66xe" fillcolor="#dc002e"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" path="m131,66r,l130,79r-4,14l120,103r-8,9l103,120r-12,8l79,132r-13,l52,132,41,128,29,120,19,112r-7,-9l6,93,2,79,,66,2,52,6,41,12,29,19,19,29,12,41,6,52,2,66,,79,2,91,6r12,6l112,19r8,10l126,41r4,11l131,66e" fillcolor="black [3213]"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2147483646,2147483646;2147483646,2147483646;2147483646,2147483646;2147483646,2147483646;2147483646,2147483646;2147483646,2147483646;2147483646,2147483646;2147483646,2147483646;2147483646,1876065229;2147483646,1681992998;2147483646,1681992998;2147483646,2134794219;2147483646,2147483646;2147483646,2147483646;2147483646,2147483646;2147483646,2147483646;2147483646,2147483646;2147483646,2147483646;2147483646,2147483646"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" path="m62,167r,l75,167r14,-6l99,153r7,-12l112,130r4,-16l118,99r2,-16l118,66,116,50,112,37,106,23,99,14,89,6,75,,62,,47,,33,6,23,14r-9,9l8,37,4,50,2,66,,83,2,99r2,15l8,130r6,11l23,153r10,8l47,167r15,e" filled="f" stroked="f">
                <v:path arrowok="t" o:connecttype="custom" o:connectlocs="1890836140,2147483646;1890836140,2147483646;2147483646,2147483646;2147483646,2147483646;2147483646,2147483646;2147483646,2147483646;2147483646,2147483646;2147483646,2147483646;2147483646,2147483646;2147483646,2147483646;2147483646,2147483646;2147483646,2147483646;2147483646,1628236206;2147483646,1204915171;2147483646,748968149;2147483646,455947022;2147483646,195347525;2147483646,0;1890836140,0;1890836140,0;1433389843,0;1006420734,195347525;701456640,455947022;426969422,748968149;244010343,1204915171;122005328,1628236206;60953751,2147483646;0,2147483646;0,2147483646;60953751,2147483646;122005328,2147483646;244010343,2147483646;426969422,2147483646;701456640,2147483646;1006420734,2147483646;1433389843,2147483646;1890836140,2147483646"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" path="m,l186,r,50l68,50r,54l178,104r,53l68,157r,58l190,215r,52l,267,,xe" fillcolor="black" stroked="f">
                <v:path arrowok="t" o:connecttype="custom" o:connectlocs="0,0;2147483646,0;2147483646,1620127353;2147483646,1620127353;2147483646,2147483646;2147483646,2147483646;2147483646,2147483646;2147483646,2147483646;2147483646,2147483646;2147483646,2147483646;2147483646,2147483646;0,2147483646;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" path="m,l72,r33,203l107,203,141,r91,l269,203,304,r69,l311,267r-89,l186,62,151,267r-93,l,xe" fillcolor="black" stroked="f">
                <v:path arrowok="t" o:connecttype="custom" o:connectlocs="0,0;2147483646,0;2147483646,2147483646;2147483646,2147483646;2147483646,0;2147483646,0;2147483646,2147483646;2147483646,0;2147483646,0;2147483646,2147483646;2147483646,2147483646;2147483646,2009043477;2147483646,2147483646;1841680822,2147483646;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8B2468" w:rsidRPr="00AE3921" w:rsidTr="001F529C">
      <w:trPr>
        <w:trHeight w:val="227"/>
        <w:jc w:val="center"/>
      </w:trPr>
      <w:tc>
        <w:tcPr>
          <w:tcW w:w="5103" w:type="dxa"/>
          <w:vAlign w:val="center"/>
        </w:tcPr>
        <w:p w:rsidR="008B2468" w:rsidRPr="00AE3921" w:rsidRDefault="004477CA"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559300598"/>
              <w:showingPlcHdr/>
              <w:text/>
            </w:sdtPr>
            <w:sdtEndPr/>
            <w:sdtContent>
              <w:r w:rsidR="008B2468" w:rsidRPr="00AE3921">
                <w:rPr>
                  <w:color w:val="000000" w:themeColor="text1"/>
                  <w:sz w:val="12"/>
                  <w:szCs w:val="12"/>
                </w:rPr>
                <w:t xml:space="preserve"> </w:t>
              </w:r>
            </w:sdtContent>
          </w:sdt>
          <w:r w:rsidR="008B2468" w:rsidRPr="00AE3921">
            <w:rPr>
              <w:color w:val="000000" w:themeColor="text1"/>
              <w:sz w:val="12"/>
              <w:szCs w:val="12"/>
            </w:rPr>
            <w:t xml:space="preserve"> </w:t>
          </w:r>
          <w:sdt>
            <w:sdtPr>
              <w:rPr>
                <w:color w:val="000000" w:themeColor="text1"/>
                <w:sz w:val="12"/>
                <w:szCs w:val="12"/>
              </w:rPr>
              <w:alias w:val="Název dokumentace 2"/>
              <w:tag w:val="NazevDok2_"/>
              <w:id w:val="558376284"/>
              <w:showingPlcHdr/>
              <w:text/>
            </w:sdtPr>
            <w:sdtEndPr/>
            <w:sdtContent>
              <w:r w:rsidR="008B2468" w:rsidRPr="00AE3921">
                <w:rPr>
                  <w:color w:val="000000" w:themeColor="text1"/>
                  <w:sz w:val="12"/>
                  <w:szCs w:val="12"/>
                </w:rPr>
                <w:t xml:space="preserve"> </w:t>
              </w:r>
            </w:sdtContent>
          </w:sdt>
          <w:r w:rsidR="008B2468" w:rsidRPr="00AE3921">
            <w:rPr>
              <w:color w:val="000000" w:themeColor="text1"/>
              <w:sz w:val="12"/>
              <w:szCs w:val="12"/>
            </w:rPr>
            <w:t xml:space="preserve"> </w:t>
          </w:r>
          <w:sdt>
            <w:sdtPr>
              <w:rPr>
                <w:color w:val="000000" w:themeColor="text1"/>
                <w:sz w:val="12"/>
                <w:szCs w:val="12"/>
              </w:rPr>
              <w:alias w:val="Název dokumentace 3"/>
              <w:tag w:val="NazevDok3_"/>
              <w:id w:val="2057035115"/>
              <w:showingPlcHdr/>
              <w:text/>
            </w:sdtPr>
            <w:sdtEndPr/>
            <w:sdtContent>
              <w:r w:rsidR="008B2468" w:rsidRPr="00AE3921">
                <w:rPr>
                  <w:color w:val="000000" w:themeColor="text1"/>
                  <w:sz w:val="12"/>
                  <w:szCs w:val="12"/>
                </w:rPr>
                <w:t xml:space="preserve"> </w:t>
              </w:r>
            </w:sdtContent>
          </w:sdt>
        </w:p>
      </w:tc>
      <w:tc>
        <w:tcPr>
          <w:tcW w:w="3402" w:type="dxa"/>
          <w:tcMar>
            <w:left w:w="113" w:type="dxa"/>
          </w:tcMar>
          <w:vAlign w:val="center"/>
        </w:tcPr>
        <w:p w:rsidR="008B2468" w:rsidRPr="00AE3921" w:rsidRDefault="004477CA"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069881609"/>
              <w:text/>
            </w:sdtPr>
            <w:sdtEndPr/>
            <w:sdtContent>
              <w:r w:rsidR="008B2468" w:rsidRPr="00AE3921">
                <w:rPr>
                  <w:bCs/>
                  <w:color w:val="000000" w:themeColor="text1"/>
                  <w:sz w:val="12"/>
                  <w:szCs w:val="12"/>
                </w:rPr>
                <w:t xml:space="preserve"> </w:t>
              </w:r>
            </w:sdtContent>
          </w:sdt>
          <w:r w:rsidR="008B2468" w:rsidRPr="00AE3921">
            <w:rPr>
              <w:bCs/>
              <w:color w:val="000000" w:themeColor="text1"/>
              <w:sz w:val="12"/>
              <w:szCs w:val="12"/>
            </w:rPr>
            <w:t xml:space="preserve"> </w:t>
          </w:r>
          <w:sdt>
            <w:sdtPr>
              <w:rPr>
                <w:bCs/>
                <w:color w:val="000000" w:themeColor="text1"/>
                <w:sz w:val="12"/>
                <w:szCs w:val="12"/>
              </w:rPr>
              <w:alias w:val="Název přílohy"/>
              <w:tag w:val="PrilNaz"/>
              <w:id w:val="-268548353"/>
              <w:text/>
            </w:sdtPr>
            <w:sdtEndPr/>
            <w:sdtContent>
              <w:r w:rsidR="008B2468" w:rsidRPr="00AE3921">
                <w:rPr>
                  <w:bCs/>
                  <w:color w:val="000000" w:themeColor="text1"/>
                  <w:sz w:val="12"/>
                  <w:szCs w:val="12"/>
                </w:rPr>
                <w:t xml:space="preserve"> </w:t>
              </w:r>
            </w:sdtContent>
          </w:sdt>
        </w:p>
      </w:tc>
    </w:tr>
    <w:tr w:rsidR="008B2468" w:rsidRPr="00AE3921" w:rsidTr="001F529C">
      <w:trPr>
        <w:trHeight w:val="227"/>
        <w:jc w:val="center"/>
      </w:trPr>
      <w:tc>
        <w:tcPr>
          <w:tcW w:w="5103" w:type="dxa"/>
          <w:vAlign w:val="center"/>
        </w:tcPr>
        <w:p w:rsidR="008B2468" w:rsidRPr="00AE3921" w:rsidRDefault="004477CA"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325676065"/>
              <w:showingPlcHdr/>
              <w:text/>
            </w:sdtPr>
            <w:sdtEndPr/>
            <w:sdtContent>
              <w:r w:rsidR="008B2468" w:rsidRPr="00AE3921">
                <w:rPr>
                  <w:color w:val="000000" w:themeColor="text1"/>
                  <w:sz w:val="12"/>
                  <w:szCs w:val="12"/>
                </w:rPr>
                <w:t xml:space="preserve"> </w:t>
              </w:r>
            </w:sdtContent>
          </w:sdt>
        </w:p>
      </w:tc>
      <w:tc>
        <w:tcPr>
          <w:tcW w:w="3402" w:type="dxa"/>
          <w:tcMar>
            <w:left w:w="113" w:type="dxa"/>
          </w:tcMar>
          <w:vAlign w:val="center"/>
        </w:tcPr>
        <w:p w:rsidR="008B2468" w:rsidRPr="00AE3921" w:rsidRDefault="004477CA" w:rsidP="001F529C">
          <w:pPr>
            <w:tabs>
              <w:tab w:val="right" w:pos="8505"/>
            </w:tabs>
            <w:jc w:val="right"/>
            <w:rPr>
              <w:color w:val="000000" w:themeColor="text1"/>
              <w:sz w:val="12"/>
              <w:szCs w:val="12"/>
            </w:rPr>
          </w:pPr>
          <w:sdt>
            <w:sdtPr>
              <w:rPr>
                <w:color w:val="000000" w:themeColor="text1"/>
                <w:sz w:val="12"/>
                <w:szCs w:val="12"/>
              </w:rPr>
              <w:alias w:val="Stupeň"/>
              <w:tag w:val="StupenZ"/>
              <w:id w:val="706301135"/>
              <w:showingPlcHdr/>
              <w:text/>
            </w:sdtPr>
            <w:sdtEndPr/>
            <w:sdtContent>
              <w:r w:rsidR="008B2468" w:rsidRPr="00AE3921">
                <w:rPr>
                  <w:color w:val="000000" w:themeColor="text1"/>
                  <w:sz w:val="12"/>
                  <w:szCs w:val="12"/>
                </w:rPr>
                <w:t xml:space="preserve"> </w:t>
              </w:r>
            </w:sdtContent>
          </w:sdt>
        </w:p>
      </w:tc>
    </w:tr>
  </w:tbl>
  <w:p w:rsidR="008B2468" w:rsidRPr="00AE3921" w:rsidRDefault="008B2468" w:rsidP="00CA337C">
    <w:pPr>
      <w:pStyle w:val="Zhlav"/>
      <w:rPr>
        <w:color w:val="000000" w:themeColor="text1"/>
        <w:sz w:val="12"/>
        <w:szCs w:val="1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468" w:rsidRPr="00FE40ED" w:rsidRDefault="008B2468" w:rsidP="00FE40E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F750C3"/>
    <w:multiLevelType w:val="singleLevel"/>
    <w:tmpl w:val="4F54BAAC"/>
    <w:lvl w:ilvl="0">
      <w:start w:val="1"/>
      <w:numFmt w:val="decimal"/>
      <w:pStyle w:val="Titulek"/>
      <w:lvlText w:val="%1. "/>
      <w:legacy w:legacy="1" w:legacySpace="0" w:legacyIndent="283"/>
      <w:lvlJc w:val="left"/>
      <w:pPr>
        <w:ind w:left="283" w:hanging="283"/>
      </w:pPr>
      <w:rPr>
        <w:rFonts w:ascii="Times New Roman" w:hAnsi="Times New Roman" w:hint="default"/>
        <w:b w:val="0"/>
        <w:i w:val="0"/>
        <w:sz w:val="22"/>
        <w:u w:val="none"/>
      </w:rPr>
    </w:lvl>
  </w:abstractNum>
  <w:abstractNum w:abstractNumId="1" w15:restartNumberingAfterBreak="0">
    <w:nsid w:val="3D6D4880"/>
    <w:multiLevelType w:val="multilevel"/>
    <w:tmpl w:val="4C0A941C"/>
    <w:lvl w:ilvl="0">
      <w:start w:val="1"/>
      <w:numFmt w:val="decimal"/>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abstractNum>
  <w:abstractNum w:abstractNumId="2" w15:restartNumberingAfterBreak="0">
    <w:nsid w:val="4D655D5E"/>
    <w:multiLevelType w:val="hybridMultilevel"/>
    <w:tmpl w:val="449EDD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7480144C"/>
    <w:multiLevelType w:val="hybridMultilevel"/>
    <w:tmpl w:val="E62A78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BE37ED5"/>
    <w:multiLevelType w:val="hybridMultilevel"/>
    <w:tmpl w:val="6A5CDC58"/>
    <w:lvl w:ilvl="0" w:tplc="FFFFFFFF">
      <w:start w:val="1"/>
      <w:numFmt w:val="bullet"/>
      <w:pStyle w:val="normalnisodrazkou"/>
      <w:lvlText w:val=""/>
      <w:lvlJc w:val="left"/>
      <w:pPr>
        <w:tabs>
          <w:tab w:val="num" w:pos="927"/>
        </w:tabs>
        <w:ind w:left="927" w:hanging="360"/>
      </w:pPr>
      <w:rPr>
        <w:rFonts w:ascii="Wingdings" w:hAnsi="Wingdings"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3"/>
  </w:num>
  <w:num w:numId="3">
    <w:abstractNumId w:val="1"/>
  </w:num>
  <w:num w:numId="4">
    <w:abstractNumId w:val="5"/>
  </w:num>
  <w:num w:numId="5">
    <w:abstractNumId w:val="0"/>
  </w:num>
  <w:num w:numId="6">
    <w:abstractNumId w:val="2"/>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340"/>
  <w:hyphenationZone w:val="425"/>
  <w:evenAndOddHeaders/>
  <w:drawingGridHorizontalSpacing w:val="100"/>
  <w:displayHorizontalDrawingGridEvery w:val="2"/>
  <w:displayVerticalDrawingGridEvery w:val="2"/>
  <w:noPunctuationKerning/>
  <w:characterSpacingControl w:val="doNotCompress"/>
  <w:hdrShapeDefaults>
    <o:shapedefaults v:ext="edit" spidmax="277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0E1F"/>
    <w:rsid w:val="00003015"/>
    <w:rsid w:val="00003D99"/>
    <w:rsid w:val="00006DA2"/>
    <w:rsid w:val="000079C4"/>
    <w:rsid w:val="00007AFE"/>
    <w:rsid w:val="0001037F"/>
    <w:rsid w:val="00011164"/>
    <w:rsid w:val="00011924"/>
    <w:rsid w:val="00012EA8"/>
    <w:rsid w:val="00014203"/>
    <w:rsid w:val="0002044B"/>
    <w:rsid w:val="00022C9F"/>
    <w:rsid w:val="00031B4F"/>
    <w:rsid w:val="00031BB0"/>
    <w:rsid w:val="00033280"/>
    <w:rsid w:val="00033F1B"/>
    <w:rsid w:val="000340F0"/>
    <w:rsid w:val="000341E7"/>
    <w:rsid w:val="000357E5"/>
    <w:rsid w:val="0003786E"/>
    <w:rsid w:val="00041FB6"/>
    <w:rsid w:val="00044130"/>
    <w:rsid w:val="0004655D"/>
    <w:rsid w:val="0004786B"/>
    <w:rsid w:val="00050A5A"/>
    <w:rsid w:val="0005159E"/>
    <w:rsid w:val="00055744"/>
    <w:rsid w:val="000570D0"/>
    <w:rsid w:val="00057F86"/>
    <w:rsid w:val="00060DE0"/>
    <w:rsid w:val="00061DC7"/>
    <w:rsid w:val="00063C87"/>
    <w:rsid w:val="000645CF"/>
    <w:rsid w:val="000672CB"/>
    <w:rsid w:val="00070CC4"/>
    <w:rsid w:val="00072B7C"/>
    <w:rsid w:val="00075AE4"/>
    <w:rsid w:val="00076F6F"/>
    <w:rsid w:val="00077945"/>
    <w:rsid w:val="00080905"/>
    <w:rsid w:val="00080C04"/>
    <w:rsid w:val="00082309"/>
    <w:rsid w:val="00082EBE"/>
    <w:rsid w:val="00083611"/>
    <w:rsid w:val="000837F0"/>
    <w:rsid w:val="00083A5C"/>
    <w:rsid w:val="00083CDD"/>
    <w:rsid w:val="00086238"/>
    <w:rsid w:val="000862D7"/>
    <w:rsid w:val="00086F6D"/>
    <w:rsid w:val="000900EA"/>
    <w:rsid w:val="00091906"/>
    <w:rsid w:val="00091A39"/>
    <w:rsid w:val="00092D86"/>
    <w:rsid w:val="000932FD"/>
    <w:rsid w:val="00094178"/>
    <w:rsid w:val="00094220"/>
    <w:rsid w:val="000A16FB"/>
    <w:rsid w:val="000A3C59"/>
    <w:rsid w:val="000A5A75"/>
    <w:rsid w:val="000A6413"/>
    <w:rsid w:val="000A65F6"/>
    <w:rsid w:val="000B1C39"/>
    <w:rsid w:val="000B30BF"/>
    <w:rsid w:val="000B380E"/>
    <w:rsid w:val="000B469B"/>
    <w:rsid w:val="000B5BE2"/>
    <w:rsid w:val="000B5C63"/>
    <w:rsid w:val="000B61B7"/>
    <w:rsid w:val="000C31B4"/>
    <w:rsid w:val="000C31F8"/>
    <w:rsid w:val="000C4B07"/>
    <w:rsid w:val="000C6A0F"/>
    <w:rsid w:val="000C7948"/>
    <w:rsid w:val="000D1459"/>
    <w:rsid w:val="000D3871"/>
    <w:rsid w:val="000D736C"/>
    <w:rsid w:val="000D7B0E"/>
    <w:rsid w:val="000E05A0"/>
    <w:rsid w:val="000E2C80"/>
    <w:rsid w:val="000E4AC4"/>
    <w:rsid w:val="000E6247"/>
    <w:rsid w:val="000F1209"/>
    <w:rsid w:val="000F2303"/>
    <w:rsid w:val="000F2965"/>
    <w:rsid w:val="000F414C"/>
    <w:rsid w:val="000F531D"/>
    <w:rsid w:val="000F67A4"/>
    <w:rsid w:val="000F6FC0"/>
    <w:rsid w:val="000F75BA"/>
    <w:rsid w:val="00100BEC"/>
    <w:rsid w:val="00101202"/>
    <w:rsid w:val="00101D07"/>
    <w:rsid w:val="00101FE9"/>
    <w:rsid w:val="001024AC"/>
    <w:rsid w:val="00102C76"/>
    <w:rsid w:val="00103FFD"/>
    <w:rsid w:val="00105A61"/>
    <w:rsid w:val="00105FEA"/>
    <w:rsid w:val="0010737E"/>
    <w:rsid w:val="00113A50"/>
    <w:rsid w:val="00113C96"/>
    <w:rsid w:val="00117EA4"/>
    <w:rsid w:val="00120D1C"/>
    <w:rsid w:val="00120D4A"/>
    <w:rsid w:val="00121367"/>
    <w:rsid w:val="00122483"/>
    <w:rsid w:val="001234BA"/>
    <w:rsid w:val="00123774"/>
    <w:rsid w:val="00124D79"/>
    <w:rsid w:val="00125FE1"/>
    <w:rsid w:val="0013143A"/>
    <w:rsid w:val="001338F3"/>
    <w:rsid w:val="0013628A"/>
    <w:rsid w:val="00137D5F"/>
    <w:rsid w:val="00141863"/>
    <w:rsid w:val="00141D92"/>
    <w:rsid w:val="00141F34"/>
    <w:rsid w:val="001421F1"/>
    <w:rsid w:val="00143261"/>
    <w:rsid w:val="00145E8F"/>
    <w:rsid w:val="00150676"/>
    <w:rsid w:val="00153851"/>
    <w:rsid w:val="00154F53"/>
    <w:rsid w:val="0015700D"/>
    <w:rsid w:val="001571E9"/>
    <w:rsid w:val="00157A97"/>
    <w:rsid w:val="0016062D"/>
    <w:rsid w:val="00160992"/>
    <w:rsid w:val="00160C23"/>
    <w:rsid w:val="00163321"/>
    <w:rsid w:val="00163B60"/>
    <w:rsid w:val="00165674"/>
    <w:rsid w:val="0016625B"/>
    <w:rsid w:val="00166298"/>
    <w:rsid w:val="001676EC"/>
    <w:rsid w:val="00170241"/>
    <w:rsid w:val="00171E77"/>
    <w:rsid w:val="00172473"/>
    <w:rsid w:val="00173F4F"/>
    <w:rsid w:val="001746F2"/>
    <w:rsid w:val="00174A45"/>
    <w:rsid w:val="00174B3B"/>
    <w:rsid w:val="0017502D"/>
    <w:rsid w:val="00177207"/>
    <w:rsid w:val="00181B82"/>
    <w:rsid w:val="001861F7"/>
    <w:rsid w:val="0018623B"/>
    <w:rsid w:val="0018782D"/>
    <w:rsid w:val="00192525"/>
    <w:rsid w:val="00193365"/>
    <w:rsid w:val="00193C05"/>
    <w:rsid w:val="001957D9"/>
    <w:rsid w:val="001964FD"/>
    <w:rsid w:val="00196517"/>
    <w:rsid w:val="00197DD2"/>
    <w:rsid w:val="001A4D5C"/>
    <w:rsid w:val="001A52B9"/>
    <w:rsid w:val="001A5456"/>
    <w:rsid w:val="001A5AC0"/>
    <w:rsid w:val="001A5CFB"/>
    <w:rsid w:val="001A7C2D"/>
    <w:rsid w:val="001B0384"/>
    <w:rsid w:val="001B5626"/>
    <w:rsid w:val="001B640D"/>
    <w:rsid w:val="001B6438"/>
    <w:rsid w:val="001C1DA3"/>
    <w:rsid w:val="001C4D2E"/>
    <w:rsid w:val="001C562E"/>
    <w:rsid w:val="001C5EB8"/>
    <w:rsid w:val="001C6D28"/>
    <w:rsid w:val="001C7FBD"/>
    <w:rsid w:val="001D15EF"/>
    <w:rsid w:val="001D3BF6"/>
    <w:rsid w:val="001D472E"/>
    <w:rsid w:val="001D49F8"/>
    <w:rsid w:val="001D53D2"/>
    <w:rsid w:val="001D557C"/>
    <w:rsid w:val="001D667A"/>
    <w:rsid w:val="001E1B02"/>
    <w:rsid w:val="001E1C6A"/>
    <w:rsid w:val="001E3197"/>
    <w:rsid w:val="001E46BA"/>
    <w:rsid w:val="001E5F0B"/>
    <w:rsid w:val="001E6038"/>
    <w:rsid w:val="001F3979"/>
    <w:rsid w:val="001F3E7C"/>
    <w:rsid w:val="001F4C5B"/>
    <w:rsid w:val="001F4DD7"/>
    <w:rsid w:val="001F529C"/>
    <w:rsid w:val="001F57A7"/>
    <w:rsid w:val="001F58BC"/>
    <w:rsid w:val="001F5A2A"/>
    <w:rsid w:val="001F60F2"/>
    <w:rsid w:val="00200EB0"/>
    <w:rsid w:val="002025BC"/>
    <w:rsid w:val="002056D0"/>
    <w:rsid w:val="00207A11"/>
    <w:rsid w:val="002101F7"/>
    <w:rsid w:val="0021358E"/>
    <w:rsid w:val="00213DD4"/>
    <w:rsid w:val="0021565A"/>
    <w:rsid w:val="00220F81"/>
    <w:rsid w:val="002243E1"/>
    <w:rsid w:val="00224400"/>
    <w:rsid w:val="00224651"/>
    <w:rsid w:val="00226929"/>
    <w:rsid w:val="00227A7B"/>
    <w:rsid w:val="00227D04"/>
    <w:rsid w:val="00227E58"/>
    <w:rsid w:val="00230250"/>
    <w:rsid w:val="0023308A"/>
    <w:rsid w:val="00233E8F"/>
    <w:rsid w:val="002350FC"/>
    <w:rsid w:val="00235203"/>
    <w:rsid w:val="0023624C"/>
    <w:rsid w:val="002363F2"/>
    <w:rsid w:val="00236F37"/>
    <w:rsid w:val="002375F5"/>
    <w:rsid w:val="0024080D"/>
    <w:rsid w:val="002423C3"/>
    <w:rsid w:val="00243A96"/>
    <w:rsid w:val="002478AA"/>
    <w:rsid w:val="00247BF8"/>
    <w:rsid w:val="002512A5"/>
    <w:rsid w:val="00252D29"/>
    <w:rsid w:val="00254DE7"/>
    <w:rsid w:val="0025540D"/>
    <w:rsid w:val="00256C6F"/>
    <w:rsid w:val="00256CEA"/>
    <w:rsid w:val="00257A81"/>
    <w:rsid w:val="00257B9C"/>
    <w:rsid w:val="00257D64"/>
    <w:rsid w:val="00261B2D"/>
    <w:rsid w:val="00263A5C"/>
    <w:rsid w:val="00264BDA"/>
    <w:rsid w:val="00266A98"/>
    <w:rsid w:val="00267541"/>
    <w:rsid w:val="00271646"/>
    <w:rsid w:val="002717AA"/>
    <w:rsid w:val="00271C19"/>
    <w:rsid w:val="00273306"/>
    <w:rsid w:val="00274B19"/>
    <w:rsid w:val="0027554F"/>
    <w:rsid w:val="00283398"/>
    <w:rsid w:val="0028365E"/>
    <w:rsid w:val="00285E70"/>
    <w:rsid w:val="00285F45"/>
    <w:rsid w:val="00290C71"/>
    <w:rsid w:val="00291B45"/>
    <w:rsid w:val="002925E3"/>
    <w:rsid w:val="0029519C"/>
    <w:rsid w:val="00296C92"/>
    <w:rsid w:val="002970BA"/>
    <w:rsid w:val="00297F5A"/>
    <w:rsid w:val="002A0077"/>
    <w:rsid w:val="002A0395"/>
    <w:rsid w:val="002A130B"/>
    <w:rsid w:val="002A34DC"/>
    <w:rsid w:val="002A3B24"/>
    <w:rsid w:val="002A49EC"/>
    <w:rsid w:val="002A52DF"/>
    <w:rsid w:val="002A6118"/>
    <w:rsid w:val="002A6BD0"/>
    <w:rsid w:val="002A70C2"/>
    <w:rsid w:val="002A7915"/>
    <w:rsid w:val="002A7A9F"/>
    <w:rsid w:val="002B0870"/>
    <w:rsid w:val="002B1388"/>
    <w:rsid w:val="002B2779"/>
    <w:rsid w:val="002B3626"/>
    <w:rsid w:val="002B38CA"/>
    <w:rsid w:val="002B4B0A"/>
    <w:rsid w:val="002B7D03"/>
    <w:rsid w:val="002C0895"/>
    <w:rsid w:val="002C0925"/>
    <w:rsid w:val="002C17F9"/>
    <w:rsid w:val="002C1E82"/>
    <w:rsid w:val="002C2D43"/>
    <w:rsid w:val="002C46C5"/>
    <w:rsid w:val="002D1E70"/>
    <w:rsid w:val="002D2C7E"/>
    <w:rsid w:val="002D40F5"/>
    <w:rsid w:val="002D4CAC"/>
    <w:rsid w:val="002E0AF5"/>
    <w:rsid w:val="002E128A"/>
    <w:rsid w:val="002E58D1"/>
    <w:rsid w:val="002E5A3E"/>
    <w:rsid w:val="002E68D4"/>
    <w:rsid w:val="002F34CD"/>
    <w:rsid w:val="002F44BF"/>
    <w:rsid w:val="002F59AF"/>
    <w:rsid w:val="002F5FFE"/>
    <w:rsid w:val="002F75C3"/>
    <w:rsid w:val="00301428"/>
    <w:rsid w:val="0030246A"/>
    <w:rsid w:val="00302BC8"/>
    <w:rsid w:val="003033ED"/>
    <w:rsid w:val="003036F7"/>
    <w:rsid w:val="00304B67"/>
    <w:rsid w:val="00306310"/>
    <w:rsid w:val="003079E4"/>
    <w:rsid w:val="00307C6F"/>
    <w:rsid w:val="003129F4"/>
    <w:rsid w:val="0031505F"/>
    <w:rsid w:val="00316AF7"/>
    <w:rsid w:val="00320E6D"/>
    <w:rsid w:val="00320F6F"/>
    <w:rsid w:val="00321238"/>
    <w:rsid w:val="0032295C"/>
    <w:rsid w:val="00323246"/>
    <w:rsid w:val="00331FCF"/>
    <w:rsid w:val="0033251A"/>
    <w:rsid w:val="00333C40"/>
    <w:rsid w:val="0033415F"/>
    <w:rsid w:val="00335E14"/>
    <w:rsid w:val="00335EAE"/>
    <w:rsid w:val="0033633C"/>
    <w:rsid w:val="00340F3B"/>
    <w:rsid w:val="003415F8"/>
    <w:rsid w:val="00341C32"/>
    <w:rsid w:val="00342C24"/>
    <w:rsid w:val="00344B0E"/>
    <w:rsid w:val="00345DCB"/>
    <w:rsid w:val="00347356"/>
    <w:rsid w:val="00347A6A"/>
    <w:rsid w:val="00347D29"/>
    <w:rsid w:val="00351B20"/>
    <w:rsid w:val="003536B4"/>
    <w:rsid w:val="00353CA0"/>
    <w:rsid w:val="00354236"/>
    <w:rsid w:val="00354D82"/>
    <w:rsid w:val="0035605C"/>
    <w:rsid w:val="00356A53"/>
    <w:rsid w:val="0036002F"/>
    <w:rsid w:val="00361121"/>
    <w:rsid w:val="00366993"/>
    <w:rsid w:val="0036779D"/>
    <w:rsid w:val="0037186F"/>
    <w:rsid w:val="00372D67"/>
    <w:rsid w:val="00373324"/>
    <w:rsid w:val="003738F6"/>
    <w:rsid w:val="00375F3C"/>
    <w:rsid w:val="00377E4F"/>
    <w:rsid w:val="00381F2E"/>
    <w:rsid w:val="003858E1"/>
    <w:rsid w:val="0038602F"/>
    <w:rsid w:val="00386B4C"/>
    <w:rsid w:val="0039152D"/>
    <w:rsid w:val="00391957"/>
    <w:rsid w:val="0039201A"/>
    <w:rsid w:val="003926A7"/>
    <w:rsid w:val="00392D1A"/>
    <w:rsid w:val="003934CC"/>
    <w:rsid w:val="00396386"/>
    <w:rsid w:val="00397E31"/>
    <w:rsid w:val="003A2229"/>
    <w:rsid w:val="003A2CD4"/>
    <w:rsid w:val="003A3EBF"/>
    <w:rsid w:val="003A5271"/>
    <w:rsid w:val="003A56E8"/>
    <w:rsid w:val="003A6863"/>
    <w:rsid w:val="003A7042"/>
    <w:rsid w:val="003A7B3E"/>
    <w:rsid w:val="003B0BB3"/>
    <w:rsid w:val="003B112F"/>
    <w:rsid w:val="003B378D"/>
    <w:rsid w:val="003B3C02"/>
    <w:rsid w:val="003B3DAF"/>
    <w:rsid w:val="003B5921"/>
    <w:rsid w:val="003B5A1E"/>
    <w:rsid w:val="003B5A42"/>
    <w:rsid w:val="003B5B1D"/>
    <w:rsid w:val="003B6D19"/>
    <w:rsid w:val="003B7E3E"/>
    <w:rsid w:val="003C1648"/>
    <w:rsid w:val="003C1C31"/>
    <w:rsid w:val="003C24FC"/>
    <w:rsid w:val="003C342E"/>
    <w:rsid w:val="003C366F"/>
    <w:rsid w:val="003C40DA"/>
    <w:rsid w:val="003D1658"/>
    <w:rsid w:val="003D169B"/>
    <w:rsid w:val="003D404F"/>
    <w:rsid w:val="003D46B8"/>
    <w:rsid w:val="003D7861"/>
    <w:rsid w:val="003E2C53"/>
    <w:rsid w:val="003E5E30"/>
    <w:rsid w:val="003E7EB9"/>
    <w:rsid w:val="003F1D76"/>
    <w:rsid w:val="003F3473"/>
    <w:rsid w:val="003F3A2C"/>
    <w:rsid w:val="003F491B"/>
    <w:rsid w:val="003F4D28"/>
    <w:rsid w:val="003F714B"/>
    <w:rsid w:val="004034DF"/>
    <w:rsid w:val="00403619"/>
    <w:rsid w:val="00403EFE"/>
    <w:rsid w:val="00404FC8"/>
    <w:rsid w:val="00405A1A"/>
    <w:rsid w:val="0040603E"/>
    <w:rsid w:val="0041251B"/>
    <w:rsid w:val="00416D5A"/>
    <w:rsid w:val="00420380"/>
    <w:rsid w:val="004223FB"/>
    <w:rsid w:val="004234D8"/>
    <w:rsid w:val="00425C2C"/>
    <w:rsid w:val="00425C67"/>
    <w:rsid w:val="00425E6E"/>
    <w:rsid w:val="004277B2"/>
    <w:rsid w:val="00430E4F"/>
    <w:rsid w:val="00430FC0"/>
    <w:rsid w:val="004311DB"/>
    <w:rsid w:val="004323D4"/>
    <w:rsid w:val="00432C3E"/>
    <w:rsid w:val="00433650"/>
    <w:rsid w:val="00437038"/>
    <w:rsid w:val="00437E07"/>
    <w:rsid w:val="00440B9B"/>
    <w:rsid w:val="00442C9E"/>
    <w:rsid w:val="0044351B"/>
    <w:rsid w:val="00446B1A"/>
    <w:rsid w:val="004477CA"/>
    <w:rsid w:val="00451CEA"/>
    <w:rsid w:val="0045252E"/>
    <w:rsid w:val="00454016"/>
    <w:rsid w:val="00454A08"/>
    <w:rsid w:val="00455054"/>
    <w:rsid w:val="00455177"/>
    <w:rsid w:val="004575F3"/>
    <w:rsid w:val="00461754"/>
    <w:rsid w:val="004619FC"/>
    <w:rsid w:val="00464AB5"/>
    <w:rsid w:val="004650E3"/>
    <w:rsid w:val="004656C2"/>
    <w:rsid w:val="00470890"/>
    <w:rsid w:val="00472D5D"/>
    <w:rsid w:val="00472DFF"/>
    <w:rsid w:val="00473AC5"/>
    <w:rsid w:val="0047496D"/>
    <w:rsid w:val="0047581E"/>
    <w:rsid w:val="00475CC0"/>
    <w:rsid w:val="00476BF1"/>
    <w:rsid w:val="00476CEA"/>
    <w:rsid w:val="00477E8A"/>
    <w:rsid w:val="00480D25"/>
    <w:rsid w:val="004856B8"/>
    <w:rsid w:val="00486E3E"/>
    <w:rsid w:val="00490C97"/>
    <w:rsid w:val="00491AD6"/>
    <w:rsid w:val="0049282F"/>
    <w:rsid w:val="00493E5D"/>
    <w:rsid w:val="00496637"/>
    <w:rsid w:val="00496D0B"/>
    <w:rsid w:val="00496DF4"/>
    <w:rsid w:val="004A0419"/>
    <w:rsid w:val="004A4A13"/>
    <w:rsid w:val="004A5411"/>
    <w:rsid w:val="004A6185"/>
    <w:rsid w:val="004B05FA"/>
    <w:rsid w:val="004B1C29"/>
    <w:rsid w:val="004B2FCB"/>
    <w:rsid w:val="004B3099"/>
    <w:rsid w:val="004B3F22"/>
    <w:rsid w:val="004B49C7"/>
    <w:rsid w:val="004B61E0"/>
    <w:rsid w:val="004B7335"/>
    <w:rsid w:val="004C1221"/>
    <w:rsid w:val="004C1301"/>
    <w:rsid w:val="004C283D"/>
    <w:rsid w:val="004C3CA6"/>
    <w:rsid w:val="004C411F"/>
    <w:rsid w:val="004C4A53"/>
    <w:rsid w:val="004C4EFA"/>
    <w:rsid w:val="004C546D"/>
    <w:rsid w:val="004C5FE9"/>
    <w:rsid w:val="004D0495"/>
    <w:rsid w:val="004D18DF"/>
    <w:rsid w:val="004D2987"/>
    <w:rsid w:val="004D2C57"/>
    <w:rsid w:val="004D2CD7"/>
    <w:rsid w:val="004D6187"/>
    <w:rsid w:val="004D7C83"/>
    <w:rsid w:val="004E0281"/>
    <w:rsid w:val="004E111D"/>
    <w:rsid w:val="004E2F9C"/>
    <w:rsid w:val="004E63C1"/>
    <w:rsid w:val="004E67F4"/>
    <w:rsid w:val="004E7945"/>
    <w:rsid w:val="004F32E8"/>
    <w:rsid w:val="004F4815"/>
    <w:rsid w:val="004F5DD6"/>
    <w:rsid w:val="004F616E"/>
    <w:rsid w:val="004F6BF9"/>
    <w:rsid w:val="004F71B0"/>
    <w:rsid w:val="004F7A11"/>
    <w:rsid w:val="00500C31"/>
    <w:rsid w:val="005016CA"/>
    <w:rsid w:val="0050249B"/>
    <w:rsid w:val="00504CAC"/>
    <w:rsid w:val="00506023"/>
    <w:rsid w:val="005133B4"/>
    <w:rsid w:val="00514EAF"/>
    <w:rsid w:val="005162A8"/>
    <w:rsid w:val="0051642A"/>
    <w:rsid w:val="00517273"/>
    <w:rsid w:val="00517AEB"/>
    <w:rsid w:val="00517E1C"/>
    <w:rsid w:val="00517E24"/>
    <w:rsid w:val="00520E40"/>
    <w:rsid w:val="00523257"/>
    <w:rsid w:val="00523F1D"/>
    <w:rsid w:val="00526028"/>
    <w:rsid w:val="00526F3A"/>
    <w:rsid w:val="00526FEC"/>
    <w:rsid w:val="005271A1"/>
    <w:rsid w:val="005275A9"/>
    <w:rsid w:val="00527FCC"/>
    <w:rsid w:val="0053245D"/>
    <w:rsid w:val="00532923"/>
    <w:rsid w:val="0053322F"/>
    <w:rsid w:val="00533B32"/>
    <w:rsid w:val="00537349"/>
    <w:rsid w:val="005404AA"/>
    <w:rsid w:val="00540576"/>
    <w:rsid w:val="00541CFB"/>
    <w:rsid w:val="0054380F"/>
    <w:rsid w:val="00543A15"/>
    <w:rsid w:val="00543D66"/>
    <w:rsid w:val="0054433C"/>
    <w:rsid w:val="00544992"/>
    <w:rsid w:val="00550C7E"/>
    <w:rsid w:val="00553A78"/>
    <w:rsid w:val="005550F0"/>
    <w:rsid w:val="00555BF3"/>
    <w:rsid w:val="00555C85"/>
    <w:rsid w:val="00555D9F"/>
    <w:rsid w:val="00557142"/>
    <w:rsid w:val="00560EE0"/>
    <w:rsid w:val="00561003"/>
    <w:rsid w:val="00561915"/>
    <w:rsid w:val="00562E8A"/>
    <w:rsid w:val="005641D0"/>
    <w:rsid w:val="00564423"/>
    <w:rsid w:val="00565268"/>
    <w:rsid w:val="00570B1D"/>
    <w:rsid w:val="00570C1E"/>
    <w:rsid w:val="005725DD"/>
    <w:rsid w:val="00572868"/>
    <w:rsid w:val="0057432B"/>
    <w:rsid w:val="0058005B"/>
    <w:rsid w:val="00580717"/>
    <w:rsid w:val="00580C58"/>
    <w:rsid w:val="00583344"/>
    <w:rsid w:val="0058493B"/>
    <w:rsid w:val="0059154E"/>
    <w:rsid w:val="005922B9"/>
    <w:rsid w:val="00593ED7"/>
    <w:rsid w:val="005962D9"/>
    <w:rsid w:val="005974EE"/>
    <w:rsid w:val="005A154C"/>
    <w:rsid w:val="005A17E8"/>
    <w:rsid w:val="005A203C"/>
    <w:rsid w:val="005A48EA"/>
    <w:rsid w:val="005A4F37"/>
    <w:rsid w:val="005A668C"/>
    <w:rsid w:val="005A6BC0"/>
    <w:rsid w:val="005A7D3F"/>
    <w:rsid w:val="005B08AD"/>
    <w:rsid w:val="005B1912"/>
    <w:rsid w:val="005B2DF7"/>
    <w:rsid w:val="005B3736"/>
    <w:rsid w:val="005B471E"/>
    <w:rsid w:val="005B5151"/>
    <w:rsid w:val="005B6F10"/>
    <w:rsid w:val="005B6F4C"/>
    <w:rsid w:val="005C0104"/>
    <w:rsid w:val="005C1760"/>
    <w:rsid w:val="005C4991"/>
    <w:rsid w:val="005C4B81"/>
    <w:rsid w:val="005C4E4A"/>
    <w:rsid w:val="005C7115"/>
    <w:rsid w:val="005D1023"/>
    <w:rsid w:val="005D11DF"/>
    <w:rsid w:val="005D3EB8"/>
    <w:rsid w:val="005D5663"/>
    <w:rsid w:val="005D5EC8"/>
    <w:rsid w:val="005D62CE"/>
    <w:rsid w:val="005E061E"/>
    <w:rsid w:val="005E1A93"/>
    <w:rsid w:val="005E2548"/>
    <w:rsid w:val="005E4C38"/>
    <w:rsid w:val="005E584A"/>
    <w:rsid w:val="005E5910"/>
    <w:rsid w:val="005E5F4E"/>
    <w:rsid w:val="005E6574"/>
    <w:rsid w:val="005E7073"/>
    <w:rsid w:val="005F1F2B"/>
    <w:rsid w:val="005F6D52"/>
    <w:rsid w:val="00602545"/>
    <w:rsid w:val="00602943"/>
    <w:rsid w:val="00607057"/>
    <w:rsid w:val="0060725D"/>
    <w:rsid w:val="00611B45"/>
    <w:rsid w:val="006152EE"/>
    <w:rsid w:val="00615680"/>
    <w:rsid w:val="00615BE0"/>
    <w:rsid w:val="00620476"/>
    <w:rsid w:val="00620830"/>
    <w:rsid w:val="006216C4"/>
    <w:rsid w:val="00621CE1"/>
    <w:rsid w:val="00622FBA"/>
    <w:rsid w:val="00623168"/>
    <w:rsid w:val="00624AD1"/>
    <w:rsid w:val="0062614B"/>
    <w:rsid w:val="00630AAA"/>
    <w:rsid w:val="006325A3"/>
    <w:rsid w:val="00633577"/>
    <w:rsid w:val="006361CB"/>
    <w:rsid w:val="006368ED"/>
    <w:rsid w:val="006420FB"/>
    <w:rsid w:val="00642F3A"/>
    <w:rsid w:val="00646D7F"/>
    <w:rsid w:val="00651B50"/>
    <w:rsid w:val="00651F5E"/>
    <w:rsid w:val="0066347D"/>
    <w:rsid w:val="006637F5"/>
    <w:rsid w:val="006705A7"/>
    <w:rsid w:val="006709F8"/>
    <w:rsid w:val="006711DB"/>
    <w:rsid w:val="00672A82"/>
    <w:rsid w:val="006744BF"/>
    <w:rsid w:val="00674816"/>
    <w:rsid w:val="00675CAE"/>
    <w:rsid w:val="006773E0"/>
    <w:rsid w:val="006775DC"/>
    <w:rsid w:val="006804D1"/>
    <w:rsid w:val="006807BD"/>
    <w:rsid w:val="006815B3"/>
    <w:rsid w:val="006817D2"/>
    <w:rsid w:val="00681926"/>
    <w:rsid w:val="00682746"/>
    <w:rsid w:val="006832AC"/>
    <w:rsid w:val="0068389D"/>
    <w:rsid w:val="00683E07"/>
    <w:rsid w:val="0068422B"/>
    <w:rsid w:val="00686B45"/>
    <w:rsid w:val="00687329"/>
    <w:rsid w:val="00690C68"/>
    <w:rsid w:val="00693245"/>
    <w:rsid w:val="0069562E"/>
    <w:rsid w:val="00696560"/>
    <w:rsid w:val="006968B4"/>
    <w:rsid w:val="006968DB"/>
    <w:rsid w:val="006A1606"/>
    <w:rsid w:val="006A1C2C"/>
    <w:rsid w:val="006A42FE"/>
    <w:rsid w:val="006A44F1"/>
    <w:rsid w:val="006A48E7"/>
    <w:rsid w:val="006A5708"/>
    <w:rsid w:val="006A652A"/>
    <w:rsid w:val="006B05F3"/>
    <w:rsid w:val="006B0C28"/>
    <w:rsid w:val="006B0C69"/>
    <w:rsid w:val="006B0EAD"/>
    <w:rsid w:val="006B16D4"/>
    <w:rsid w:val="006B3223"/>
    <w:rsid w:val="006B5110"/>
    <w:rsid w:val="006B56E6"/>
    <w:rsid w:val="006B5C6C"/>
    <w:rsid w:val="006B6BE4"/>
    <w:rsid w:val="006B6C2B"/>
    <w:rsid w:val="006B6D73"/>
    <w:rsid w:val="006B74B1"/>
    <w:rsid w:val="006C1E87"/>
    <w:rsid w:val="006C1F7F"/>
    <w:rsid w:val="006C3044"/>
    <w:rsid w:val="006C3B48"/>
    <w:rsid w:val="006C3F5F"/>
    <w:rsid w:val="006C67FB"/>
    <w:rsid w:val="006C7724"/>
    <w:rsid w:val="006D0C9A"/>
    <w:rsid w:val="006D1F36"/>
    <w:rsid w:val="006D3A5E"/>
    <w:rsid w:val="006D3A70"/>
    <w:rsid w:val="006D40C4"/>
    <w:rsid w:val="006D4B5D"/>
    <w:rsid w:val="006D6E70"/>
    <w:rsid w:val="006E1591"/>
    <w:rsid w:val="006E270F"/>
    <w:rsid w:val="006E309D"/>
    <w:rsid w:val="006E6584"/>
    <w:rsid w:val="006E6D04"/>
    <w:rsid w:val="00703754"/>
    <w:rsid w:val="00710E62"/>
    <w:rsid w:val="00710E89"/>
    <w:rsid w:val="007128CE"/>
    <w:rsid w:val="007138B3"/>
    <w:rsid w:val="007140D8"/>
    <w:rsid w:val="00714533"/>
    <w:rsid w:val="00715490"/>
    <w:rsid w:val="00715A9D"/>
    <w:rsid w:val="007160A3"/>
    <w:rsid w:val="0071699E"/>
    <w:rsid w:val="00721573"/>
    <w:rsid w:val="00724CEF"/>
    <w:rsid w:val="007261D2"/>
    <w:rsid w:val="00727103"/>
    <w:rsid w:val="00727CE4"/>
    <w:rsid w:val="00730D02"/>
    <w:rsid w:val="00731EB5"/>
    <w:rsid w:val="00733253"/>
    <w:rsid w:val="00733749"/>
    <w:rsid w:val="00733C54"/>
    <w:rsid w:val="00734EDE"/>
    <w:rsid w:val="00735764"/>
    <w:rsid w:val="00736750"/>
    <w:rsid w:val="00736B74"/>
    <w:rsid w:val="007371CF"/>
    <w:rsid w:val="007415D0"/>
    <w:rsid w:val="007431EF"/>
    <w:rsid w:val="00744A69"/>
    <w:rsid w:val="00750678"/>
    <w:rsid w:val="00751A71"/>
    <w:rsid w:val="00752F0C"/>
    <w:rsid w:val="0075367F"/>
    <w:rsid w:val="007538BF"/>
    <w:rsid w:val="00754189"/>
    <w:rsid w:val="007556EB"/>
    <w:rsid w:val="00755F6B"/>
    <w:rsid w:val="0075784F"/>
    <w:rsid w:val="00761475"/>
    <w:rsid w:val="00764CCC"/>
    <w:rsid w:val="00765591"/>
    <w:rsid w:val="0076579A"/>
    <w:rsid w:val="007666CB"/>
    <w:rsid w:val="00766827"/>
    <w:rsid w:val="00766970"/>
    <w:rsid w:val="00767DC3"/>
    <w:rsid w:val="00771396"/>
    <w:rsid w:val="00773380"/>
    <w:rsid w:val="00773446"/>
    <w:rsid w:val="00773A8D"/>
    <w:rsid w:val="0077490E"/>
    <w:rsid w:val="00775E8D"/>
    <w:rsid w:val="00782712"/>
    <w:rsid w:val="00785C2B"/>
    <w:rsid w:val="00785EF5"/>
    <w:rsid w:val="007874EE"/>
    <w:rsid w:val="00790F3F"/>
    <w:rsid w:val="00791388"/>
    <w:rsid w:val="00791859"/>
    <w:rsid w:val="007941C1"/>
    <w:rsid w:val="00795018"/>
    <w:rsid w:val="0079621E"/>
    <w:rsid w:val="007A26FC"/>
    <w:rsid w:val="007A363D"/>
    <w:rsid w:val="007A3EFE"/>
    <w:rsid w:val="007A4292"/>
    <w:rsid w:val="007A55A8"/>
    <w:rsid w:val="007A57B6"/>
    <w:rsid w:val="007B01C5"/>
    <w:rsid w:val="007B2DB4"/>
    <w:rsid w:val="007B3325"/>
    <w:rsid w:val="007B4A37"/>
    <w:rsid w:val="007B4EF4"/>
    <w:rsid w:val="007B5457"/>
    <w:rsid w:val="007B68CB"/>
    <w:rsid w:val="007C2DE6"/>
    <w:rsid w:val="007C30D9"/>
    <w:rsid w:val="007C387B"/>
    <w:rsid w:val="007C3CD9"/>
    <w:rsid w:val="007C488A"/>
    <w:rsid w:val="007C70BE"/>
    <w:rsid w:val="007D0255"/>
    <w:rsid w:val="007D079D"/>
    <w:rsid w:val="007D0D20"/>
    <w:rsid w:val="007D4FDE"/>
    <w:rsid w:val="007E461D"/>
    <w:rsid w:val="007E4C4C"/>
    <w:rsid w:val="007E6E82"/>
    <w:rsid w:val="007E7ED0"/>
    <w:rsid w:val="007F030A"/>
    <w:rsid w:val="007F06DD"/>
    <w:rsid w:val="007F5D53"/>
    <w:rsid w:val="007F6B75"/>
    <w:rsid w:val="007F75A2"/>
    <w:rsid w:val="007F7854"/>
    <w:rsid w:val="00800107"/>
    <w:rsid w:val="00800539"/>
    <w:rsid w:val="00800B7A"/>
    <w:rsid w:val="00800D48"/>
    <w:rsid w:val="008012A0"/>
    <w:rsid w:val="008014F5"/>
    <w:rsid w:val="00803B3C"/>
    <w:rsid w:val="00803C86"/>
    <w:rsid w:val="008061F7"/>
    <w:rsid w:val="00806351"/>
    <w:rsid w:val="00806ECE"/>
    <w:rsid w:val="00807647"/>
    <w:rsid w:val="00807BEC"/>
    <w:rsid w:val="008135A9"/>
    <w:rsid w:val="00814282"/>
    <w:rsid w:val="008146DA"/>
    <w:rsid w:val="008149A5"/>
    <w:rsid w:val="00814F8A"/>
    <w:rsid w:val="0081563A"/>
    <w:rsid w:val="0081719F"/>
    <w:rsid w:val="00820C0D"/>
    <w:rsid w:val="00821503"/>
    <w:rsid w:val="00822634"/>
    <w:rsid w:val="00823B96"/>
    <w:rsid w:val="00823FFF"/>
    <w:rsid w:val="008266CC"/>
    <w:rsid w:val="00826BA1"/>
    <w:rsid w:val="0083025D"/>
    <w:rsid w:val="00830A57"/>
    <w:rsid w:val="008318CF"/>
    <w:rsid w:val="00831C67"/>
    <w:rsid w:val="0083241C"/>
    <w:rsid w:val="00834CB0"/>
    <w:rsid w:val="00834D54"/>
    <w:rsid w:val="00834E34"/>
    <w:rsid w:val="00835960"/>
    <w:rsid w:val="00835D3E"/>
    <w:rsid w:val="008370C5"/>
    <w:rsid w:val="00837BB6"/>
    <w:rsid w:val="00840637"/>
    <w:rsid w:val="00841247"/>
    <w:rsid w:val="00844EB0"/>
    <w:rsid w:val="008450FA"/>
    <w:rsid w:val="00847B99"/>
    <w:rsid w:val="0085132E"/>
    <w:rsid w:val="00851C3A"/>
    <w:rsid w:val="00853FE3"/>
    <w:rsid w:val="00856F6B"/>
    <w:rsid w:val="00857B86"/>
    <w:rsid w:val="0086212F"/>
    <w:rsid w:val="00862A94"/>
    <w:rsid w:val="0086344E"/>
    <w:rsid w:val="00864B7A"/>
    <w:rsid w:val="0086587E"/>
    <w:rsid w:val="00870093"/>
    <w:rsid w:val="00871193"/>
    <w:rsid w:val="008720AE"/>
    <w:rsid w:val="00873DE6"/>
    <w:rsid w:val="00873EE3"/>
    <w:rsid w:val="00874AF4"/>
    <w:rsid w:val="00874B66"/>
    <w:rsid w:val="00875478"/>
    <w:rsid w:val="008812D4"/>
    <w:rsid w:val="00881618"/>
    <w:rsid w:val="00884E33"/>
    <w:rsid w:val="008857FC"/>
    <w:rsid w:val="0088646B"/>
    <w:rsid w:val="0088743C"/>
    <w:rsid w:val="00887874"/>
    <w:rsid w:val="00893A29"/>
    <w:rsid w:val="00893AFE"/>
    <w:rsid w:val="0089430B"/>
    <w:rsid w:val="00897182"/>
    <w:rsid w:val="008A0D4C"/>
    <w:rsid w:val="008A4931"/>
    <w:rsid w:val="008A4C22"/>
    <w:rsid w:val="008A758D"/>
    <w:rsid w:val="008A76CB"/>
    <w:rsid w:val="008B1388"/>
    <w:rsid w:val="008B2468"/>
    <w:rsid w:val="008C0320"/>
    <w:rsid w:val="008C4CCE"/>
    <w:rsid w:val="008D293F"/>
    <w:rsid w:val="008D29B2"/>
    <w:rsid w:val="008D31C9"/>
    <w:rsid w:val="008D46F5"/>
    <w:rsid w:val="008D62C0"/>
    <w:rsid w:val="008E03A2"/>
    <w:rsid w:val="008E0E29"/>
    <w:rsid w:val="008E1D61"/>
    <w:rsid w:val="008E2E91"/>
    <w:rsid w:val="008E3737"/>
    <w:rsid w:val="008E4F96"/>
    <w:rsid w:val="008F08BE"/>
    <w:rsid w:val="008F1679"/>
    <w:rsid w:val="008F1774"/>
    <w:rsid w:val="008F34C5"/>
    <w:rsid w:val="008F4AC9"/>
    <w:rsid w:val="008F581F"/>
    <w:rsid w:val="008F68DC"/>
    <w:rsid w:val="0090401B"/>
    <w:rsid w:val="009056B1"/>
    <w:rsid w:val="00907ECD"/>
    <w:rsid w:val="0091082C"/>
    <w:rsid w:val="00911213"/>
    <w:rsid w:val="00911255"/>
    <w:rsid w:val="00911309"/>
    <w:rsid w:val="00912E45"/>
    <w:rsid w:val="009147E7"/>
    <w:rsid w:val="0091497F"/>
    <w:rsid w:val="00916A82"/>
    <w:rsid w:val="009175D4"/>
    <w:rsid w:val="00920A53"/>
    <w:rsid w:val="00924314"/>
    <w:rsid w:val="00924CAA"/>
    <w:rsid w:val="00931D9B"/>
    <w:rsid w:val="0093354C"/>
    <w:rsid w:val="00933F50"/>
    <w:rsid w:val="00935C2D"/>
    <w:rsid w:val="009369CF"/>
    <w:rsid w:val="009370FE"/>
    <w:rsid w:val="00943347"/>
    <w:rsid w:val="009441D2"/>
    <w:rsid w:val="00944DD4"/>
    <w:rsid w:val="00950CD7"/>
    <w:rsid w:val="00952B1F"/>
    <w:rsid w:val="00954D2C"/>
    <w:rsid w:val="00957046"/>
    <w:rsid w:val="009665CE"/>
    <w:rsid w:val="00967A29"/>
    <w:rsid w:val="00970041"/>
    <w:rsid w:val="0097156F"/>
    <w:rsid w:val="00971A92"/>
    <w:rsid w:val="00973AD3"/>
    <w:rsid w:val="00977034"/>
    <w:rsid w:val="009772C5"/>
    <w:rsid w:val="00980570"/>
    <w:rsid w:val="009805BC"/>
    <w:rsid w:val="00980A25"/>
    <w:rsid w:val="00982987"/>
    <w:rsid w:val="009849D4"/>
    <w:rsid w:val="009857E8"/>
    <w:rsid w:val="00990294"/>
    <w:rsid w:val="00990327"/>
    <w:rsid w:val="009940D6"/>
    <w:rsid w:val="009940D8"/>
    <w:rsid w:val="0099605E"/>
    <w:rsid w:val="009965BC"/>
    <w:rsid w:val="009969D2"/>
    <w:rsid w:val="00997F8D"/>
    <w:rsid w:val="009A1466"/>
    <w:rsid w:val="009A16CF"/>
    <w:rsid w:val="009A173A"/>
    <w:rsid w:val="009A1F4C"/>
    <w:rsid w:val="009A214B"/>
    <w:rsid w:val="009A30BE"/>
    <w:rsid w:val="009A3527"/>
    <w:rsid w:val="009A3E28"/>
    <w:rsid w:val="009A47E0"/>
    <w:rsid w:val="009A7587"/>
    <w:rsid w:val="009A7A94"/>
    <w:rsid w:val="009A7B7E"/>
    <w:rsid w:val="009A7E23"/>
    <w:rsid w:val="009B0156"/>
    <w:rsid w:val="009B2F72"/>
    <w:rsid w:val="009B4A64"/>
    <w:rsid w:val="009B5966"/>
    <w:rsid w:val="009B7978"/>
    <w:rsid w:val="009C0E9C"/>
    <w:rsid w:val="009C3A9C"/>
    <w:rsid w:val="009C4ACF"/>
    <w:rsid w:val="009C5D36"/>
    <w:rsid w:val="009C613E"/>
    <w:rsid w:val="009C691C"/>
    <w:rsid w:val="009C732C"/>
    <w:rsid w:val="009C7B62"/>
    <w:rsid w:val="009D48F2"/>
    <w:rsid w:val="009D6B8E"/>
    <w:rsid w:val="009E09AB"/>
    <w:rsid w:val="009E2BD0"/>
    <w:rsid w:val="009F37F7"/>
    <w:rsid w:val="009F40E4"/>
    <w:rsid w:val="009F52AD"/>
    <w:rsid w:val="009F5485"/>
    <w:rsid w:val="009F5A72"/>
    <w:rsid w:val="009F5F61"/>
    <w:rsid w:val="009F757A"/>
    <w:rsid w:val="009F7F91"/>
    <w:rsid w:val="00A025A7"/>
    <w:rsid w:val="00A025C7"/>
    <w:rsid w:val="00A0314C"/>
    <w:rsid w:val="00A040DE"/>
    <w:rsid w:val="00A072FD"/>
    <w:rsid w:val="00A123C1"/>
    <w:rsid w:val="00A13B10"/>
    <w:rsid w:val="00A17545"/>
    <w:rsid w:val="00A20560"/>
    <w:rsid w:val="00A20A66"/>
    <w:rsid w:val="00A20F00"/>
    <w:rsid w:val="00A2252B"/>
    <w:rsid w:val="00A24A2A"/>
    <w:rsid w:val="00A26704"/>
    <w:rsid w:val="00A26F78"/>
    <w:rsid w:val="00A27962"/>
    <w:rsid w:val="00A27A83"/>
    <w:rsid w:val="00A3187C"/>
    <w:rsid w:val="00A3264C"/>
    <w:rsid w:val="00A3327D"/>
    <w:rsid w:val="00A35582"/>
    <w:rsid w:val="00A35A69"/>
    <w:rsid w:val="00A35AF1"/>
    <w:rsid w:val="00A35BCA"/>
    <w:rsid w:val="00A35E62"/>
    <w:rsid w:val="00A36DF2"/>
    <w:rsid w:val="00A37332"/>
    <w:rsid w:val="00A41392"/>
    <w:rsid w:val="00A41E02"/>
    <w:rsid w:val="00A43233"/>
    <w:rsid w:val="00A44251"/>
    <w:rsid w:val="00A45DEE"/>
    <w:rsid w:val="00A475A1"/>
    <w:rsid w:val="00A50AAA"/>
    <w:rsid w:val="00A5117C"/>
    <w:rsid w:val="00A51615"/>
    <w:rsid w:val="00A55FC1"/>
    <w:rsid w:val="00A5628B"/>
    <w:rsid w:val="00A60B1E"/>
    <w:rsid w:val="00A61FAD"/>
    <w:rsid w:val="00A623B3"/>
    <w:rsid w:val="00A64C71"/>
    <w:rsid w:val="00A66758"/>
    <w:rsid w:val="00A66B72"/>
    <w:rsid w:val="00A67755"/>
    <w:rsid w:val="00A71ABB"/>
    <w:rsid w:val="00A722C3"/>
    <w:rsid w:val="00A72C35"/>
    <w:rsid w:val="00A730A6"/>
    <w:rsid w:val="00A7310D"/>
    <w:rsid w:val="00A73AAA"/>
    <w:rsid w:val="00A74369"/>
    <w:rsid w:val="00A75782"/>
    <w:rsid w:val="00A75E6A"/>
    <w:rsid w:val="00A81617"/>
    <w:rsid w:val="00A81A11"/>
    <w:rsid w:val="00A82635"/>
    <w:rsid w:val="00A848C2"/>
    <w:rsid w:val="00A85FF0"/>
    <w:rsid w:val="00A86D66"/>
    <w:rsid w:val="00A9360B"/>
    <w:rsid w:val="00A946AE"/>
    <w:rsid w:val="00A97315"/>
    <w:rsid w:val="00AA14F6"/>
    <w:rsid w:val="00AA208A"/>
    <w:rsid w:val="00AA2AD6"/>
    <w:rsid w:val="00AA36A3"/>
    <w:rsid w:val="00AA41CD"/>
    <w:rsid w:val="00AA5E35"/>
    <w:rsid w:val="00AA6484"/>
    <w:rsid w:val="00AA72AF"/>
    <w:rsid w:val="00AB13C3"/>
    <w:rsid w:val="00AB2068"/>
    <w:rsid w:val="00AB233A"/>
    <w:rsid w:val="00AB318D"/>
    <w:rsid w:val="00AB5320"/>
    <w:rsid w:val="00AB6462"/>
    <w:rsid w:val="00AB6880"/>
    <w:rsid w:val="00AB6BB8"/>
    <w:rsid w:val="00AB7158"/>
    <w:rsid w:val="00AB7C63"/>
    <w:rsid w:val="00AC048A"/>
    <w:rsid w:val="00AC08DF"/>
    <w:rsid w:val="00AC120B"/>
    <w:rsid w:val="00AC1E0F"/>
    <w:rsid w:val="00AC33AA"/>
    <w:rsid w:val="00AC424A"/>
    <w:rsid w:val="00AC5C82"/>
    <w:rsid w:val="00AD159C"/>
    <w:rsid w:val="00AD3521"/>
    <w:rsid w:val="00AD35F3"/>
    <w:rsid w:val="00AD6D3A"/>
    <w:rsid w:val="00AD79DB"/>
    <w:rsid w:val="00AD7BF6"/>
    <w:rsid w:val="00AD7D5C"/>
    <w:rsid w:val="00AE0595"/>
    <w:rsid w:val="00AE145D"/>
    <w:rsid w:val="00AE1528"/>
    <w:rsid w:val="00AE1667"/>
    <w:rsid w:val="00AE303A"/>
    <w:rsid w:val="00AE3921"/>
    <w:rsid w:val="00AE4B5C"/>
    <w:rsid w:val="00AE59C5"/>
    <w:rsid w:val="00AF35D0"/>
    <w:rsid w:val="00AF3CCD"/>
    <w:rsid w:val="00AF3DB4"/>
    <w:rsid w:val="00B00393"/>
    <w:rsid w:val="00B00473"/>
    <w:rsid w:val="00B01371"/>
    <w:rsid w:val="00B03295"/>
    <w:rsid w:val="00B038F4"/>
    <w:rsid w:val="00B05189"/>
    <w:rsid w:val="00B05538"/>
    <w:rsid w:val="00B073CA"/>
    <w:rsid w:val="00B10125"/>
    <w:rsid w:val="00B11911"/>
    <w:rsid w:val="00B13582"/>
    <w:rsid w:val="00B13869"/>
    <w:rsid w:val="00B13F3A"/>
    <w:rsid w:val="00B172E8"/>
    <w:rsid w:val="00B1763E"/>
    <w:rsid w:val="00B238E3"/>
    <w:rsid w:val="00B24AD7"/>
    <w:rsid w:val="00B259D6"/>
    <w:rsid w:val="00B25B04"/>
    <w:rsid w:val="00B2648B"/>
    <w:rsid w:val="00B273D9"/>
    <w:rsid w:val="00B2799A"/>
    <w:rsid w:val="00B306D7"/>
    <w:rsid w:val="00B31206"/>
    <w:rsid w:val="00B31406"/>
    <w:rsid w:val="00B32184"/>
    <w:rsid w:val="00B32672"/>
    <w:rsid w:val="00B343BC"/>
    <w:rsid w:val="00B40028"/>
    <w:rsid w:val="00B40E75"/>
    <w:rsid w:val="00B452B3"/>
    <w:rsid w:val="00B45D83"/>
    <w:rsid w:val="00B45F1B"/>
    <w:rsid w:val="00B476CB"/>
    <w:rsid w:val="00B52F6F"/>
    <w:rsid w:val="00B531B2"/>
    <w:rsid w:val="00B53EFE"/>
    <w:rsid w:val="00B60638"/>
    <w:rsid w:val="00B612A1"/>
    <w:rsid w:val="00B6328D"/>
    <w:rsid w:val="00B64CD6"/>
    <w:rsid w:val="00B65A57"/>
    <w:rsid w:val="00B66BFD"/>
    <w:rsid w:val="00B67EFE"/>
    <w:rsid w:val="00B70E44"/>
    <w:rsid w:val="00B738FA"/>
    <w:rsid w:val="00B739C6"/>
    <w:rsid w:val="00B742F2"/>
    <w:rsid w:val="00B754E8"/>
    <w:rsid w:val="00B766BC"/>
    <w:rsid w:val="00B76C19"/>
    <w:rsid w:val="00B83098"/>
    <w:rsid w:val="00B83B6F"/>
    <w:rsid w:val="00B842C0"/>
    <w:rsid w:val="00B85A52"/>
    <w:rsid w:val="00B91FAA"/>
    <w:rsid w:val="00B93347"/>
    <w:rsid w:val="00B93EAE"/>
    <w:rsid w:val="00B94AD0"/>
    <w:rsid w:val="00B9639A"/>
    <w:rsid w:val="00BA245D"/>
    <w:rsid w:val="00BA3351"/>
    <w:rsid w:val="00BA3443"/>
    <w:rsid w:val="00BA57F2"/>
    <w:rsid w:val="00BA5DD3"/>
    <w:rsid w:val="00BA73D8"/>
    <w:rsid w:val="00BA7937"/>
    <w:rsid w:val="00BB3CA9"/>
    <w:rsid w:val="00BB4429"/>
    <w:rsid w:val="00BB6683"/>
    <w:rsid w:val="00BC048B"/>
    <w:rsid w:val="00BC1C44"/>
    <w:rsid w:val="00BC1D2A"/>
    <w:rsid w:val="00BC38DD"/>
    <w:rsid w:val="00BC4280"/>
    <w:rsid w:val="00BC7405"/>
    <w:rsid w:val="00BC7E08"/>
    <w:rsid w:val="00BD1F25"/>
    <w:rsid w:val="00BD7C3E"/>
    <w:rsid w:val="00BE0FB4"/>
    <w:rsid w:val="00BE1715"/>
    <w:rsid w:val="00BE1C10"/>
    <w:rsid w:val="00BE2E5D"/>
    <w:rsid w:val="00BF0AF6"/>
    <w:rsid w:val="00BF1D2E"/>
    <w:rsid w:val="00BF2966"/>
    <w:rsid w:val="00BF4211"/>
    <w:rsid w:val="00BF60F6"/>
    <w:rsid w:val="00BF7D1D"/>
    <w:rsid w:val="00C02923"/>
    <w:rsid w:val="00C064B0"/>
    <w:rsid w:val="00C0770E"/>
    <w:rsid w:val="00C107B4"/>
    <w:rsid w:val="00C10E7D"/>
    <w:rsid w:val="00C13461"/>
    <w:rsid w:val="00C14C1A"/>
    <w:rsid w:val="00C1520D"/>
    <w:rsid w:val="00C17E3A"/>
    <w:rsid w:val="00C21F12"/>
    <w:rsid w:val="00C237B3"/>
    <w:rsid w:val="00C23F07"/>
    <w:rsid w:val="00C249A0"/>
    <w:rsid w:val="00C2636B"/>
    <w:rsid w:val="00C276B3"/>
    <w:rsid w:val="00C32D0A"/>
    <w:rsid w:val="00C331CA"/>
    <w:rsid w:val="00C334EB"/>
    <w:rsid w:val="00C33679"/>
    <w:rsid w:val="00C3415D"/>
    <w:rsid w:val="00C344EF"/>
    <w:rsid w:val="00C36853"/>
    <w:rsid w:val="00C37433"/>
    <w:rsid w:val="00C4029F"/>
    <w:rsid w:val="00C40A3A"/>
    <w:rsid w:val="00C41E1D"/>
    <w:rsid w:val="00C42684"/>
    <w:rsid w:val="00C43ECE"/>
    <w:rsid w:val="00C475AD"/>
    <w:rsid w:val="00C4774A"/>
    <w:rsid w:val="00C5015E"/>
    <w:rsid w:val="00C50163"/>
    <w:rsid w:val="00C5082A"/>
    <w:rsid w:val="00C5093F"/>
    <w:rsid w:val="00C50F17"/>
    <w:rsid w:val="00C5296D"/>
    <w:rsid w:val="00C5414E"/>
    <w:rsid w:val="00C54CD6"/>
    <w:rsid w:val="00C55970"/>
    <w:rsid w:val="00C568D9"/>
    <w:rsid w:val="00C56C40"/>
    <w:rsid w:val="00C5703F"/>
    <w:rsid w:val="00C612D6"/>
    <w:rsid w:val="00C6282B"/>
    <w:rsid w:val="00C6530B"/>
    <w:rsid w:val="00C65A71"/>
    <w:rsid w:val="00C65CAA"/>
    <w:rsid w:val="00C67C1D"/>
    <w:rsid w:val="00C72691"/>
    <w:rsid w:val="00C72AC5"/>
    <w:rsid w:val="00C75340"/>
    <w:rsid w:val="00C8006B"/>
    <w:rsid w:val="00C80125"/>
    <w:rsid w:val="00C81506"/>
    <w:rsid w:val="00C8267C"/>
    <w:rsid w:val="00C83399"/>
    <w:rsid w:val="00C84619"/>
    <w:rsid w:val="00C85BD8"/>
    <w:rsid w:val="00C85EF5"/>
    <w:rsid w:val="00C86245"/>
    <w:rsid w:val="00C900A8"/>
    <w:rsid w:val="00C91EC8"/>
    <w:rsid w:val="00C944BE"/>
    <w:rsid w:val="00C97928"/>
    <w:rsid w:val="00CA021E"/>
    <w:rsid w:val="00CA0D93"/>
    <w:rsid w:val="00CA1682"/>
    <w:rsid w:val="00CA188A"/>
    <w:rsid w:val="00CA21E0"/>
    <w:rsid w:val="00CA337C"/>
    <w:rsid w:val="00CA37D8"/>
    <w:rsid w:val="00CA3951"/>
    <w:rsid w:val="00CA4CE9"/>
    <w:rsid w:val="00CB17A6"/>
    <w:rsid w:val="00CB3903"/>
    <w:rsid w:val="00CB42E4"/>
    <w:rsid w:val="00CB573C"/>
    <w:rsid w:val="00CB61D5"/>
    <w:rsid w:val="00CC0616"/>
    <w:rsid w:val="00CC06BA"/>
    <w:rsid w:val="00CC0FCF"/>
    <w:rsid w:val="00CC22F9"/>
    <w:rsid w:val="00CC3609"/>
    <w:rsid w:val="00CC36C9"/>
    <w:rsid w:val="00CC3A67"/>
    <w:rsid w:val="00CC744A"/>
    <w:rsid w:val="00CD0899"/>
    <w:rsid w:val="00CD0A42"/>
    <w:rsid w:val="00CD3A75"/>
    <w:rsid w:val="00CD4DDB"/>
    <w:rsid w:val="00CD5B70"/>
    <w:rsid w:val="00CD6828"/>
    <w:rsid w:val="00CD6BE0"/>
    <w:rsid w:val="00CD774A"/>
    <w:rsid w:val="00CE0479"/>
    <w:rsid w:val="00CE0A17"/>
    <w:rsid w:val="00CE0A64"/>
    <w:rsid w:val="00CE26CC"/>
    <w:rsid w:val="00CE29BF"/>
    <w:rsid w:val="00CE3E25"/>
    <w:rsid w:val="00CE3E9F"/>
    <w:rsid w:val="00CE57AA"/>
    <w:rsid w:val="00CE58D9"/>
    <w:rsid w:val="00CE5A92"/>
    <w:rsid w:val="00CE67C3"/>
    <w:rsid w:val="00CE688C"/>
    <w:rsid w:val="00CE78F8"/>
    <w:rsid w:val="00CF05E3"/>
    <w:rsid w:val="00CF2717"/>
    <w:rsid w:val="00CF2D10"/>
    <w:rsid w:val="00CF315C"/>
    <w:rsid w:val="00CF4A39"/>
    <w:rsid w:val="00CF5D93"/>
    <w:rsid w:val="00D003A9"/>
    <w:rsid w:val="00D005BD"/>
    <w:rsid w:val="00D012CF"/>
    <w:rsid w:val="00D01EA9"/>
    <w:rsid w:val="00D02402"/>
    <w:rsid w:val="00D02A6A"/>
    <w:rsid w:val="00D02D40"/>
    <w:rsid w:val="00D03184"/>
    <w:rsid w:val="00D03869"/>
    <w:rsid w:val="00D03B85"/>
    <w:rsid w:val="00D05269"/>
    <w:rsid w:val="00D05B2F"/>
    <w:rsid w:val="00D07276"/>
    <w:rsid w:val="00D0786E"/>
    <w:rsid w:val="00D07C35"/>
    <w:rsid w:val="00D1333C"/>
    <w:rsid w:val="00D1342D"/>
    <w:rsid w:val="00D13C63"/>
    <w:rsid w:val="00D146D8"/>
    <w:rsid w:val="00D16681"/>
    <w:rsid w:val="00D204B9"/>
    <w:rsid w:val="00D212E8"/>
    <w:rsid w:val="00D236CF"/>
    <w:rsid w:val="00D26C93"/>
    <w:rsid w:val="00D2705E"/>
    <w:rsid w:val="00D27EB0"/>
    <w:rsid w:val="00D306D5"/>
    <w:rsid w:val="00D308AE"/>
    <w:rsid w:val="00D317E8"/>
    <w:rsid w:val="00D329FD"/>
    <w:rsid w:val="00D331E9"/>
    <w:rsid w:val="00D33613"/>
    <w:rsid w:val="00D359C0"/>
    <w:rsid w:val="00D35B4F"/>
    <w:rsid w:val="00D37805"/>
    <w:rsid w:val="00D40DAA"/>
    <w:rsid w:val="00D42E8A"/>
    <w:rsid w:val="00D42FF7"/>
    <w:rsid w:val="00D4536C"/>
    <w:rsid w:val="00D4589D"/>
    <w:rsid w:val="00D45DAC"/>
    <w:rsid w:val="00D468BC"/>
    <w:rsid w:val="00D46FCC"/>
    <w:rsid w:val="00D50F7C"/>
    <w:rsid w:val="00D54410"/>
    <w:rsid w:val="00D5535B"/>
    <w:rsid w:val="00D55C14"/>
    <w:rsid w:val="00D61B52"/>
    <w:rsid w:val="00D641EE"/>
    <w:rsid w:val="00D64649"/>
    <w:rsid w:val="00D65336"/>
    <w:rsid w:val="00D6544A"/>
    <w:rsid w:val="00D662A3"/>
    <w:rsid w:val="00D66D29"/>
    <w:rsid w:val="00D71324"/>
    <w:rsid w:val="00D73C1E"/>
    <w:rsid w:val="00D80FF2"/>
    <w:rsid w:val="00D815E2"/>
    <w:rsid w:val="00D82469"/>
    <w:rsid w:val="00D85774"/>
    <w:rsid w:val="00D85F13"/>
    <w:rsid w:val="00D870AB"/>
    <w:rsid w:val="00D95B8E"/>
    <w:rsid w:val="00D9774C"/>
    <w:rsid w:val="00DA1B59"/>
    <w:rsid w:val="00DA3ED6"/>
    <w:rsid w:val="00DA4A33"/>
    <w:rsid w:val="00DA7241"/>
    <w:rsid w:val="00DA762C"/>
    <w:rsid w:val="00DB0814"/>
    <w:rsid w:val="00DB2C5C"/>
    <w:rsid w:val="00DB3611"/>
    <w:rsid w:val="00DB41AB"/>
    <w:rsid w:val="00DB7356"/>
    <w:rsid w:val="00DC00AD"/>
    <w:rsid w:val="00DC08CB"/>
    <w:rsid w:val="00DC1EC3"/>
    <w:rsid w:val="00DC2248"/>
    <w:rsid w:val="00DC2A4C"/>
    <w:rsid w:val="00DC3E05"/>
    <w:rsid w:val="00DC47DD"/>
    <w:rsid w:val="00DC7C6F"/>
    <w:rsid w:val="00DD31E7"/>
    <w:rsid w:val="00DD3884"/>
    <w:rsid w:val="00DD3907"/>
    <w:rsid w:val="00DD3CDA"/>
    <w:rsid w:val="00DE1B26"/>
    <w:rsid w:val="00DE398D"/>
    <w:rsid w:val="00DE4E88"/>
    <w:rsid w:val="00DE70D5"/>
    <w:rsid w:val="00DE7199"/>
    <w:rsid w:val="00DF4EED"/>
    <w:rsid w:val="00E00192"/>
    <w:rsid w:val="00E01E6E"/>
    <w:rsid w:val="00E04E4F"/>
    <w:rsid w:val="00E07972"/>
    <w:rsid w:val="00E10278"/>
    <w:rsid w:val="00E1468F"/>
    <w:rsid w:val="00E14C73"/>
    <w:rsid w:val="00E14D3B"/>
    <w:rsid w:val="00E23768"/>
    <w:rsid w:val="00E2421D"/>
    <w:rsid w:val="00E243C8"/>
    <w:rsid w:val="00E253F6"/>
    <w:rsid w:val="00E25445"/>
    <w:rsid w:val="00E2609C"/>
    <w:rsid w:val="00E27037"/>
    <w:rsid w:val="00E272AA"/>
    <w:rsid w:val="00E27794"/>
    <w:rsid w:val="00E27980"/>
    <w:rsid w:val="00E27B8C"/>
    <w:rsid w:val="00E3029D"/>
    <w:rsid w:val="00E30675"/>
    <w:rsid w:val="00E32B34"/>
    <w:rsid w:val="00E3369F"/>
    <w:rsid w:val="00E336FB"/>
    <w:rsid w:val="00E37171"/>
    <w:rsid w:val="00E373F1"/>
    <w:rsid w:val="00E37587"/>
    <w:rsid w:val="00E431B6"/>
    <w:rsid w:val="00E439F0"/>
    <w:rsid w:val="00E461E9"/>
    <w:rsid w:val="00E4630C"/>
    <w:rsid w:val="00E47A36"/>
    <w:rsid w:val="00E51EAD"/>
    <w:rsid w:val="00E53AA6"/>
    <w:rsid w:val="00E53E77"/>
    <w:rsid w:val="00E549CD"/>
    <w:rsid w:val="00E64E71"/>
    <w:rsid w:val="00E66966"/>
    <w:rsid w:val="00E66BEC"/>
    <w:rsid w:val="00E67E08"/>
    <w:rsid w:val="00E71D15"/>
    <w:rsid w:val="00E72880"/>
    <w:rsid w:val="00E737B5"/>
    <w:rsid w:val="00E8238C"/>
    <w:rsid w:val="00E83458"/>
    <w:rsid w:val="00E8465F"/>
    <w:rsid w:val="00E8614B"/>
    <w:rsid w:val="00E93FF9"/>
    <w:rsid w:val="00E94A71"/>
    <w:rsid w:val="00E95843"/>
    <w:rsid w:val="00E97337"/>
    <w:rsid w:val="00E97361"/>
    <w:rsid w:val="00E979A6"/>
    <w:rsid w:val="00EA106D"/>
    <w:rsid w:val="00EA39AA"/>
    <w:rsid w:val="00EA5D40"/>
    <w:rsid w:val="00EB0619"/>
    <w:rsid w:val="00EB07C4"/>
    <w:rsid w:val="00EB0E02"/>
    <w:rsid w:val="00EB0FF7"/>
    <w:rsid w:val="00EB3408"/>
    <w:rsid w:val="00EB4D57"/>
    <w:rsid w:val="00EB5717"/>
    <w:rsid w:val="00EB5865"/>
    <w:rsid w:val="00EB61BC"/>
    <w:rsid w:val="00EB655D"/>
    <w:rsid w:val="00EB7D0D"/>
    <w:rsid w:val="00EC143F"/>
    <w:rsid w:val="00EC2754"/>
    <w:rsid w:val="00EC3E7F"/>
    <w:rsid w:val="00EC6B10"/>
    <w:rsid w:val="00EC7538"/>
    <w:rsid w:val="00EC7BFB"/>
    <w:rsid w:val="00ED013A"/>
    <w:rsid w:val="00ED0DFA"/>
    <w:rsid w:val="00ED118A"/>
    <w:rsid w:val="00ED3ACD"/>
    <w:rsid w:val="00ED4A36"/>
    <w:rsid w:val="00ED6F61"/>
    <w:rsid w:val="00ED7957"/>
    <w:rsid w:val="00EE0E74"/>
    <w:rsid w:val="00EE329B"/>
    <w:rsid w:val="00EE3A6D"/>
    <w:rsid w:val="00EE3E7D"/>
    <w:rsid w:val="00EF0509"/>
    <w:rsid w:val="00EF0DAB"/>
    <w:rsid w:val="00EF1917"/>
    <w:rsid w:val="00EF2A45"/>
    <w:rsid w:val="00EF32E6"/>
    <w:rsid w:val="00EF621F"/>
    <w:rsid w:val="00EF7767"/>
    <w:rsid w:val="00F039F1"/>
    <w:rsid w:val="00F0689B"/>
    <w:rsid w:val="00F111B1"/>
    <w:rsid w:val="00F139EC"/>
    <w:rsid w:val="00F1568F"/>
    <w:rsid w:val="00F17ADE"/>
    <w:rsid w:val="00F2199C"/>
    <w:rsid w:val="00F23617"/>
    <w:rsid w:val="00F23654"/>
    <w:rsid w:val="00F26ED9"/>
    <w:rsid w:val="00F304B3"/>
    <w:rsid w:val="00F33CFB"/>
    <w:rsid w:val="00F35A46"/>
    <w:rsid w:val="00F361AA"/>
    <w:rsid w:val="00F37CB4"/>
    <w:rsid w:val="00F403B6"/>
    <w:rsid w:val="00F40B3F"/>
    <w:rsid w:val="00F40DF2"/>
    <w:rsid w:val="00F423B4"/>
    <w:rsid w:val="00F4264B"/>
    <w:rsid w:val="00F42C63"/>
    <w:rsid w:val="00F42FD3"/>
    <w:rsid w:val="00F4376C"/>
    <w:rsid w:val="00F43C4E"/>
    <w:rsid w:val="00F466F5"/>
    <w:rsid w:val="00F47573"/>
    <w:rsid w:val="00F57CFF"/>
    <w:rsid w:val="00F607A6"/>
    <w:rsid w:val="00F6411E"/>
    <w:rsid w:val="00F65ACA"/>
    <w:rsid w:val="00F65D64"/>
    <w:rsid w:val="00F6635F"/>
    <w:rsid w:val="00F66E75"/>
    <w:rsid w:val="00F7185C"/>
    <w:rsid w:val="00F72E00"/>
    <w:rsid w:val="00F72E79"/>
    <w:rsid w:val="00F72E9D"/>
    <w:rsid w:val="00F73F35"/>
    <w:rsid w:val="00F73FDD"/>
    <w:rsid w:val="00F7504E"/>
    <w:rsid w:val="00F75DC8"/>
    <w:rsid w:val="00F81B53"/>
    <w:rsid w:val="00F827CC"/>
    <w:rsid w:val="00F82935"/>
    <w:rsid w:val="00F833E0"/>
    <w:rsid w:val="00F83F8A"/>
    <w:rsid w:val="00F85F5F"/>
    <w:rsid w:val="00F865E5"/>
    <w:rsid w:val="00F87889"/>
    <w:rsid w:val="00F90289"/>
    <w:rsid w:val="00F92B61"/>
    <w:rsid w:val="00F95AA7"/>
    <w:rsid w:val="00F97BE8"/>
    <w:rsid w:val="00FA0C8C"/>
    <w:rsid w:val="00FA37AC"/>
    <w:rsid w:val="00FA3F0B"/>
    <w:rsid w:val="00FA56E8"/>
    <w:rsid w:val="00FA664D"/>
    <w:rsid w:val="00FB0FAE"/>
    <w:rsid w:val="00FB25EB"/>
    <w:rsid w:val="00FB2FC7"/>
    <w:rsid w:val="00FB3D92"/>
    <w:rsid w:val="00FB3F7E"/>
    <w:rsid w:val="00FB4E2B"/>
    <w:rsid w:val="00FB5123"/>
    <w:rsid w:val="00FB5259"/>
    <w:rsid w:val="00FB566E"/>
    <w:rsid w:val="00FB6E9C"/>
    <w:rsid w:val="00FB6FD6"/>
    <w:rsid w:val="00FB7494"/>
    <w:rsid w:val="00FC63B8"/>
    <w:rsid w:val="00FC78A8"/>
    <w:rsid w:val="00FC78F8"/>
    <w:rsid w:val="00FD050C"/>
    <w:rsid w:val="00FD3AB8"/>
    <w:rsid w:val="00FD3AF7"/>
    <w:rsid w:val="00FD4253"/>
    <w:rsid w:val="00FD4E0F"/>
    <w:rsid w:val="00FD4EF5"/>
    <w:rsid w:val="00FD68C2"/>
    <w:rsid w:val="00FE031B"/>
    <w:rsid w:val="00FE07F3"/>
    <w:rsid w:val="00FE3142"/>
    <w:rsid w:val="00FE40ED"/>
    <w:rsid w:val="00FE68DC"/>
    <w:rsid w:val="00FE7573"/>
    <w:rsid w:val="00FE7E01"/>
    <w:rsid w:val="00FF08FD"/>
    <w:rsid w:val="00FF19D9"/>
    <w:rsid w:val="00FF27C7"/>
    <w:rsid w:val="00FF30F0"/>
    <w:rsid w:val="00FF3271"/>
    <w:rsid w:val="00FF4E49"/>
    <w:rsid w:val="00FF5336"/>
    <w:rsid w:val="00FF7C5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77505"/>
    <o:shapelayout v:ext="edit">
      <o:idmap v:ext="edit" data="1"/>
    </o:shapelayout>
  </w:shapeDefaults>
  <w:decimalSymbol w:val=","/>
  <w:listSeparator w:val=";"/>
  <w14:docId w14:val="4963415B"/>
  <w15:docId w15:val="{2CC68AFB-9462-44DF-B143-182CDB427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7E4C4C"/>
    <w:pPr>
      <w:jc w:val="both"/>
    </w:pPr>
  </w:style>
  <w:style w:type="paragraph" w:styleId="Nadpis1">
    <w:name w:val="heading 1"/>
    <w:basedOn w:val="Normln"/>
    <w:next w:val="Normln"/>
    <w:qFormat/>
    <w:rsid w:val="00D0786E"/>
    <w:pPr>
      <w:keepNext/>
      <w:numPr>
        <w:numId w:val="3"/>
      </w:numPr>
      <w:spacing w:before="240" w:after="240"/>
      <w:outlineLvl w:val="0"/>
    </w:pPr>
    <w:rPr>
      <w:b/>
      <w:bCs/>
      <w:caps/>
      <w:sz w:val="26"/>
    </w:rPr>
  </w:style>
  <w:style w:type="paragraph" w:styleId="Nadpis2">
    <w:name w:val="heading 2"/>
    <w:basedOn w:val="Normln"/>
    <w:next w:val="Normln"/>
    <w:qFormat/>
    <w:rsid w:val="00BA3443"/>
    <w:pPr>
      <w:keepNext/>
      <w:numPr>
        <w:ilvl w:val="1"/>
        <w:numId w:val="3"/>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link w:val="Nadpis3Char"/>
    <w:qFormat/>
    <w:rsid w:val="009C613E"/>
    <w:pPr>
      <w:keepNext/>
      <w:numPr>
        <w:ilvl w:val="2"/>
        <w:numId w:val="3"/>
      </w:numPr>
      <w:spacing w:before="200" w:after="200" w:line="288" w:lineRule="auto"/>
      <w:outlineLvl w:val="2"/>
    </w:pPr>
    <w:rPr>
      <w:rFonts w:cs="Arial"/>
      <w:b/>
      <w:bCs/>
      <w:caps/>
      <w:szCs w:val="26"/>
    </w:rPr>
  </w:style>
  <w:style w:type="paragraph" w:styleId="Nadpis4">
    <w:name w:val="heading 4"/>
    <w:basedOn w:val="Normln"/>
    <w:next w:val="Normln"/>
    <w:link w:val="Nadpis4Char"/>
    <w:qFormat/>
    <w:rsid w:val="009C613E"/>
    <w:pPr>
      <w:keepNext/>
      <w:numPr>
        <w:ilvl w:val="3"/>
        <w:numId w:val="3"/>
      </w:numPr>
      <w:spacing w:before="200" w:after="200" w:line="288" w:lineRule="auto"/>
      <w:outlineLvl w:val="3"/>
    </w:pPr>
    <w:rPr>
      <w:b/>
      <w:bCs/>
      <w:caps/>
      <w:szCs w:val="28"/>
    </w:rPr>
  </w:style>
  <w:style w:type="paragraph" w:styleId="Nadpis5">
    <w:name w:val="heading 5"/>
    <w:basedOn w:val="Normln"/>
    <w:next w:val="Normln"/>
    <w:qFormat/>
    <w:rsid w:val="00CE29BF"/>
    <w:pPr>
      <w:keepNext/>
      <w:numPr>
        <w:ilvl w:val="4"/>
        <w:numId w:val="3"/>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3"/>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3"/>
      </w:numPr>
      <w:tabs>
        <w:tab w:val="left" w:pos="1287"/>
      </w:tabs>
      <w:spacing w:before="60" w:after="60" w:line="288" w:lineRule="auto"/>
      <w:ind w:left="1298" w:hanging="1298"/>
      <w:outlineLvl w:val="6"/>
    </w:pPr>
    <w:rPr>
      <w:b/>
      <w:bCs/>
    </w:rPr>
  </w:style>
  <w:style w:type="paragraph" w:styleId="Nadpis8">
    <w:name w:val="heading 8"/>
    <w:basedOn w:val="Normln"/>
    <w:next w:val="Normln"/>
    <w:qFormat/>
    <w:rsid w:val="009C691C"/>
    <w:pPr>
      <w:keepNext/>
      <w:numPr>
        <w:ilvl w:val="7"/>
        <w:numId w:val="3"/>
      </w:numPr>
      <w:tabs>
        <w:tab w:val="left" w:pos="1429"/>
      </w:tabs>
      <w:spacing w:line="288" w:lineRule="auto"/>
      <w:outlineLvl w:val="7"/>
    </w:pPr>
    <w:rPr>
      <w:b/>
      <w:bCs/>
    </w:rPr>
  </w:style>
  <w:style w:type="paragraph" w:styleId="Nadpis9">
    <w:name w:val="heading 9"/>
    <w:basedOn w:val="Normln"/>
    <w:next w:val="Normln"/>
    <w:qFormat/>
    <w:rsid w:val="009C691C"/>
    <w:pPr>
      <w:keepNext/>
      <w:numPr>
        <w:ilvl w:val="8"/>
        <w:numId w:val="3"/>
      </w:numPr>
      <w:tabs>
        <w:tab w:val="left" w:pos="1571"/>
      </w:tabs>
      <w:spacing w:line="288" w:lineRule="auto"/>
      <w:ind w:left="1582" w:hanging="1582"/>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C8267C"/>
    <w:pPr>
      <w:tabs>
        <w:tab w:val="left" w:pos="851"/>
        <w:tab w:val="right" w:pos="9639"/>
      </w:tabs>
      <w:spacing w:before="240"/>
      <w:ind w:left="1276" w:right="425" w:hanging="1276"/>
      <w:outlineLvl w:val="0"/>
    </w:pPr>
    <w:rPr>
      <w:b/>
      <w:caps/>
      <w:noProof/>
    </w:rPr>
  </w:style>
  <w:style w:type="paragraph" w:styleId="Obsah2">
    <w:name w:val="toc 2"/>
    <w:basedOn w:val="Normln"/>
    <w:next w:val="Normln"/>
    <w:autoRedefine/>
    <w:uiPriority w:val="39"/>
    <w:qFormat/>
    <w:rsid w:val="00EB07C4"/>
    <w:pPr>
      <w:tabs>
        <w:tab w:val="left" w:pos="851"/>
        <w:tab w:val="right" w:leader="dot" w:pos="9639"/>
      </w:tabs>
      <w:ind w:left="851" w:right="397" w:hanging="851"/>
    </w:pPr>
  </w:style>
  <w:style w:type="paragraph" w:styleId="Obsah3">
    <w:name w:val="toc 3"/>
    <w:basedOn w:val="Normln"/>
    <w:next w:val="Normln"/>
    <w:autoRedefine/>
    <w:uiPriority w:val="39"/>
    <w:qFormat/>
    <w:rsid w:val="00C8267C"/>
    <w:pPr>
      <w:tabs>
        <w:tab w:val="left" w:pos="851"/>
        <w:tab w:val="right" w:leader="dot" w:pos="8080"/>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2"/>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rsid w:val="00033F1B"/>
    <w:pPr>
      <w:ind w:left="340"/>
    </w:pPr>
  </w:style>
  <w:style w:type="paragraph" w:styleId="Zkladntextodsazen2">
    <w:name w:val="Body Text Indent 2"/>
    <w:basedOn w:val="Normln"/>
    <w:link w:val="Zkladntextodsazen2Char"/>
    <w:uiPriority w:val="99"/>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rsid w:val="00207A11"/>
    <w:pPr>
      <w:tabs>
        <w:tab w:val="center" w:pos="4536"/>
        <w:tab w:val="right" w:pos="9072"/>
      </w:tabs>
    </w:pPr>
  </w:style>
  <w:style w:type="character" w:customStyle="1" w:styleId="ZhlavChar">
    <w:name w:val="Záhlaví Char"/>
    <w:basedOn w:val="Standardnpsmoodstavce"/>
    <w:link w:val="Zhlav"/>
    <w:rsid w:val="00137D5F"/>
    <w:rPr>
      <w:rFonts w:ascii="Arial" w:hAnsi="Arial"/>
    </w:rPr>
  </w:style>
  <w:style w:type="paragraph" w:styleId="Zpat">
    <w:name w:val="footer"/>
    <w:basedOn w:val="Normln"/>
    <w:link w:val="ZpatChar"/>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9C3A9C"/>
    <w:pPr>
      <w:ind w:left="720"/>
      <w:contextualSpacing/>
    </w:pPr>
  </w:style>
  <w:style w:type="paragraph" w:styleId="Podnadpis">
    <w:name w:val="Subtitle"/>
    <w:basedOn w:val="Normln"/>
    <w:link w:val="PodnadpisChar"/>
    <w:qFormat/>
    <w:rsid w:val="006B0EAD"/>
    <w:pPr>
      <w:pBdr>
        <w:top w:val="single" w:sz="6" w:space="1" w:color="auto"/>
        <w:left w:val="single" w:sz="6" w:space="4" w:color="auto"/>
        <w:bottom w:val="single" w:sz="6" w:space="1" w:color="auto"/>
        <w:right w:val="single" w:sz="6" w:space="4" w:color="auto"/>
      </w:pBdr>
      <w:jc w:val="center"/>
    </w:pPr>
    <w:rPr>
      <w:rFonts w:ascii="Arial Black" w:hAnsi="Arial Black"/>
      <w:b/>
      <w:caps/>
      <w:sz w:val="32"/>
      <w:lang w:val="sk-SK"/>
    </w:rPr>
  </w:style>
  <w:style w:type="character" w:customStyle="1" w:styleId="PodnadpisChar">
    <w:name w:val="Podnadpis Char"/>
    <w:basedOn w:val="Standardnpsmoodstavce"/>
    <w:link w:val="Podnadpis"/>
    <w:rsid w:val="006B0EAD"/>
    <w:rPr>
      <w:rFonts w:ascii="Arial Black" w:hAnsi="Arial Black"/>
      <w:b/>
      <w:caps/>
      <w:sz w:val="32"/>
      <w:lang w:val="sk-SK"/>
    </w:rPr>
  </w:style>
  <w:style w:type="paragraph" w:customStyle="1" w:styleId="strany">
    <w:name w:val="strany"/>
    <w:basedOn w:val="Normln"/>
    <w:rsid w:val="00715A9D"/>
    <w:pPr>
      <w:tabs>
        <w:tab w:val="left" w:pos="2836"/>
        <w:tab w:val="left" w:pos="6237"/>
        <w:tab w:val="right" w:pos="9639"/>
      </w:tabs>
      <w:spacing w:after="120"/>
      <w:jc w:val="left"/>
    </w:pPr>
  </w:style>
  <w:style w:type="paragraph" w:customStyle="1" w:styleId="normalnisodrazkou">
    <w:name w:val="normalni s odrazkou"/>
    <w:basedOn w:val="Normln"/>
    <w:autoRedefine/>
    <w:rsid w:val="00EB07C4"/>
    <w:pPr>
      <w:numPr>
        <w:numId w:val="4"/>
      </w:numPr>
      <w:tabs>
        <w:tab w:val="left" w:pos="567"/>
      </w:tabs>
      <w:overflowPunct w:val="0"/>
      <w:autoSpaceDE w:val="0"/>
      <w:autoSpaceDN w:val="0"/>
      <w:adjustRightInd w:val="0"/>
      <w:ind w:right="567"/>
      <w:textAlignment w:val="baseline"/>
    </w:pPr>
    <w:rPr>
      <w:rFonts w:cs="Arial"/>
      <w:iCs/>
      <w:color w:val="000000"/>
      <w:sz w:val="22"/>
    </w:rPr>
  </w:style>
  <w:style w:type="paragraph" w:customStyle="1" w:styleId="Default">
    <w:name w:val="Default"/>
    <w:rsid w:val="00EB07C4"/>
    <w:pPr>
      <w:autoSpaceDE w:val="0"/>
      <w:autoSpaceDN w:val="0"/>
      <w:adjustRightInd w:val="0"/>
    </w:pPr>
    <w:rPr>
      <w:rFonts w:ascii="Verdana" w:hAnsi="Verdana"/>
      <w:color w:val="000000"/>
      <w:sz w:val="24"/>
      <w:szCs w:val="24"/>
    </w:rPr>
  </w:style>
  <w:style w:type="paragraph" w:customStyle="1" w:styleId="Text">
    <w:name w:val="Text"/>
    <w:basedOn w:val="Normln"/>
    <w:rsid w:val="00EB07C4"/>
    <w:pPr>
      <w:spacing w:before="120"/>
      <w:ind w:firstLine="340"/>
    </w:pPr>
    <w:rPr>
      <w:rFonts w:cs="Arial"/>
      <w:sz w:val="24"/>
      <w:szCs w:val="24"/>
    </w:rPr>
  </w:style>
  <w:style w:type="paragraph" w:customStyle="1" w:styleId="doba">
    <w:name w:val="doba"/>
    <w:basedOn w:val="Normln"/>
    <w:rsid w:val="00EB07C4"/>
    <w:pPr>
      <w:tabs>
        <w:tab w:val="left" w:pos="284"/>
        <w:tab w:val="left" w:pos="567"/>
        <w:tab w:val="left" w:pos="851"/>
        <w:tab w:val="left" w:pos="1134"/>
        <w:tab w:val="right" w:leader="dot" w:pos="9639"/>
      </w:tabs>
      <w:spacing w:after="60"/>
    </w:pPr>
  </w:style>
  <w:style w:type="paragraph" w:styleId="Textpoznpodarou">
    <w:name w:val="footnote text"/>
    <w:basedOn w:val="Normln"/>
    <w:link w:val="TextpoznpodarouChar"/>
    <w:uiPriority w:val="99"/>
    <w:semiHidden/>
    <w:unhideWhenUsed/>
    <w:rsid w:val="00EB07C4"/>
  </w:style>
  <w:style w:type="character" w:customStyle="1" w:styleId="TextpoznpodarouChar">
    <w:name w:val="Text pozn. pod čarou Char"/>
    <w:basedOn w:val="Standardnpsmoodstavce"/>
    <w:link w:val="Textpoznpodarou"/>
    <w:uiPriority w:val="99"/>
    <w:semiHidden/>
    <w:rsid w:val="00EB07C4"/>
  </w:style>
  <w:style w:type="character" w:styleId="Znakapoznpodarou">
    <w:name w:val="footnote reference"/>
    <w:basedOn w:val="Standardnpsmoodstavce"/>
    <w:uiPriority w:val="99"/>
    <w:semiHidden/>
    <w:unhideWhenUsed/>
    <w:rsid w:val="00EB07C4"/>
    <w:rPr>
      <w:vertAlign w:val="superscript"/>
    </w:rPr>
  </w:style>
  <w:style w:type="paragraph" w:styleId="Titulek">
    <w:name w:val="caption"/>
    <w:basedOn w:val="Normln"/>
    <w:next w:val="Normln"/>
    <w:qFormat/>
    <w:rsid w:val="00EB07C4"/>
    <w:pPr>
      <w:numPr>
        <w:numId w:val="5"/>
      </w:numPr>
      <w:ind w:left="360" w:hanging="360"/>
      <w:jc w:val="left"/>
    </w:pPr>
    <w:rPr>
      <w:rFonts w:ascii="Times New Roman" w:hAnsi="Times New Roman"/>
      <w:b/>
      <w:sz w:val="22"/>
    </w:rPr>
  </w:style>
  <w:style w:type="paragraph" w:styleId="Zkladntext3">
    <w:name w:val="Body Text 3"/>
    <w:basedOn w:val="Normln"/>
    <w:link w:val="Zkladntext3Char"/>
    <w:uiPriority w:val="99"/>
    <w:unhideWhenUsed/>
    <w:rsid w:val="00EB07C4"/>
    <w:pPr>
      <w:spacing w:after="120"/>
    </w:pPr>
    <w:rPr>
      <w:sz w:val="16"/>
      <w:szCs w:val="16"/>
    </w:rPr>
  </w:style>
  <w:style w:type="character" w:customStyle="1" w:styleId="Zkladntext3Char">
    <w:name w:val="Základní text 3 Char"/>
    <w:basedOn w:val="Standardnpsmoodstavce"/>
    <w:link w:val="Zkladntext3"/>
    <w:uiPriority w:val="99"/>
    <w:rsid w:val="00EB07C4"/>
    <w:rPr>
      <w:sz w:val="16"/>
      <w:szCs w:val="16"/>
    </w:rPr>
  </w:style>
  <w:style w:type="paragraph" w:customStyle="1" w:styleId="Styl1">
    <w:name w:val="Styl1"/>
    <w:basedOn w:val="Normln"/>
    <w:rsid w:val="00EB07C4"/>
    <w:pPr>
      <w:overflowPunct w:val="0"/>
      <w:autoSpaceDE w:val="0"/>
      <w:autoSpaceDN w:val="0"/>
      <w:adjustRightInd w:val="0"/>
      <w:textAlignment w:val="baseline"/>
    </w:pPr>
  </w:style>
  <w:style w:type="paragraph" w:styleId="Textvysvtlivek">
    <w:name w:val="endnote text"/>
    <w:basedOn w:val="Normln"/>
    <w:link w:val="TextvysvtlivekChar"/>
    <w:semiHidden/>
    <w:rsid w:val="00EB07C4"/>
    <w:rPr>
      <w:rFonts w:ascii="Times New Roman" w:hAnsi="Times New Roman"/>
    </w:rPr>
  </w:style>
  <w:style w:type="character" w:customStyle="1" w:styleId="TextvysvtlivekChar">
    <w:name w:val="Text vysvětlivek Char"/>
    <w:basedOn w:val="Standardnpsmoodstavce"/>
    <w:link w:val="Textvysvtlivek"/>
    <w:semiHidden/>
    <w:rsid w:val="00EB07C4"/>
    <w:rPr>
      <w:rFonts w:ascii="Times New Roman" w:hAnsi="Times New Roman"/>
    </w:rPr>
  </w:style>
  <w:style w:type="character" w:styleId="Odkaznavysvtlivky">
    <w:name w:val="endnote reference"/>
    <w:basedOn w:val="Standardnpsmoodstavce"/>
    <w:semiHidden/>
    <w:rsid w:val="00EB07C4"/>
    <w:rPr>
      <w:vertAlign w:val="superscript"/>
    </w:rPr>
  </w:style>
  <w:style w:type="paragraph" w:customStyle="1" w:styleId="Textbodu">
    <w:name w:val="Text bodu"/>
    <w:basedOn w:val="Normln"/>
    <w:rsid w:val="00EB07C4"/>
    <w:pPr>
      <w:tabs>
        <w:tab w:val="num" w:pos="1145"/>
      </w:tabs>
      <w:ind w:left="1145" w:hanging="425"/>
      <w:outlineLvl w:val="8"/>
    </w:pPr>
    <w:rPr>
      <w:rFonts w:ascii="Times New Roman" w:hAnsi="Times New Roman"/>
      <w:sz w:val="24"/>
    </w:rPr>
  </w:style>
  <w:style w:type="paragraph" w:customStyle="1" w:styleId="mypinfoa">
    <w:name w:val="mypinfoa"/>
    <w:basedOn w:val="Normln"/>
    <w:rsid w:val="00EB07C4"/>
    <w:pPr>
      <w:spacing w:before="100" w:beforeAutospacing="1" w:after="100" w:afterAutospacing="1"/>
      <w:jc w:val="left"/>
    </w:pPr>
    <w:rPr>
      <w:rFonts w:ascii="Times New Roman" w:hAnsi="Times New Roman"/>
      <w:sz w:val="24"/>
      <w:szCs w:val="24"/>
    </w:rPr>
  </w:style>
  <w:style w:type="character" w:styleId="Sledovanodkaz">
    <w:name w:val="FollowedHyperlink"/>
    <w:basedOn w:val="Standardnpsmoodstavce"/>
    <w:uiPriority w:val="99"/>
    <w:semiHidden/>
    <w:unhideWhenUsed/>
    <w:rsid w:val="00EB07C4"/>
    <w:rPr>
      <w:color w:val="800080"/>
      <w:u w:val="single"/>
    </w:rPr>
  </w:style>
  <w:style w:type="character" w:customStyle="1" w:styleId="Zkladntextodsazen2Char">
    <w:name w:val="Základní text odsazený 2 Char"/>
    <w:basedOn w:val="Standardnpsmoodstavce"/>
    <w:link w:val="Zkladntextodsazen2"/>
    <w:uiPriority w:val="99"/>
    <w:rsid w:val="00EB07C4"/>
  </w:style>
  <w:style w:type="paragraph" w:customStyle="1" w:styleId="mypinfo">
    <w:name w:val="mypinfo"/>
    <w:basedOn w:val="Normln"/>
    <w:rsid w:val="00EB07C4"/>
    <w:pPr>
      <w:spacing w:before="100" w:beforeAutospacing="1" w:after="100" w:afterAutospacing="1"/>
      <w:jc w:val="left"/>
    </w:pPr>
    <w:rPr>
      <w:rFonts w:ascii="Times New Roman" w:hAnsi="Times New Roman"/>
      <w:sz w:val="24"/>
      <w:szCs w:val="24"/>
    </w:rPr>
  </w:style>
  <w:style w:type="paragraph" w:customStyle="1" w:styleId="Bntext">
    <w:name w:val="Běžný text"/>
    <w:basedOn w:val="Normln"/>
    <w:link w:val="BntextChar"/>
    <w:rsid w:val="00AE1528"/>
    <w:pPr>
      <w:widowControl w:val="0"/>
      <w:spacing w:before="60" w:after="60"/>
    </w:pPr>
    <w:rPr>
      <w:szCs w:val="24"/>
    </w:rPr>
  </w:style>
  <w:style w:type="paragraph" w:customStyle="1" w:styleId="HDPOdstavec">
    <w:name w:val="HDP_Odstavec"/>
    <w:basedOn w:val="Normln"/>
    <w:link w:val="HDPOdstavecChar"/>
    <w:qFormat/>
    <w:rsid w:val="009F37F7"/>
    <w:pPr>
      <w:spacing w:before="60" w:after="60"/>
      <w:ind w:firstLine="340"/>
    </w:pPr>
  </w:style>
  <w:style w:type="character" w:customStyle="1" w:styleId="HDPOdstavecChar">
    <w:name w:val="HDP_Odstavec Char"/>
    <w:basedOn w:val="Standardnpsmoodstavce"/>
    <w:link w:val="HDPOdstavec"/>
    <w:rsid w:val="009F37F7"/>
  </w:style>
  <w:style w:type="character" w:customStyle="1" w:styleId="BntextChar">
    <w:name w:val="Běžný text Char"/>
    <w:link w:val="Bntext"/>
    <w:rsid w:val="00FC78A8"/>
    <w:rPr>
      <w:szCs w:val="24"/>
    </w:rPr>
  </w:style>
  <w:style w:type="paragraph" w:styleId="Prosttext">
    <w:name w:val="Plain Text"/>
    <w:basedOn w:val="Normln"/>
    <w:link w:val="ProsttextChar"/>
    <w:uiPriority w:val="99"/>
    <w:unhideWhenUsed/>
    <w:rsid w:val="004B05FA"/>
    <w:pPr>
      <w:jc w:val="left"/>
    </w:pPr>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rsid w:val="004B05FA"/>
    <w:rPr>
      <w:rFonts w:ascii="Calibri" w:eastAsiaTheme="minorHAnsi" w:hAnsi="Calibri" w:cstheme="minorBidi"/>
      <w:sz w:val="22"/>
      <w:szCs w:val="21"/>
      <w:lang w:eastAsia="en-US"/>
    </w:rPr>
  </w:style>
  <w:style w:type="paragraph" w:customStyle="1" w:styleId="msonormal0">
    <w:name w:val="msonormal"/>
    <w:basedOn w:val="Normln"/>
    <w:rsid w:val="006A1C2C"/>
    <w:pPr>
      <w:spacing w:before="100" w:beforeAutospacing="1" w:after="100" w:afterAutospacing="1"/>
      <w:jc w:val="left"/>
    </w:pPr>
    <w:rPr>
      <w:rFonts w:ascii="Times New Roman" w:hAnsi="Times New Roman"/>
      <w:sz w:val="24"/>
      <w:szCs w:val="24"/>
    </w:rPr>
  </w:style>
  <w:style w:type="paragraph" w:customStyle="1" w:styleId="font5">
    <w:name w:val="font5"/>
    <w:basedOn w:val="Normln"/>
    <w:rsid w:val="006A1C2C"/>
    <w:pPr>
      <w:spacing w:before="100" w:beforeAutospacing="1" w:after="100" w:afterAutospacing="1"/>
      <w:jc w:val="left"/>
    </w:pPr>
    <w:rPr>
      <w:rFonts w:ascii="Calibri" w:hAnsi="Calibri" w:cs="Calibri"/>
      <w:color w:val="000000"/>
    </w:rPr>
  </w:style>
  <w:style w:type="paragraph" w:customStyle="1" w:styleId="font6">
    <w:name w:val="font6"/>
    <w:basedOn w:val="Normln"/>
    <w:rsid w:val="006A1C2C"/>
    <w:pPr>
      <w:spacing w:before="100" w:beforeAutospacing="1" w:after="100" w:afterAutospacing="1"/>
      <w:jc w:val="left"/>
    </w:pPr>
    <w:rPr>
      <w:rFonts w:ascii="Calibri" w:hAnsi="Calibri" w:cs="Calibri"/>
      <w:color w:val="000000"/>
    </w:rPr>
  </w:style>
  <w:style w:type="paragraph" w:customStyle="1" w:styleId="xl65">
    <w:name w:val="xl65"/>
    <w:basedOn w:val="Normln"/>
    <w:rsid w:val="006A1C2C"/>
    <w:pPr>
      <w:spacing w:before="100" w:beforeAutospacing="1" w:after="100" w:afterAutospacing="1"/>
      <w:jc w:val="left"/>
      <w:textAlignment w:val="center"/>
    </w:pPr>
    <w:rPr>
      <w:rFonts w:ascii="Calibri" w:hAnsi="Calibri" w:cs="Calibri"/>
      <w:b/>
      <w:bCs/>
      <w:sz w:val="30"/>
      <w:szCs w:val="30"/>
    </w:rPr>
  </w:style>
  <w:style w:type="paragraph" w:customStyle="1" w:styleId="xl66">
    <w:name w:val="xl66"/>
    <w:basedOn w:val="Normln"/>
    <w:rsid w:val="006A1C2C"/>
    <w:pPr>
      <w:spacing w:before="100" w:beforeAutospacing="1" w:after="100" w:afterAutospacing="1"/>
      <w:jc w:val="left"/>
      <w:textAlignment w:val="center"/>
    </w:pPr>
    <w:rPr>
      <w:rFonts w:ascii="Calibri" w:hAnsi="Calibri" w:cs="Calibri"/>
      <w:b/>
      <w:bCs/>
    </w:rPr>
  </w:style>
  <w:style w:type="paragraph" w:customStyle="1" w:styleId="xl67">
    <w:name w:val="xl67"/>
    <w:basedOn w:val="Normln"/>
    <w:rsid w:val="006A1C2C"/>
    <w:pPr>
      <w:spacing w:before="100" w:beforeAutospacing="1" w:after="100" w:afterAutospacing="1"/>
      <w:jc w:val="center"/>
      <w:textAlignment w:val="center"/>
    </w:pPr>
    <w:rPr>
      <w:rFonts w:ascii="Calibri" w:hAnsi="Calibri" w:cs="Calibri"/>
      <w:b/>
      <w:bCs/>
    </w:rPr>
  </w:style>
  <w:style w:type="paragraph" w:customStyle="1" w:styleId="xl68">
    <w:name w:val="xl68"/>
    <w:basedOn w:val="Normln"/>
    <w:rsid w:val="006A1C2C"/>
    <w:pPr>
      <w:spacing w:before="100" w:beforeAutospacing="1" w:after="100" w:afterAutospacing="1"/>
      <w:jc w:val="center"/>
      <w:textAlignment w:val="center"/>
    </w:pPr>
    <w:rPr>
      <w:rFonts w:ascii="Calibri" w:hAnsi="Calibri" w:cs="Calibri"/>
      <w:b/>
      <w:bCs/>
    </w:rPr>
  </w:style>
  <w:style w:type="paragraph" w:customStyle="1" w:styleId="xl69">
    <w:name w:val="xl69"/>
    <w:basedOn w:val="Normln"/>
    <w:rsid w:val="006A1C2C"/>
    <w:pPr>
      <w:spacing w:before="100" w:beforeAutospacing="1" w:after="100" w:afterAutospacing="1"/>
      <w:jc w:val="left"/>
      <w:textAlignment w:val="center"/>
    </w:pPr>
    <w:rPr>
      <w:rFonts w:ascii="Calibri" w:hAnsi="Calibri" w:cs="Calibri"/>
      <w:b/>
      <w:bCs/>
    </w:rPr>
  </w:style>
  <w:style w:type="paragraph" w:customStyle="1" w:styleId="xl70">
    <w:name w:val="xl70"/>
    <w:basedOn w:val="Normln"/>
    <w:rsid w:val="006A1C2C"/>
    <w:pPr>
      <w:spacing w:before="100" w:beforeAutospacing="1" w:after="100" w:afterAutospacing="1"/>
      <w:jc w:val="center"/>
      <w:textAlignment w:val="center"/>
    </w:pPr>
    <w:rPr>
      <w:rFonts w:ascii="Calibri" w:hAnsi="Calibri" w:cs="Calibri"/>
      <w:b/>
      <w:bCs/>
    </w:rPr>
  </w:style>
  <w:style w:type="paragraph" w:customStyle="1" w:styleId="xl71">
    <w:name w:val="xl71"/>
    <w:basedOn w:val="Normln"/>
    <w:rsid w:val="006A1C2C"/>
    <w:pPr>
      <w:spacing w:before="100" w:beforeAutospacing="1" w:after="100" w:afterAutospacing="1"/>
      <w:jc w:val="left"/>
    </w:pPr>
    <w:rPr>
      <w:rFonts w:ascii="Calibri" w:hAnsi="Calibri" w:cs="Calibri"/>
      <w:b/>
      <w:bCs/>
    </w:rPr>
  </w:style>
  <w:style w:type="paragraph" w:customStyle="1" w:styleId="xl72">
    <w:name w:val="xl72"/>
    <w:basedOn w:val="Normln"/>
    <w:rsid w:val="006A1C2C"/>
    <w:pPr>
      <w:pBdr>
        <w:top w:val="single" w:sz="8" w:space="0" w:color="000000"/>
        <w:left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73">
    <w:name w:val="xl73"/>
    <w:basedOn w:val="Normln"/>
    <w:rsid w:val="006A1C2C"/>
    <w:pPr>
      <w:pBdr>
        <w:top w:val="single" w:sz="8"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74">
    <w:name w:val="xl74"/>
    <w:basedOn w:val="Normln"/>
    <w:rsid w:val="006A1C2C"/>
    <w:pPr>
      <w:pBdr>
        <w:top w:val="single" w:sz="8"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75">
    <w:name w:val="xl75"/>
    <w:basedOn w:val="Normln"/>
    <w:rsid w:val="006A1C2C"/>
    <w:pPr>
      <w:pBdr>
        <w:top w:val="single" w:sz="8" w:space="0" w:color="000000"/>
        <w:left w:val="single" w:sz="4" w:space="0" w:color="000000"/>
      </w:pBdr>
      <w:spacing w:before="100" w:beforeAutospacing="1" w:after="100" w:afterAutospacing="1"/>
      <w:jc w:val="center"/>
      <w:textAlignment w:val="center"/>
    </w:pPr>
    <w:rPr>
      <w:rFonts w:ascii="Calibri" w:hAnsi="Calibri" w:cs="Calibri"/>
    </w:rPr>
  </w:style>
  <w:style w:type="paragraph" w:customStyle="1" w:styleId="xl76">
    <w:name w:val="xl76"/>
    <w:basedOn w:val="Normln"/>
    <w:rsid w:val="006A1C2C"/>
    <w:pPr>
      <w:spacing w:before="100" w:beforeAutospacing="1" w:after="100" w:afterAutospacing="1"/>
      <w:jc w:val="left"/>
    </w:pPr>
    <w:rPr>
      <w:rFonts w:ascii="Calibri" w:hAnsi="Calibri" w:cs="Calibri"/>
    </w:rPr>
  </w:style>
  <w:style w:type="paragraph" w:customStyle="1" w:styleId="xl77">
    <w:name w:val="xl77"/>
    <w:basedOn w:val="Normln"/>
    <w:rsid w:val="006A1C2C"/>
    <w:pPr>
      <w:pBdr>
        <w:left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78">
    <w:name w:val="xl78"/>
    <w:basedOn w:val="Normln"/>
    <w:rsid w:val="006A1C2C"/>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79">
    <w:name w:val="xl79"/>
    <w:basedOn w:val="Normln"/>
    <w:rsid w:val="006A1C2C"/>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0">
    <w:name w:val="xl80"/>
    <w:basedOn w:val="Normln"/>
    <w:rsid w:val="006A1C2C"/>
    <w:pPr>
      <w:pBdr>
        <w:left w:val="single" w:sz="4" w:space="0" w:color="000000"/>
        <w:bottom w:val="single" w:sz="4" w:space="0" w:color="000000"/>
      </w:pBdr>
      <w:spacing w:before="100" w:beforeAutospacing="1" w:after="100" w:afterAutospacing="1"/>
      <w:jc w:val="center"/>
      <w:textAlignment w:val="center"/>
    </w:pPr>
    <w:rPr>
      <w:rFonts w:ascii="Calibri" w:hAnsi="Calibri" w:cs="Calibri"/>
    </w:rPr>
  </w:style>
  <w:style w:type="paragraph" w:customStyle="1" w:styleId="xl81">
    <w:name w:val="xl81"/>
    <w:basedOn w:val="Normln"/>
    <w:rsid w:val="006A1C2C"/>
    <w:pPr>
      <w:pBdr>
        <w:left w:val="single" w:sz="8"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2">
    <w:name w:val="xl82"/>
    <w:basedOn w:val="Normln"/>
    <w:rsid w:val="006A1C2C"/>
    <w:pPr>
      <w:pBdr>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3">
    <w:name w:val="xl83"/>
    <w:basedOn w:val="Normln"/>
    <w:rsid w:val="006A1C2C"/>
    <w:pPr>
      <w:pBdr>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4">
    <w:name w:val="xl84"/>
    <w:basedOn w:val="Normln"/>
    <w:rsid w:val="006A1C2C"/>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5">
    <w:name w:val="xl85"/>
    <w:basedOn w:val="Normln"/>
    <w:rsid w:val="006A1C2C"/>
    <w:pPr>
      <w:pBdr>
        <w:bottom w:val="single" w:sz="8" w:space="0" w:color="000000"/>
      </w:pBdr>
      <w:spacing w:before="100" w:beforeAutospacing="1" w:after="100" w:afterAutospacing="1"/>
      <w:jc w:val="center"/>
      <w:textAlignment w:val="center"/>
    </w:pPr>
    <w:rPr>
      <w:rFonts w:ascii="Calibri" w:hAnsi="Calibri" w:cs="Calibri"/>
    </w:rPr>
  </w:style>
  <w:style w:type="paragraph" w:customStyle="1" w:styleId="xl86">
    <w:name w:val="xl86"/>
    <w:basedOn w:val="Normln"/>
    <w:rsid w:val="006A1C2C"/>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7">
    <w:name w:val="xl87"/>
    <w:basedOn w:val="Normln"/>
    <w:rsid w:val="006A1C2C"/>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Calibri" w:hAnsi="Calibri" w:cs="Calibri"/>
    </w:rPr>
  </w:style>
  <w:style w:type="paragraph" w:customStyle="1" w:styleId="xl88">
    <w:name w:val="xl88"/>
    <w:basedOn w:val="Normln"/>
    <w:rsid w:val="006A1C2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9">
    <w:name w:val="xl89"/>
    <w:basedOn w:val="Normln"/>
    <w:rsid w:val="006A1C2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90">
    <w:name w:val="xl90"/>
    <w:basedOn w:val="Normln"/>
    <w:rsid w:val="006A1C2C"/>
    <w:pPr>
      <w:pBdr>
        <w:top w:val="single" w:sz="4" w:space="0" w:color="000000"/>
        <w:left w:val="single" w:sz="4" w:space="0" w:color="000000"/>
        <w:bottom w:val="single" w:sz="4" w:space="0" w:color="000000"/>
        <w:right w:val="single" w:sz="8" w:space="0" w:color="000000"/>
      </w:pBdr>
      <w:spacing w:before="100" w:beforeAutospacing="1" w:after="100" w:afterAutospacing="1"/>
      <w:jc w:val="left"/>
      <w:textAlignment w:val="center"/>
    </w:pPr>
    <w:rPr>
      <w:rFonts w:ascii="Calibri" w:hAnsi="Calibri" w:cs="Calibri"/>
    </w:rPr>
  </w:style>
  <w:style w:type="paragraph" w:customStyle="1" w:styleId="xl91">
    <w:name w:val="xl91"/>
    <w:basedOn w:val="Normln"/>
    <w:rsid w:val="006A1C2C"/>
    <w:pPr>
      <w:pBdr>
        <w:top w:val="single" w:sz="4" w:space="0" w:color="000000"/>
        <w:bottom w:val="single" w:sz="4" w:space="0" w:color="000000"/>
      </w:pBdr>
      <w:spacing w:before="100" w:beforeAutospacing="1" w:after="100" w:afterAutospacing="1"/>
      <w:jc w:val="center"/>
      <w:textAlignment w:val="center"/>
    </w:pPr>
    <w:rPr>
      <w:rFonts w:ascii="Calibri" w:hAnsi="Calibri" w:cs="Calibri"/>
    </w:rPr>
  </w:style>
  <w:style w:type="paragraph" w:customStyle="1" w:styleId="xl92">
    <w:name w:val="xl92"/>
    <w:basedOn w:val="Normln"/>
    <w:rsid w:val="006A1C2C"/>
    <w:pPr>
      <w:pBdr>
        <w:bottom w:val="single" w:sz="4" w:space="0" w:color="000000"/>
      </w:pBdr>
      <w:spacing w:before="100" w:beforeAutospacing="1" w:after="100" w:afterAutospacing="1"/>
      <w:jc w:val="center"/>
      <w:textAlignment w:val="center"/>
    </w:pPr>
    <w:rPr>
      <w:rFonts w:ascii="Calibri" w:hAnsi="Calibri" w:cs="Calibri"/>
    </w:rPr>
  </w:style>
  <w:style w:type="paragraph" w:customStyle="1" w:styleId="xl93">
    <w:name w:val="xl93"/>
    <w:basedOn w:val="Normln"/>
    <w:rsid w:val="006A1C2C"/>
    <w:pPr>
      <w:pBdr>
        <w:top w:val="single" w:sz="4" w:space="0" w:color="000000"/>
        <w:left w:val="single" w:sz="8" w:space="0" w:color="000000"/>
        <w:bottom w:val="single" w:sz="4" w:space="0" w:color="000000"/>
      </w:pBdr>
      <w:spacing w:before="100" w:beforeAutospacing="1" w:after="100" w:afterAutospacing="1"/>
      <w:jc w:val="center"/>
      <w:textAlignment w:val="center"/>
    </w:pPr>
    <w:rPr>
      <w:rFonts w:ascii="Calibri" w:hAnsi="Calibri" w:cs="Calibri"/>
    </w:rPr>
  </w:style>
  <w:style w:type="paragraph" w:customStyle="1" w:styleId="xl94">
    <w:name w:val="xl94"/>
    <w:basedOn w:val="Normln"/>
    <w:rsid w:val="006A1C2C"/>
    <w:pPr>
      <w:spacing w:before="100" w:beforeAutospacing="1" w:after="100" w:afterAutospacing="1"/>
      <w:jc w:val="left"/>
      <w:textAlignment w:val="center"/>
    </w:pPr>
    <w:rPr>
      <w:rFonts w:ascii="Calibri" w:hAnsi="Calibri" w:cs="Calibri"/>
    </w:rPr>
  </w:style>
  <w:style w:type="paragraph" w:customStyle="1" w:styleId="xl95">
    <w:name w:val="xl95"/>
    <w:basedOn w:val="Normln"/>
    <w:rsid w:val="006A1C2C"/>
    <w:pPr>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Calibri" w:hAnsi="Calibri" w:cs="Calibri"/>
    </w:rPr>
  </w:style>
  <w:style w:type="paragraph" w:customStyle="1" w:styleId="xl96">
    <w:name w:val="xl96"/>
    <w:basedOn w:val="Normln"/>
    <w:rsid w:val="006A1C2C"/>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Calibri" w:hAnsi="Calibri" w:cs="Calibri"/>
    </w:rPr>
  </w:style>
  <w:style w:type="paragraph" w:customStyle="1" w:styleId="xl97">
    <w:name w:val="xl97"/>
    <w:basedOn w:val="Normln"/>
    <w:rsid w:val="006A1C2C"/>
    <w:pPr>
      <w:spacing w:before="100" w:beforeAutospacing="1" w:after="100" w:afterAutospacing="1"/>
      <w:jc w:val="center"/>
    </w:pPr>
    <w:rPr>
      <w:rFonts w:ascii="Calibri" w:hAnsi="Calibri" w:cs="Calibri"/>
    </w:rPr>
  </w:style>
  <w:style w:type="paragraph" w:customStyle="1" w:styleId="xl98">
    <w:name w:val="xl98"/>
    <w:basedOn w:val="Normln"/>
    <w:rsid w:val="006A1C2C"/>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Calibri" w:hAnsi="Calibri" w:cs="Calibri"/>
    </w:rPr>
  </w:style>
  <w:style w:type="paragraph" w:customStyle="1" w:styleId="xl99">
    <w:name w:val="xl99"/>
    <w:basedOn w:val="Normln"/>
    <w:rsid w:val="006A1C2C"/>
    <w:pPr>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00">
    <w:name w:val="xl100"/>
    <w:basedOn w:val="Normln"/>
    <w:rsid w:val="006A1C2C"/>
    <w:pPr>
      <w:pBdr>
        <w:top w:val="single" w:sz="4" w:space="0" w:color="000000"/>
        <w:left w:val="single" w:sz="4" w:space="0" w:color="000000"/>
        <w:bottom w:val="single" w:sz="8" w:space="0" w:color="000000"/>
        <w:right w:val="single" w:sz="4" w:space="0" w:color="000000"/>
      </w:pBdr>
      <w:spacing w:before="100" w:beforeAutospacing="1" w:after="100" w:afterAutospacing="1"/>
      <w:jc w:val="left"/>
      <w:textAlignment w:val="center"/>
    </w:pPr>
    <w:rPr>
      <w:rFonts w:ascii="Calibri" w:hAnsi="Calibri" w:cs="Calibri"/>
    </w:rPr>
  </w:style>
  <w:style w:type="paragraph" w:customStyle="1" w:styleId="xl101">
    <w:name w:val="xl101"/>
    <w:basedOn w:val="Normln"/>
    <w:rsid w:val="006A1C2C"/>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02">
    <w:name w:val="xl102"/>
    <w:basedOn w:val="Normln"/>
    <w:rsid w:val="006A1C2C"/>
    <w:pPr>
      <w:pBdr>
        <w:top w:val="single" w:sz="4" w:space="0" w:color="000000"/>
        <w:left w:val="single" w:sz="4" w:space="0" w:color="000000"/>
        <w:bottom w:val="single" w:sz="8" w:space="0" w:color="000000"/>
        <w:right w:val="single" w:sz="4" w:space="0" w:color="000000"/>
      </w:pBdr>
      <w:spacing w:before="100" w:beforeAutospacing="1" w:after="100" w:afterAutospacing="1"/>
      <w:jc w:val="right"/>
      <w:textAlignment w:val="center"/>
    </w:pPr>
    <w:rPr>
      <w:rFonts w:ascii="Calibri" w:hAnsi="Calibri" w:cs="Calibri"/>
    </w:rPr>
  </w:style>
  <w:style w:type="paragraph" w:customStyle="1" w:styleId="xl103">
    <w:name w:val="xl103"/>
    <w:basedOn w:val="Normln"/>
    <w:rsid w:val="006A1C2C"/>
    <w:pPr>
      <w:spacing w:before="100" w:beforeAutospacing="1" w:after="100" w:afterAutospacing="1"/>
      <w:jc w:val="center"/>
      <w:textAlignment w:val="center"/>
    </w:pPr>
    <w:rPr>
      <w:rFonts w:ascii="Calibri" w:hAnsi="Calibri" w:cs="Calibri"/>
    </w:rPr>
  </w:style>
  <w:style w:type="paragraph" w:customStyle="1" w:styleId="xl104">
    <w:name w:val="xl104"/>
    <w:basedOn w:val="Normln"/>
    <w:rsid w:val="006A1C2C"/>
    <w:pPr>
      <w:spacing w:before="100" w:beforeAutospacing="1" w:after="100" w:afterAutospacing="1"/>
      <w:jc w:val="center"/>
      <w:textAlignment w:val="center"/>
    </w:pPr>
    <w:rPr>
      <w:rFonts w:ascii="Calibri" w:hAnsi="Calibri" w:cs="Calibri"/>
    </w:rPr>
  </w:style>
  <w:style w:type="paragraph" w:customStyle="1" w:styleId="xl105">
    <w:name w:val="xl105"/>
    <w:basedOn w:val="Normln"/>
    <w:rsid w:val="006A1C2C"/>
    <w:pPr>
      <w:spacing w:before="100" w:beforeAutospacing="1" w:after="100" w:afterAutospacing="1"/>
      <w:jc w:val="right"/>
      <w:textAlignment w:val="center"/>
    </w:pPr>
    <w:rPr>
      <w:rFonts w:ascii="Calibri" w:hAnsi="Calibri" w:cs="Calibri"/>
    </w:rPr>
  </w:style>
  <w:style w:type="paragraph" w:customStyle="1" w:styleId="xl106">
    <w:name w:val="xl106"/>
    <w:basedOn w:val="Normln"/>
    <w:rsid w:val="006A1C2C"/>
    <w:pPr>
      <w:spacing w:before="100" w:beforeAutospacing="1" w:after="100" w:afterAutospacing="1"/>
      <w:jc w:val="left"/>
      <w:textAlignment w:val="center"/>
    </w:pPr>
    <w:rPr>
      <w:rFonts w:ascii="Calibri" w:hAnsi="Calibri" w:cs="Calibri"/>
    </w:rPr>
  </w:style>
  <w:style w:type="paragraph" w:customStyle="1" w:styleId="xl107">
    <w:name w:val="xl107"/>
    <w:basedOn w:val="Normln"/>
    <w:rsid w:val="006A1C2C"/>
    <w:pPr>
      <w:spacing w:before="100" w:beforeAutospacing="1" w:after="100" w:afterAutospacing="1"/>
      <w:jc w:val="left"/>
    </w:pPr>
    <w:rPr>
      <w:rFonts w:ascii="Calibri" w:hAnsi="Calibri" w:cs="Calibri"/>
    </w:rPr>
  </w:style>
  <w:style w:type="paragraph" w:customStyle="1" w:styleId="xl108">
    <w:name w:val="xl108"/>
    <w:basedOn w:val="Normln"/>
    <w:rsid w:val="006A1C2C"/>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alibri" w:hAnsi="Calibri" w:cs="Calibri"/>
    </w:rPr>
  </w:style>
  <w:style w:type="paragraph" w:customStyle="1" w:styleId="xl109">
    <w:name w:val="xl109"/>
    <w:basedOn w:val="Normln"/>
    <w:rsid w:val="006A1C2C"/>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Calibri" w:hAnsi="Calibri" w:cs="Calibri"/>
    </w:rPr>
  </w:style>
  <w:style w:type="paragraph" w:customStyle="1" w:styleId="xl110">
    <w:name w:val="xl110"/>
    <w:basedOn w:val="Normln"/>
    <w:rsid w:val="006A1C2C"/>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imes New Roman" w:hAnsi="Times New Roman"/>
    </w:rPr>
  </w:style>
  <w:style w:type="paragraph" w:customStyle="1" w:styleId="xl111">
    <w:name w:val="xl111"/>
    <w:basedOn w:val="Normln"/>
    <w:rsid w:val="006A1C2C"/>
    <w:pPr>
      <w:pBdr>
        <w:top w:val="single" w:sz="4" w:space="0" w:color="000000"/>
        <w:left w:val="single" w:sz="4" w:space="0" w:color="000000"/>
        <w:bottom w:val="single" w:sz="4" w:space="0" w:color="000000"/>
      </w:pBdr>
      <w:spacing w:before="100" w:beforeAutospacing="1" w:after="100" w:afterAutospacing="1"/>
      <w:jc w:val="left"/>
      <w:textAlignment w:val="center"/>
    </w:pPr>
    <w:rPr>
      <w:rFonts w:ascii="Calibri" w:hAnsi="Calibri" w:cs="Calibri"/>
    </w:rPr>
  </w:style>
  <w:style w:type="paragraph" w:customStyle="1" w:styleId="xl112">
    <w:name w:val="xl112"/>
    <w:basedOn w:val="Normln"/>
    <w:rsid w:val="006A1C2C"/>
    <w:pPr>
      <w:spacing w:before="100" w:beforeAutospacing="1" w:after="100" w:afterAutospacing="1"/>
      <w:jc w:val="center"/>
      <w:textAlignment w:val="center"/>
    </w:pPr>
    <w:rPr>
      <w:rFonts w:ascii="Calibri" w:hAnsi="Calibri" w:cs="Calibri"/>
    </w:rPr>
  </w:style>
  <w:style w:type="paragraph" w:customStyle="1" w:styleId="xl113">
    <w:name w:val="xl113"/>
    <w:basedOn w:val="Normln"/>
    <w:rsid w:val="006A1C2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rPr>
  </w:style>
  <w:style w:type="paragraph" w:customStyle="1" w:styleId="xl114">
    <w:name w:val="xl114"/>
    <w:basedOn w:val="Normln"/>
    <w:rsid w:val="006A1C2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15">
    <w:name w:val="xl115"/>
    <w:basedOn w:val="Normln"/>
    <w:rsid w:val="006A1C2C"/>
    <w:pPr>
      <w:pBdr>
        <w:right w:val="single" w:sz="8" w:space="0" w:color="000000"/>
      </w:pBdr>
      <w:spacing w:before="100" w:beforeAutospacing="1" w:after="100" w:afterAutospacing="1"/>
      <w:jc w:val="left"/>
    </w:pPr>
    <w:rPr>
      <w:rFonts w:ascii="Calibri" w:hAnsi="Calibri" w:cs="Calibri"/>
    </w:rPr>
  </w:style>
  <w:style w:type="paragraph" w:customStyle="1" w:styleId="xl116">
    <w:name w:val="xl116"/>
    <w:basedOn w:val="Normln"/>
    <w:rsid w:val="006A1C2C"/>
    <w:pPr>
      <w:pBdr>
        <w:right w:val="single" w:sz="8" w:space="0" w:color="000000"/>
      </w:pBdr>
      <w:spacing w:before="100" w:beforeAutospacing="1" w:after="100" w:afterAutospacing="1"/>
      <w:jc w:val="left"/>
    </w:pPr>
    <w:rPr>
      <w:rFonts w:ascii="Calibri" w:hAnsi="Calibri" w:cs="Calibri"/>
    </w:rPr>
  </w:style>
  <w:style w:type="paragraph" w:customStyle="1" w:styleId="xl117">
    <w:name w:val="xl117"/>
    <w:basedOn w:val="Normln"/>
    <w:rsid w:val="006A1C2C"/>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18">
    <w:name w:val="xl118"/>
    <w:basedOn w:val="Normln"/>
    <w:rsid w:val="006A1C2C"/>
    <w:pPr>
      <w:pBdr>
        <w:top w:val="single" w:sz="4" w:space="0" w:color="000000"/>
        <w:left w:val="single" w:sz="4" w:space="0" w:color="000000"/>
        <w:bottom w:val="single" w:sz="8" w:space="0" w:color="000000"/>
        <w:right w:val="single" w:sz="8" w:space="0" w:color="000000"/>
      </w:pBdr>
      <w:spacing w:before="100" w:beforeAutospacing="1" w:after="100" w:afterAutospacing="1"/>
      <w:jc w:val="left"/>
      <w:textAlignment w:val="center"/>
    </w:pPr>
    <w:rPr>
      <w:rFonts w:ascii="Calibri" w:hAnsi="Calibri" w:cs="Calibri"/>
    </w:rPr>
  </w:style>
  <w:style w:type="paragraph" w:customStyle="1" w:styleId="xl119">
    <w:name w:val="xl119"/>
    <w:basedOn w:val="Normln"/>
    <w:rsid w:val="006A1C2C"/>
    <w:pPr>
      <w:pBdr>
        <w:top w:val="single" w:sz="4" w:space="0" w:color="000000"/>
        <w:left w:val="single" w:sz="4" w:space="0" w:color="000000"/>
        <w:bottom w:val="single" w:sz="8" w:space="0" w:color="000000"/>
        <w:right w:val="single" w:sz="8" w:space="0" w:color="000000"/>
      </w:pBdr>
      <w:spacing w:before="100" w:beforeAutospacing="1" w:after="100" w:afterAutospacing="1"/>
      <w:jc w:val="left"/>
    </w:pPr>
    <w:rPr>
      <w:rFonts w:ascii="Calibri" w:hAnsi="Calibri" w:cs="Calibri"/>
    </w:rPr>
  </w:style>
  <w:style w:type="paragraph" w:customStyle="1" w:styleId="xl120">
    <w:name w:val="xl120"/>
    <w:basedOn w:val="Normln"/>
    <w:rsid w:val="006A1C2C"/>
    <w:pPr>
      <w:spacing w:before="100" w:beforeAutospacing="1" w:after="100" w:afterAutospacing="1"/>
      <w:jc w:val="left"/>
    </w:pPr>
    <w:rPr>
      <w:rFonts w:ascii="Calibri" w:hAnsi="Calibri" w:cs="Calibri"/>
    </w:rPr>
  </w:style>
  <w:style w:type="paragraph" w:customStyle="1" w:styleId="xl121">
    <w:name w:val="xl121"/>
    <w:basedOn w:val="Normln"/>
    <w:rsid w:val="006A1C2C"/>
    <w:pPr>
      <w:pBdr>
        <w:top w:val="single" w:sz="4" w:space="0" w:color="000000"/>
        <w:left w:val="single" w:sz="4" w:space="0" w:color="000000"/>
        <w:bottom w:val="single" w:sz="4" w:space="0" w:color="000000"/>
      </w:pBdr>
      <w:spacing w:before="100" w:beforeAutospacing="1" w:after="100" w:afterAutospacing="1"/>
      <w:jc w:val="left"/>
    </w:pPr>
    <w:rPr>
      <w:rFonts w:ascii="Calibri" w:hAnsi="Calibri" w:cs="Calibri"/>
    </w:rPr>
  </w:style>
  <w:style w:type="paragraph" w:customStyle="1" w:styleId="xl122">
    <w:name w:val="xl122"/>
    <w:basedOn w:val="Normln"/>
    <w:rsid w:val="006A1C2C"/>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23">
    <w:name w:val="xl123"/>
    <w:basedOn w:val="Normln"/>
    <w:rsid w:val="006A1C2C"/>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24">
    <w:name w:val="xl124"/>
    <w:basedOn w:val="Normln"/>
    <w:rsid w:val="006A1C2C"/>
    <w:pPr>
      <w:pBdr>
        <w:top w:val="single" w:sz="8" w:space="0" w:color="000000"/>
        <w:left w:val="single" w:sz="4" w:space="0" w:color="000000"/>
        <w:bottom w:val="single" w:sz="8" w:space="0" w:color="000000"/>
        <w:right w:val="single" w:sz="8" w:space="0" w:color="000000"/>
      </w:pBdr>
      <w:spacing w:before="100" w:beforeAutospacing="1" w:after="100" w:afterAutospacing="1"/>
      <w:jc w:val="center"/>
      <w:textAlignment w:val="center"/>
    </w:pPr>
    <w:rPr>
      <w:rFonts w:ascii="Calibri" w:hAnsi="Calibri" w:cs="Calibri"/>
    </w:rPr>
  </w:style>
  <w:style w:type="paragraph" w:customStyle="1" w:styleId="xl125">
    <w:name w:val="xl125"/>
    <w:basedOn w:val="Normln"/>
    <w:rsid w:val="006A1C2C"/>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26">
    <w:name w:val="xl126"/>
    <w:basedOn w:val="Normln"/>
    <w:rsid w:val="006A1C2C"/>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27">
    <w:name w:val="xl127"/>
    <w:basedOn w:val="Normln"/>
    <w:rsid w:val="006A1C2C"/>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28">
    <w:name w:val="xl128"/>
    <w:basedOn w:val="Normln"/>
    <w:rsid w:val="006A1C2C"/>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29">
    <w:name w:val="xl129"/>
    <w:basedOn w:val="Normln"/>
    <w:rsid w:val="006A1C2C"/>
    <w:pPr>
      <w:pBdr>
        <w:top w:val="single" w:sz="8" w:space="0" w:color="auto"/>
        <w:left w:val="single" w:sz="8" w:space="0" w:color="auto"/>
        <w:bottom w:val="single" w:sz="8" w:space="0" w:color="auto"/>
      </w:pBdr>
      <w:spacing w:before="100" w:beforeAutospacing="1" w:after="100" w:afterAutospacing="1"/>
      <w:jc w:val="center"/>
      <w:textAlignment w:val="center"/>
    </w:pPr>
    <w:rPr>
      <w:rFonts w:ascii="Calibri" w:hAnsi="Calibri" w:cs="Calibri"/>
    </w:rPr>
  </w:style>
  <w:style w:type="paragraph" w:customStyle="1" w:styleId="xl130">
    <w:name w:val="xl130"/>
    <w:basedOn w:val="Normln"/>
    <w:rsid w:val="006A1C2C"/>
    <w:pPr>
      <w:pBdr>
        <w:top w:val="single" w:sz="8" w:space="0" w:color="auto"/>
        <w:bottom w:val="single" w:sz="8" w:space="0" w:color="auto"/>
      </w:pBdr>
      <w:spacing w:before="100" w:beforeAutospacing="1" w:after="100" w:afterAutospacing="1"/>
      <w:jc w:val="left"/>
      <w:textAlignment w:val="center"/>
    </w:pPr>
    <w:rPr>
      <w:rFonts w:ascii="Calibri" w:hAnsi="Calibri" w:cs="Calibri"/>
      <w:b/>
      <w:bCs/>
    </w:rPr>
  </w:style>
  <w:style w:type="paragraph" w:customStyle="1" w:styleId="xl131">
    <w:name w:val="xl131"/>
    <w:basedOn w:val="Normln"/>
    <w:rsid w:val="006A1C2C"/>
    <w:pPr>
      <w:pBdr>
        <w:top w:val="single" w:sz="8" w:space="0" w:color="auto"/>
        <w:bottom w:val="single" w:sz="8" w:space="0" w:color="auto"/>
      </w:pBdr>
      <w:spacing w:before="100" w:beforeAutospacing="1" w:after="100" w:afterAutospacing="1"/>
      <w:jc w:val="center"/>
      <w:textAlignment w:val="center"/>
    </w:pPr>
    <w:rPr>
      <w:rFonts w:ascii="Calibri" w:hAnsi="Calibri" w:cs="Calibri"/>
      <w:b/>
      <w:bCs/>
    </w:rPr>
  </w:style>
  <w:style w:type="paragraph" w:customStyle="1" w:styleId="xl132">
    <w:name w:val="xl132"/>
    <w:basedOn w:val="Normln"/>
    <w:rsid w:val="006A1C2C"/>
    <w:pPr>
      <w:pBdr>
        <w:top w:val="single" w:sz="8" w:space="0" w:color="auto"/>
        <w:bottom w:val="single" w:sz="8" w:space="0" w:color="auto"/>
      </w:pBdr>
      <w:spacing w:before="100" w:beforeAutospacing="1" w:after="100" w:afterAutospacing="1"/>
      <w:jc w:val="center"/>
      <w:textAlignment w:val="center"/>
    </w:pPr>
    <w:rPr>
      <w:rFonts w:ascii="Calibri" w:hAnsi="Calibri" w:cs="Calibri"/>
      <w:b/>
      <w:bCs/>
    </w:rPr>
  </w:style>
  <w:style w:type="paragraph" w:customStyle="1" w:styleId="xl133">
    <w:name w:val="xl133"/>
    <w:basedOn w:val="Normln"/>
    <w:rsid w:val="006A1C2C"/>
    <w:pPr>
      <w:pBdr>
        <w:top w:val="single" w:sz="8" w:space="0" w:color="auto"/>
        <w:bottom w:val="single" w:sz="8" w:space="0" w:color="auto"/>
        <w:right w:val="single" w:sz="8" w:space="0" w:color="auto"/>
      </w:pBdr>
      <w:spacing w:before="100" w:beforeAutospacing="1" w:after="100" w:afterAutospacing="1"/>
      <w:jc w:val="right"/>
      <w:textAlignment w:val="center"/>
    </w:pPr>
    <w:rPr>
      <w:rFonts w:ascii="Calibri" w:hAnsi="Calibri" w:cs="Calibri"/>
      <w:b/>
      <w:bCs/>
    </w:rPr>
  </w:style>
  <w:style w:type="character" w:customStyle="1" w:styleId="Nadpis3Char">
    <w:name w:val="Nadpis 3 Char"/>
    <w:basedOn w:val="Standardnpsmoodstavce"/>
    <w:link w:val="Nadpis3"/>
    <w:rsid w:val="00E30675"/>
    <w:rPr>
      <w:rFonts w:cs="Arial"/>
      <w:b/>
      <w:bCs/>
      <w:caps/>
      <w:szCs w:val="26"/>
    </w:rPr>
  </w:style>
  <w:style w:type="character" w:customStyle="1" w:styleId="Nadpis4Char">
    <w:name w:val="Nadpis 4 Char"/>
    <w:basedOn w:val="Standardnpsmoodstavce"/>
    <w:link w:val="Nadpis4"/>
    <w:rsid w:val="00E30675"/>
    <w:rPr>
      <w:b/>
      <w:bCs/>
      <w:caps/>
      <w:szCs w:val="28"/>
    </w:rPr>
  </w:style>
  <w:style w:type="paragraph" w:styleId="Textkomente">
    <w:name w:val="annotation text"/>
    <w:basedOn w:val="Normln"/>
    <w:link w:val="TextkomenteChar"/>
    <w:semiHidden/>
    <w:unhideWhenUsed/>
    <w:rsid w:val="00E30675"/>
  </w:style>
  <w:style w:type="character" w:customStyle="1" w:styleId="TextkomenteChar">
    <w:name w:val="Text komentáře Char"/>
    <w:basedOn w:val="Standardnpsmoodstavce"/>
    <w:link w:val="Textkomente"/>
    <w:semiHidden/>
    <w:rsid w:val="00E30675"/>
  </w:style>
  <w:style w:type="paragraph" w:customStyle="1" w:styleId="xl63">
    <w:name w:val="xl63"/>
    <w:basedOn w:val="Normln"/>
    <w:rsid w:val="00E30675"/>
    <w:pPr>
      <w:spacing w:before="100" w:beforeAutospacing="1" w:after="100" w:afterAutospacing="1"/>
      <w:jc w:val="left"/>
    </w:pPr>
    <w:rPr>
      <w:rFonts w:ascii="Calibri" w:hAnsi="Calibri" w:cs="Calibri"/>
    </w:rPr>
  </w:style>
  <w:style w:type="paragraph" w:customStyle="1" w:styleId="xl64">
    <w:name w:val="xl64"/>
    <w:basedOn w:val="Normln"/>
    <w:rsid w:val="00E30675"/>
    <w:pPr>
      <w:spacing w:before="100" w:beforeAutospacing="1" w:after="100" w:afterAutospacing="1"/>
      <w:jc w:val="left"/>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456837">
      <w:bodyDiv w:val="1"/>
      <w:marLeft w:val="0"/>
      <w:marRight w:val="0"/>
      <w:marTop w:val="0"/>
      <w:marBottom w:val="0"/>
      <w:divBdr>
        <w:top w:val="none" w:sz="0" w:space="0" w:color="auto"/>
        <w:left w:val="none" w:sz="0" w:space="0" w:color="auto"/>
        <w:bottom w:val="none" w:sz="0" w:space="0" w:color="auto"/>
        <w:right w:val="none" w:sz="0" w:space="0" w:color="auto"/>
      </w:divBdr>
    </w:div>
    <w:div w:id="359357692">
      <w:bodyDiv w:val="1"/>
      <w:marLeft w:val="0"/>
      <w:marRight w:val="0"/>
      <w:marTop w:val="0"/>
      <w:marBottom w:val="0"/>
      <w:divBdr>
        <w:top w:val="none" w:sz="0" w:space="0" w:color="auto"/>
        <w:left w:val="none" w:sz="0" w:space="0" w:color="auto"/>
        <w:bottom w:val="none" w:sz="0" w:space="0" w:color="auto"/>
        <w:right w:val="none" w:sz="0" w:space="0" w:color="auto"/>
      </w:divBdr>
    </w:div>
    <w:div w:id="529296968">
      <w:bodyDiv w:val="1"/>
      <w:marLeft w:val="0"/>
      <w:marRight w:val="0"/>
      <w:marTop w:val="0"/>
      <w:marBottom w:val="0"/>
      <w:divBdr>
        <w:top w:val="none" w:sz="0" w:space="0" w:color="auto"/>
        <w:left w:val="none" w:sz="0" w:space="0" w:color="auto"/>
        <w:bottom w:val="none" w:sz="0" w:space="0" w:color="auto"/>
        <w:right w:val="none" w:sz="0" w:space="0" w:color="auto"/>
      </w:divBdr>
    </w:div>
    <w:div w:id="680355384">
      <w:bodyDiv w:val="1"/>
      <w:marLeft w:val="0"/>
      <w:marRight w:val="0"/>
      <w:marTop w:val="0"/>
      <w:marBottom w:val="0"/>
      <w:divBdr>
        <w:top w:val="none" w:sz="0" w:space="0" w:color="auto"/>
        <w:left w:val="none" w:sz="0" w:space="0" w:color="auto"/>
        <w:bottom w:val="none" w:sz="0" w:space="0" w:color="auto"/>
        <w:right w:val="none" w:sz="0" w:space="0" w:color="auto"/>
      </w:divBdr>
    </w:div>
    <w:div w:id="758061598">
      <w:bodyDiv w:val="1"/>
      <w:marLeft w:val="0"/>
      <w:marRight w:val="0"/>
      <w:marTop w:val="0"/>
      <w:marBottom w:val="0"/>
      <w:divBdr>
        <w:top w:val="none" w:sz="0" w:space="0" w:color="auto"/>
        <w:left w:val="none" w:sz="0" w:space="0" w:color="auto"/>
        <w:bottom w:val="none" w:sz="0" w:space="0" w:color="auto"/>
        <w:right w:val="none" w:sz="0" w:space="0" w:color="auto"/>
      </w:divBdr>
    </w:div>
    <w:div w:id="823358334">
      <w:bodyDiv w:val="1"/>
      <w:marLeft w:val="0"/>
      <w:marRight w:val="0"/>
      <w:marTop w:val="0"/>
      <w:marBottom w:val="0"/>
      <w:divBdr>
        <w:top w:val="none" w:sz="0" w:space="0" w:color="auto"/>
        <w:left w:val="none" w:sz="0" w:space="0" w:color="auto"/>
        <w:bottom w:val="none" w:sz="0" w:space="0" w:color="auto"/>
        <w:right w:val="none" w:sz="0" w:space="0" w:color="auto"/>
      </w:divBdr>
    </w:div>
    <w:div w:id="856163645">
      <w:bodyDiv w:val="1"/>
      <w:marLeft w:val="0"/>
      <w:marRight w:val="0"/>
      <w:marTop w:val="0"/>
      <w:marBottom w:val="0"/>
      <w:divBdr>
        <w:top w:val="none" w:sz="0" w:space="0" w:color="auto"/>
        <w:left w:val="none" w:sz="0" w:space="0" w:color="auto"/>
        <w:bottom w:val="none" w:sz="0" w:space="0" w:color="auto"/>
        <w:right w:val="none" w:sz="0" w:space="0" w:color="auto"/>
      </w:divBdr>
    </w:div>
    <w:div w:id="914587558">
      <w:bodyDiv w:val="1"/>
      <w:marLeft w:val="0"/>
      <w:marRight w:val="0"/>
      <w:marTop w:val="0"/>
      <w:marBottom w:val="0"/>
      <w:divBdr>
        <w:top w:val="none" w:sz="0" w:space="0" w:color="auto"/>
        <w:left w:val="none" w:sz="0" w:space="0" w:color="auto"/>
        <w:bottom w:val="none" w:sz="0" w:space="0" w:color="auto"/>
        <w:right w:val="none" w:sz="0" w:space="0" w:color="auto"/>
      </w:divBdr>
    </w:div>
    <w:div w:id="1092630223">
      <w:bodyDiv w:val="1"/>
      <w:marLeft w:val="0"/>
      <w:marRight w:val="0"/>
      <w:marTop w:val="0"/>
      <w:marBottom w:val="0"/>
      <w:divBdr>
        <w:top w:val="none" w:sz="0" w:space="0" w:color="auto"/>
        <w:left w:val="none" w:sz="0" w:space="0" w:color="auto"/>
        <w:bottom w:val="none" w:sz="0" w:space="0" w:color="auto"/>
        <w:right w:val="none" w:sz="0" w:space="0" w:color="auto"/>
      </w:divBdr>
    </w:div>
    <w:div w:id="1499032960">
      <w:bodyDiv w:val="1"/>
      <w:marLeft w:val="0"/>
      <w:marRight w:val="0"/>
      <w:marTop w:val="0"/>
      <w:marBottom w:val="0"/>
      <w:divBdr>
        <w:top w:val="none" w:sz="0" w:space="0" w:color="auto"/>
        <w:left w:val="none" w:sz="0" w:space="0" w:color="auto"/>
        <w:bottom w:val="none" w:sz="0" w:space="0" w:color="auto"/>
        <w:right w:val="none" w:sz="0" w:space="0" w:color="auto"/>
      </w:divBdr>
    </w:div>
    <w:div w:id="1714622648">
      <w:bodyDiv w:val="1"/>
      <w:marLeft w:val="0"/>
      <w:marRight w:val="0"/>
      <w:marTop w:val="0"/>
      <w:marBottom w:val="0"/>
      <w:divBdr>
        <w:top w:val="none" w:sz="0" w:space="0" w:color="auto"/>
        <w:left w:val="none" w:sz="0" w:space="0" w:color="auto"/>
        <w:bottom w:val="none" w:sz="0" w:space="0" w:color="auto"/>
        <w:right w:val="none" w:sz="0" w:space="0" w:color="auto"/>
      </w:divBdr>
    </w:div>
    <w:div w:id="1785686634">
      <w:bodyDiv w:val="1"/>
      <w:marLeft w:val="0"/>
      <w:marRight w:val="0"/>
      <w:marTop w:val="0"/>
      <w:marBottom w:val="0"/>
      <w:divBdr>
        <w:top w:val="none" w:sz="0" w:space="0" w:color="auto"/>
        <w:left w:val="none" w:sz="0" w:space="0" w:color="auto"/>
        <w:bottom w:val="none" w:sz="0" w:space="0" w:color="auto"/>
        <w:right w:val="none" w:sz="0" w:space="0" w:color="auto"/>
      </w:divBdr>
    </w:div>
    <w:div w:id="1958827341">
      <w:bodyDiv w:val="1"/>
      <w:marLeft w:val="0"/>
      <w:marRight w:val="0"/>
      <w:marTop w:val="0"/>
      <w:marBottom w:val="0"/>
      <w:divBdr>
        <w:top w:val="none" w:sz="0" w:space="0" w:color="auto"/>
        <w:left w:val="none" w:sz="0" w:space="0" w:color="auto"/>
        <w:bottom w:val="none" w:sz="0" w:space="0" w:color="auto"/>
        <w:right w:val="none" w:sz="0" w:space="0" w:color="auto"/>
      </w:divBdr>
    </w:div>
    <w:div w:id="206840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33947-77AE-4EA1-89D1-4268D26C3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2219</TotalTime>
  <Pages>17</Pages>
  <Words>8217</Words>
  <Characters>46237</Characters>
  <Application>Microsoft Office Word</Application>
  <DocSecurity>0</DocSecurity>
  <Lines>385</Lines>
  <Paragraphs>108</Paragraphs>
  <ScaleCrop>false</ScaleCrop>
  <HeadingPairs>
    <vt:vector size="2" baseType="variant">
      <vt:variant>
        <vt:lpstr>Název</vt:lpstr>
      </vt:variant>
      <vt:variant>
        <vt:i4>1</vt:i4>
      </vt:variant>
    </vt:vector>
  </HeadingPairs>
  <TitlesOfParts>
    <vt:vector size="1" baseType="lpstr">
      <vt:lpstr>DSP A Průvodní zpráva</vt:lpstr>
    </vt:vector>
  </TitlesOfParts>
  <Company>Sweco Hydroprojekt a.s.</Company>
  <LinksUpToDate>false</LinksUpToDate>
  <CharactersWithSpaces>54346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DSP A Průvodní zpráva</dc:title>
  <dc:subject/>
  <dc:creator>Sweco Hydroprojekt a.s.</dc:creator>
  <cp:keywords/>
  <dc:description/>
  <cp:lastModifiedBy>Pleský, Tomáš</cp:lastModifiedBy>
  <cp:revision>99</cp:revision>
  <cp:lastPrinted>2018-12-12T05:45:00Z</cp:lastPrinted>
  <dcterms:created xsi:type="dcterms:W3CDTF">2018-07-31T08:57:00Z</dcterms:created>
  <dcterms:modified xsi:type="dcterms:W3CDTF">2019-07-29T07:12:00Z</dcterms:modified>
</cp:coreProperties>
</file>