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</w:p>
    <w:p w:rsidR="003B501C" w:rsidRDefault="00B10DBD" w:rsidP="003B501C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2</w:t>
      </w:r>
      <w:r w:rsidR="00E71D04">
        <w:rPr>
          <w:b/>
          <w:bCs/>
          <w:caps/>
          <w:sz w:val="36"/>
        </w:rPr>
        <w:t>.</w:t>
      </w:r>
      <w:r w:rsidR="003B501C">
        <w:rPr>
          <w:b/>
          <w:bCs/>
          <w:caps/>
          <w:sz w:val="36"/>
        </w:rPr>
        <w:t xml:space="preserve"> </w:t>
      </w:r>
      <w:bookmarkEnd w:id="0"/>
      <w:r w:rsidR="003B501C">
        <w:rPr>
          <w:b/>
          <w:bCs/>
          <w:caps/>
          <w:sz w:val="36"/>
        </w:rPr>
        <w:t>seznam souřadnic a výše</w:t>
      </w:r>
      <w:r w:rsidR="004057D1">
        <w:rPr>
          <w:b/>
          <w:bCs/>
          <w:caps/>
          <w:sz w:val="36"/>
        </w:rPr>
        <w:t>K</w:t>
      </w:r>
    </w:p>
    <w:p w:rsidR="003B501C" w:rsidRDefault="003B501C" w:rsidP="003B501C">
      <w:pPr>
        <w:jc w:val="center"/>
        <w:rPr>
          <w:sz w:val="24"/>
        </w:rPr>
      </w:pPr>
      <w:r>
        <w:rPr>
          <w:sz w:val="24"/>
        </w:rPr>
        <w:t xml:space="preserve">(S-JTSK, </w:t>
      </w:r>
      <w:proofErr w:type="spellStart"/>
      <w:r>
        <w:rPr>
          <w:sz w:val="24"/>
        </w:rPr>
        <w:t>Bpv</w:t>
      </w:r>
      <w:proofErr w:type="spellEnd"/>
      <w:r>
        <w:rPr>
          <w:sz w:val="24"/>
        </w:rPr>
        <w:t>)</w:t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t>Obsah:</w:t>
      </w:r>
    </w:p>
    <w:p w:rsidR="003B501C" w:rsidRDefault="003B501C" w:rsidP="003B501C">
      <w:pPr>
        <w:jc w:val="both"/>
        <w:rPr>
          <w:sz w:val="24"/>
        </w:rPr>
      </w:pPr>
    </w:p>
    <w:p w:rsidR="003B501C" w:rsidRPr="00751371" w:rsidRDefault="003B501C" w:rsidP="003B501C">
      <w:pPr>
        <w:pStyle w:val="Obsah2"/>
        <w:tabs>
          <w:tab w:val="left" w:pos="800"/>
          <w:tab w:val="right" w:leader="dot" w:pos="8678"/>
        </w:tabs>
        <w:rPr>
          <w:rFonts w:ascii="Calibri" w:hAnsi="Calibr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27073386" w:history="1">
        <w:r w:rsidRPr="002C58C0">
          <w:rPr>
            <w:rStyle w:val="Hypertextovodkaz"/>
            <w:noProof/>
          </w:rPr>
          <w:t>2.1</w:t>
        </w:r>
        <w:r w:rsidRPr="00751371">
          <w:rPr>
            <w:rFonts w:ascii="Calibri" w:hAnsi="Calibri"/>
            <w:noProof/>
            <w:sz w:val="22"/>
            <w:szCs w:val="22"/>
          </w:rPr>
          <w:tab/>
        </w:r>
        <w:r w:rsidRPr="002C58C0">
          <w:rPr>
            <w:rStyle w:val="Hypertextovodkaz"/>
            <w:noProof/>
          </w:rPr>
          <w:t>DANÉ BODY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_Toc427073386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3C2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B501C" w:rsidRPr="00751371" w:rsidRDefault="00E54C19" w:rsidP="003B501C">
      <w:pPr>
        <w:pStyle w:val="Obsah2"/>
        <w:tabs>
          <w:tab w:val="left" w:pos="800"/>
          <w:tab w:val="right" w:leader="dot" w:pos="8678"/>
        </w:tabs>
        <w:rPr>
          <w:rFonts w:ascii="Calibri" w:hAnsi="Calibri"/>
          <w:noProof/>
          <w:sz w:val="22"/>
          <w:szCs w:val="22"/>
        </w:rPr>
      </w:pPr>
      <w:hyperlink w:anchor="_Toc427073387" w:history="1">
        <w:r w:rsidR="003B501C" w:rsidRPr="002C58C0">
          <w:rPr>
            <w:rStyle w:val="Hypertextovodkaz"/>
            <w:noProof/>
          </w:rPr>
          <w:t>2.2</w:t>
        </w:r>
        <w:r w:rsidR="003B501C" w:rsidRPr="00751371">
          <w:rPr>
            <w:rFonts w:ascii="Calibri" w:hAnsi="Calibri"/>
            <w:noProof/>
            <w:sz w:val="22"/>
            <w:szCs w:val="22"/>
          </w:rPr>
          <w:tab/>
        </w:r>
        <w:r w:rsidR="003B501C" w:rsidRPr="002C58C0">
          <w:rPr>
            <w:rStyle w:val="Hypertextovodkaz"/>
            <w:noProof/>
          </w:rPr>
          <w:t>VÝŠKOVÉ BODY</w:t>
        </w:r>
        <w:r w:rsidR="003B501C">
          <w:rPr>
            <w:noProof/>
            <w:webHidden/>
          </w:rPr>
          <w:tab/>
        </w:r>
        <w:r w:rsidR="003B501C">
          <w:rPr>
            <w:noProof/>
            <w:webHidden/>
          </w:rPr>
          <w:fldChar w:fldCharType="begin"/>
        </w:r>
        <w:r w:rsidR="003B501C">
          <w:rPr>
            <w:noProof/>
            <w:webHidden/>
          </w:rPr>
          <w:instrText xml:space="preserve"> PAGEREF _Toc427073387 \h </w:instrText>
        </w:r>
        <w:r w:rsidR="003B501C">
          <w:rPr>
            <w:noProof/>
            <w:webHidden/>
          </w:rPr>
        </w:r>
        <w:r w:rsidR="003B501C">
          <w:rPr>
            <w:noProof/>
            <w:webHidden/>
          </w:rPr>
          <w:fldChar w:fldCharType="separate"/>
        </w:r>
        <w:r w:rsidR="00F83C29">
          <w:rPr>
            <w:noProof/>
            <w:webHidden/>
          </w:rPr>
          <w:t>2</w:t>
        </w:r>
        <w:r w:rsidR="003B501C">
          <w:rPr>
            <w:noProof/>
            <w:webHidden/>
          </w:rPr>
          <w:fldChar w:fldCharType="end"/>
        </w:r>
      </w:hyperlink>
    </w:p>
    <w:p w:rsidR="003B501C" w:rsidRPr="00751371" w:rsidRDefault="00E54C19" w:rsidP="003B501C">
      <w:pPr>
        <w:pStyle w:val="Obsah2"/>
        <w:tabs>
          <w:tab w:val="left" w:pos="800"/>
          <w:tab w:val="right" w:leader="dot" w:pos="8678"/>
        </w:tabs>
        <w:rPr>
          <w:rFonts w:ascii="Calibri" w:hAnsi="Calibri"/>
          <w:noProof/>
          <w:sz w:val="22"/>
          <w:szCs w:val="22"/>
        </w:rPr>
      </w:pPr>
      <w:hyperlink w:anchor="_Toc427073388" w:history="1">
        <w:r w:rsidR="003B501C" w:rsidRPr="002C58C0">
          <w:rPr>
            <w:rStyle w:val="Hypertextovodkaz"/>
            <w:noProof/>
          </w:rPr>
          <w:t>2.3</w:t>
        </w:r>
        <w:r w:rsidR="003B501C" w:rsidRPr="00751371">
          <w:rPr>
            <w:rFonts w:ascii="Calibri" w:hAnsi="Calibri"/>
            <w:noProof/>
            <w:sz w:val="22"/>
            <w:szCs w:val="22"/>
          </w:rPr>
          <w:tab/>
        </w:r>
        <w:r w:rsidR="003B501C" w:rsidRPr="002C58C0">
          <w:rPr>
            <w:rStyle w:val="Hypertextovodkaz"/>
            <w:noProof/>
          </w:rPr>
          <w:t>URČOVANÉ BODY</w:t>
        </w:r>
        <w:r w:rsidR="003B501C">
          <w:rPr>
            <w:noProof/>
            <w:webHidden/>
          </w:rPr>
          <w:tab/>
        </w:r>
        <w:r w:rsidR="003B501C">
          <w:rPr>
            <w:noProof/>
            <w:webHidden/>
          </w:rPr>
          <w:fldChar w:fldCharType="begin"/>
        </w:r>
        <w:r w:rsidR="003B501C">
          <w:rPr>
            <w:noProof/>
            <w:webHidden/>
          </w:rPr>
          <w:instrText xml:space="preserve"> PAGEREF _Toc427073388 \h </w:instrText>
        </w:r>
        <w:r w:rsidR="003B501C">
          <w:rPr>
            <w:noProof/>
            <w:webHidden/>
          </w:rPr>
        </w:r>
        <w:r w:rsidR="003B501C">
          <w:rPr>
            <w:noProof/>
            <w:webHidden/>
          </w:rPr>
          <w:fldChar w:fldCharType="separate"/>
        </w:r>
        <w:r w:rsidR="00F83C29">
          <w:rPr>
            <w:noProof/>
            <w:webHidden/>
          </w:rPr>
          <w:t>2</w:t>
        </w:r>
        <w:r w:rsidR="003B501C">
          <w:rPr>
            <w:noProof/>
            <w:webHidden/>
          </w:rPr>
          <w:fldChar w:fldCharType="end"/>
        </w:r>
      </w:hyperlink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fldChar w:fldCharType="end"/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6E5242" w:rsidRDefault="006E5242" w:rsidP="006E5242">
      <w:pPr>
        <w:pStyle w:val="Nadpis2"/>
        <w:numPr>
          <w:ilvl w:val="0"/>
          <w:numId w:val="0"/>
        </w:numPr>
        <w:spacing w:before="120"/>
        <w:rPr>
          <w:sz w:val="24"/>
        </w:rPr>
      </w:pPr>
      <w:bookmarkStart w:id="1" w:name="_Toc427073386"/>
    </w:p>
    <w:p w:rsidR="003F5828" w:rsidRPr="003F5828" w:rsidRDefault="003F5828" w:rsidP="003F5828">
      <w:pPr>
        <w:pStyle w:val="Odstavecseseznamem"/>
        <w:keepNext/>
        <w:widowControl w:val="0"/>
        <w:numPr>
          <w:ilvl w:val="0"/>
          <w:numId w:val="4"/>
        </w:numPr>
        <w:spacing w:before="240" w:after="60"/>
        <w:contextualSpacing w:val="0"/>
        <w:outlineLvl w:val="0"/>
        <w:rPr>
          <w:rFonts w:cs="Arial"/>
          <w:b/>
          <w:bCs/>
          <w:caps/>
          <w:vanish/>
          <w:kern w:val="28"/>
          <w:sz w:val="28"/>
          <w:szCs w:val="32"/>
        </w:rPr>
      </w:pPr>
    </w:p>
    <w:p w:rsidR="003F5828" w:rsidRPr="003F5828" w:rsidRDefault="003F5828" w:rsidP="003F5828">
      <w:pPr>
        <w:pStyle w:val="Odstavecseseznamem"/>
        <w:keepNext/>
        <w:widowControl w:val="0"/>
        <w:numPr>
          <w:ilvl w:val="0"/>
          <w:numId w:val="4"/>
        </w:numPr>
        <w:spacing w:before="240" w:after="60"/>
        <w:contextualSpacing w:val="0"/>
        <w:outlineLvl w:val="0"/>
        <w:rPr>
          <w:rFonts w:cs="Arial"/>
          <w:b/>
          <w:bCs/>
          <w:caps/>
          <w:vanish/>
          <w:kern w:val="28"/>
          <w:sz w:val="28"/>
          <w:szCs w:val="32"/>
        </w:rPr>
      </w:pPr>
    </w:p>
    <w:p w:rsidR="006E5242" w:rsidRPr="003F5828" w:rsidRDefault="006E5242" w:rsidP="003F5828">
      <w:pPr>
        <w:pStyle w:val="Nadpis2"/>
        <w:rPr>
          <w:sz w:val="24"/>
          <w:szCs w:val="24"/>
        </w:rPr>
      </w:pPr>
      <w:r w:rsidRPr="003F5828">
        <w:rPr>
          <w:sz w:val="24"/>
          <w:szCs w:val="24"/>
        </w:rPr>
        <w:t>DANÉ BODY</w:t>
      </w:r>
      <w:bookmarkEnd w:id="1"/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007"/>
        <w:gridCol w:w="3045"/>
        <w:gridCol w:w="1319"/>
      </w:tblGrid>
      <w:tr w:rsidR="006E5242" w:rsidTr="002068D1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jc w:val="center"/>
            </w:pPr>
            <w:r>
              <w:t>X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E02123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1552D1" w:rsidTr="004542BA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552D1" w:rsidRPr="008670CA" w:rsidRDefault="001552D1" w:rsidP="001552D1">
            <w:pPr>
              <w:ind w:right="130"/>
              <w:rPr>
                <w:rFonts w:cs="Arial"/>
                <w:b/>
                <w:bCs/>
                <w:szCs w:val="20"/>
              </w:rPr>
            </w:pPr>
            <w:r w:rsidRPr="008670CA">
              <w:rPr>
                <w:rFonts w:cs="Arial"/>
                <w:b/>
                <w:bCs/>
                <w:szCs w:val="20"/>
              </w:rPr>
              <w:t>4015</w:t>
            </w:r>
            <w:r>
              <w:rPr>
                <w:rFonts w:cs="Arial"/>
                <w:b/>
                <w:bCs/>
                <w:szCs w:val="20"/>
              </w:rPr>
              <w:t xml:space="preserve"> </w:t>
            </w:r>
            <w:r w:rsidRPr="001552D1">
              <w:rPr>
                <w:rFonts w:cs="Arial"/>
                <w:bCs/>
                <w:i/>
                <w:szCs w:val="20"/>
              </w:rPr>
              <w:t>(hřeb)</w:t>
            </w:r>
            <w:r w:rsidRPr="008670CA">
              <w:rPr>
                <w:rFonts w:cs="Arial"/>
                <w:b/>
                <w:bCs/>
                <w:szCs w:val="20"/>
              </w:rPr>
              <w:t xml:space="preserve">         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2D1" w:rsidRPr="008670CA" w:rsidRDefault="001552D1" w:rsidP="001552D1">
            <w:pPr>
              <w:pStyle w:val="Prost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70CA">
              <w:rPr>
                <w:rFonts w:ascii="Arial" w:hAnsi="Arial" w:cs="Arial"/>
                <w:bCs/>
                <w:sz w:val="20"/>
                <w:szCs w:val="20"/>
              </w:rPr>
              <w:t>596582.07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2D1" w:rsidRPr="008670CA" w:rsidRDefault="001552D1" w:rsidP="001552D1">
            <w:pPr>
              <w:jc w:val="center"/>
              <w:rPr>
                <w:rFonts w:cs="Arial"/>
                <w:szCs w:val="20"/>
              </w:rPr>
            </w:pPr>
            <w:r w:rsidRPr="008670CA">
              <w:rPr>
                <w:rFonts w:cs="Arial"/>
                <w:bCs/>
                <w:szCs w:val="20"/>
              </w:rPr>
              <w:t>1159474.48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52D1" w:rsidRPr="008670CA" w:rsidRDefault="001552D1" w:rsidP="001552D1">
            <w:pPr>
              <w:jc w:val="center"/>
              <w:rPr>
                <w:rFonts w:cs="Arial"/>
                <w:szCs w:val="20"/>
              </w:rPr>
            </w:pPr>
            <w:r w:rsidRPr="008670CA">
              <w:rPr>
                <w:rFonts w:cs="Arial"/>
                <w:bCs/>
                <w:szCs w:val="20"/>
              </w:rPr>
              <w:t>203.98</w:t>
            </w:r>
          </w:p>
        </w:tc>
      </w:tr>
      <w:tr w:rsidR="001552D1" w:rsidTr="004542BA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552D1" w:rsidRPr="008670CA" w:rsidRDefault="001552D1" w:rsidP="001552D1">
            <w:pPr>
              <w:ind w:right="130"/>
              <w:rPr>
                <w:rFonts w:cs="Arial"/>
                <w:b/>
                <w:bCs/>
                <w:szCs w:val="20"/>
              </w:rPr>
            </w:pPr>
            <w:r w:rsidRPr="008670CA">
              <w:rPr>
                <w:rFonts w:cs="Arial"/>
                <w:b/>
                <w:bCs/>
                <w:szCs w:val="20"/>
              </w:rPr>
              <w:t>5304</w:t>
            </w:r>
            <w:r>
              <w:rPr>
                <w:rFonts w:cs="Arial"/>
                <w:b/>
                <w:bCs/>
                <w:szCs w:val="20"/>
              </w:rPr>
              <w:t xml:space="preserve"> </w:t>
            </w:r>
            <w:r w:rsidRPr="001552D1">
              <w:rPr>
                <w:rFonts w:cs="Arial"/>
                <w:bCs/>
                <w:i/>
                <w:szCs w:val="20"/>
              </w:rPr>
              <w:t>(hřeb)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2D1" w:rsidRPr="008670CA" w:rsidRDefault="001552D1" w:rsidP="001552D1">
            <w:pPr>
              <w:pStyle w:val="Prost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70CA">
              <w:rPr>
                <w:rFonts w:ascii="Arial" w:hAnsi="Arial" w:cs="Arial"/>
                <w:sz w:val="20"/>
                <w:szCs w:val="20"/>
              </w:rPr>
              <w:t>596473.01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2D1" w:rsidRPr="008670CA" w:rsidRDefault="001552D1" w:rsidP="001552D1">
            <w:pPr>
              <w:jc w:val="center"/>
              <w:rPr>
                <w:rFonts w:cs="Arial"/>
                <w:szCs w:val="20"/>
              </w:rPr>
            </w:pPr>
            <w:r w:rsidRPr="008670CA">
              <w:rPr>
                <w:rFonts w:cs="Arial"/>
                <w:szCs w:val="20"/>
              </w:rPr>
              <w:t>1159537.15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52D1" w:rsidRPr="008670CA" w:rsidRDefault="001552D1" w:rsidP="001552D1">
            <w:pPr>
              <w:jc w:val="center"/>
              <w:rPr>
                <w:rFonts w:cs="Arial"/>
                <w:szCs w:val="20"/>
              </w:rPr>
            </w:pPr>
            <w:r w:rsidRPr="008670CA">
              <w:rPr>
                <w:rFonts w:cs="Arial"/>
                <w:szCs w:val="20"/>
              </w:rPr>
              <w:t>203.84</w:t>
            </w:r>
          </w:p>
        </w:tc>
      </w:tr>
      <w:tr w:rsidR="001552D1" w:rsidTr="004542BA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552D1" w:rsidRPr="008670CA" w:rsidRDefault="001552D1" w:rsidP="001552D1">
            <w:pPr>
              <w:ind w:right="130"/>
              <w:rPr>
                <w:rFonts w:cs="Arial"/>
                <w:b/>
                <w:bCs/>
                <w:szCs w:val="20"/>
              </w:rPr>
            </w:pPr>
            <w:r w:rsidRPr="008670CA">
              <w:rPr>
                <w:rFonts w:cs="Arial"/>
                <w:b/>
                <w:bCs/>
                <w:szCs w:val="20"/>
              </w:rPr>
              <w:t>7002</w:t>
            </w:r>
            <w:r>
              <w:rPr>
                <w:rFonts w:cs="Arial"/>
                <w:b/>
                <w:bCs/>
                <w:szCs w:val="20"/>
              </w:rPr>
              <w:t xml:space="preserve"> </w:t>
            </w:r>
            <w:r w:rsidRPr="001552D1">
              <w:rPr>
                <w:rFonts w:cs="Arial"/>
                <w:bCs/>
                <w:i/>
                <w:szCs w:val="20"/>
              </w:rPr>
              <w:t>(hřeb)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552D1" w:rsidRPr="008670CA" w:rsidRDefault="001552D1" w:rsidP="001552D1">
            <w:pPr>
              <w:pStyle w:val="Prost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70CA">
              <w:rPr>
                <w:rFonts w:ascii="Arial" w:hAnsi="Arial" w:cs="Arial"/>
                <w:sz w:val="20"/>
                <w:szCs w:val="20"/>
              </w:rPr>
              <w:t>596515.48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552D1" w:rsidRPr="008670CA" w:rsidRDefault="001552D1" w:rsidP="001552D1">
            <w:pPr>
              <w:jc w:val="center"/>
              <w:rPr>
                <w:rFonts w:cs="Arial"/>
                <w:szCs w:val="20"/>
              </w:rPr>
            </w:pPr>
            <w:r w:rsidRPr="008670CA">
              <w:rPr>
                <w:rFonts w:cs="Arial"/>
                <w:szCs w:val="20"/>
              </w:rPr>
              <w:t>1159627.17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552D1" w:rsidRPr="008670CA" w:rsidRDefault="001552D1" w:rsidP="001552D1">
            <w:pPr>
              <w:jc w:val="center"/>
              <w:rPr>
                <w:rFonts w:eastAsia="MS Mincho" w:cs="Arial"/>
                <w:szCs w:val="20"/>
              </w:rPr>
            </w:pPr>
            <w:r w:rsidRPr="008670CA">
              <w:rPr>
                <w:rFonts w:eastAsia="MS Mincho" w:cs="Arial"/>
                <w:szCs w:val="20"/>
              </w:rPr>
              <w:t>203.64</w:t>
            </w:r>
          </w:p>
        </w:tc>
      </w:tr>
    </w:tbl>
    <w:p w:rsidR="006E5242" w:rsidRDefault="006E5242" w:rsidP="006E5242">
      <w:pPr>
        <w:pStyle w:val="Nadpis2"/>
        <w:numPr>
          <w:ilvl w:val="1"/>
          <w:numId w:val="4"/>
        </w:numPr>
        <w:spacing w:before="120"/>
        <w:rPr>
          <w:sz w:val="24"/>
        </w:rPr>
      </w:pPr>
      <w:bookmarkStart w:id="2" w:name="_Toc427073387"/>
      <w:r>
        <w:rPr>
          <w:sz w:val="24"/>
        </w:rPr>
        <w:t>VÝŠKOVÉ BODY</w:t>
      </w:r>
      <w:bookmarkEnd w:id="2"/>
      <w:r>
        <w:rPr>
          <w:sz w:val="24"/>
        </w:rPr>
        <w:t xml:space="preserve"> </w:t>
      </w:r>
    </w:p>
    <w:tbl>
      <w:tblPr>
        <w:tblW w:w="92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6274"/>
        <w:gridCol w:w="1292"/>
      </w:tblGrid>
      <w:tr w:rsidR="006E5242" w:rsidTr="00AD024F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Popis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E02123">
            <w:pPr>
              <w:jc w:val="center"/>
            </w:pPr>
            <w:r>
              <w:t>H</w:t>
            </w:r>
          </w:p>
        </w:tc>
      </w:tr>
      <w:tr w:rsidR="001552D1" w:rsidTr="00AD024F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552D1" w:rsidRDefault="001552D1" w:rsidP="001552D1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JM-071-625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552D1" w:rsidRDefault="001552D1" w:rsidP="001552D1">
            <w:pPr>
              <w:rPr>
                <w:rFonts w:cs="Arial"/>
              </w:rPr>
            </w:pPr>
            <w:r>
              <w:rPr>
                <w:rFonts w:cs="Arial"/>
              </w:rPr>
              <w:t>Husovice, dům č. p. 813</w:t>
            </w:r>
            <w:r w:rsidR="00C52829">
              <w:rPr>
                <w:rFonts w:cs="Arial"/>
              </w:rPr>
              <w:t>, 0.4 m nad zemí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552D1" w:rsidRPr="001F179F" w:rsidRDefault="001552D1" w:rsidP="001552D1">
            <w:pPr>
              <w:ind w:right="144"/>
              <w:jc w:val="center"/>
              <w:rPr>
                <w:rFonts w:cs="Arial"/>
              </w:rPr>
            </w:pPr>
            <w:r>
              <w:rPr>
                <w:rFonts w:cs="Arial"/>
              </w:rPr>
              <w:t>204.310</w:t>
            </w:r>
          </w:p>
        </w:tc>
      </w:tr>
    </w:tbl>
    <w:p w:rsidR="006E5242" w:rsidRDefault="006E5242" w:rsidP="006E5242">
      <w:pPr>
        <w:pStyle w:val="Nadpis2"/>
        <w:numPr>
          <w:ilvl w:val="1"/>
          <w:numId w:val="4"/>
        </w:numPr>
        <w:spacing w:before="120"/>
        <w:rPr>
          <w:sz w:val="24"/>
        </w:rPr>
      </w:pPr>
      <w:bookmarkStart w:id="3" w:name="_Toc427073388"/>
      <w:r>
        <w:rPr>
          <w:sz w:val="24"/>
        </w:rPr>
        <w:t>URČOVANÉ BODY</w:t>
      </w:r>
      <w:bookmarkEnd w:id="3"/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007"/>
        <w:gridCol w:w="3045"/>
        <w:gridCol w:w="1319"/>
      </w:tblGrid>
      <w:tr w:rsidR="006E5242" w:rsidTr="002068D1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jc w:val="center"/>
            </w:pPr>
            <w:r>
              <w:t>X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D34372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</w:t>
            </w:r>
            <w:r w:rsidR="001552D1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32F" w:rsidRPr="001A1C4D" w:rsidRDefault="00C52829" w:rsidP="0066232F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 xml:space="preserve">596298.22     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32F" w:rsidRPr="001A1C4D" w:rsidRDefault="00C52829" w:rsidP="0066232F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>1159415.93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232F" w:rsidRPr="001A1C4D" w:rsidRDefault="00C52829" w:rsidP="0066232F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>204.27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5003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1552D1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(hřeb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C52829" w:rsidP="0066232F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 xml:space="preserve">596376.37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C52829" w:rsidP="0066232F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>1159372.48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C52829" w:rsidP="0066232F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>203.89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5004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="00C52829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C52829" w:rsidP="0066232F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 xml:space="preserve">596432.05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C52829" w:rsidP="0066232F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>1159493.69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C52829" w:rsidP="0066232F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>203.90</w:t>
            </w:r>
          </w:p>
        </w:tc>
      </w:tr>
      <w:tr w:rsidR="001552D1" w:rsidTr="0014438D">
        <w:trPr>
          <w:cantSplit/>
        </w:trPr>
        <w:tc>
          <w:tcPr>
            <w:tcW w:w="19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552D1" w:rsidRPr="00EC43BB" w:rsidRDefault="001552D1" w:rsidP="001552D1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5005 </w:t>
            </w:r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552D1" w:rsidRPr="001A1C4D" w:rsidRDefault="00C52829" w:rsidP="001552D1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 xml:space="preserve">596406.29     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552D1" w:rsidRPr="001A1C4D" w:rsidRDefault="00C52829" w:rsidP="001552D1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>1159502.40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552D1" w:rsidRPr="001A1C4D" w:rsidRDefault="00C52829" w:rsidP="001552D1">
            <w:pPr>
              <w:jc w:val="center"/>
              <w:rPr>
                <w:rFonts w:eastAsia="MS Mincho" w:cs="Arial"/>
                <w:szCs w:val="20"/>
              </w:rPr>
            </w:pPr>
            <w:r w:rsidRPr="00C52829">
              <w:rPr>
                <w:rFonts w:eastAsia="MS Mincho" w:cs="Arial"/>
                <w:szCs w:val="20"/>
              </w:rPr>
              <w:t>203.85</w:t>
            </w:r>
          </w:p>
        </w:tc>
      </w:tr>
    </w:tbl>
    <w:p w:rsidR="00083475" w:rsidRDefault="00083475">
      <w:pPr>
        <w:pStyle w:val="Bntext"/>
      </w:pPr>
    </w:p>
    <w:sectPr w:rsidR="000834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C19" w:rsidRDefault="00E54C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1552D1">
          <w:pPr>
            <w:pStyle w:val="Zpat"/>
          </w:pPr>
          <w:r>
            <w:t>novackova</w:t>
          </w:r>
          <w:r w:rsidR="00E02123">
            <w:t>_ssv.docx</w:t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1A1C4D">
            <w:rPr>
              <w:noProof/>
            </w:rPr>
            <w:t>2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C19" w:rsidRDefault="00E54C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C19" w:rsidRDefault="00E54C1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6E5242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51F7BCC" wp14:editId="23DCF32A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B0768">
            <w:t>,</w:t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3B0768" w:rsidRDefault="00455009" w:rsidP="00455009">
          <w:pPr>
            <w:pStyle w:val="Zhlav"/>
            <w:jc w:val="right"/>
          </w:pPr>
          <w:bookmarkStart w:id="4" w:name="_GoBack"/>
          <w:bookmarkEnd w:id="4"/>
          <w:r>
            <w:t>B</w:t>
          </w:r>
          <w:r w:rsidR="0066232F">
            <w:t>rno,</w:t>
          </w:r>
          <w:r w:rsidR="004D36B4">
            <w:t xml:space="preserve"> </w:t>
          </w:r>
          <w:r w:rsidR="001552D1">
            <w:t>Nováčkova</w:t>
          </w:r>
          <w:r w:rsidR="00E54C19">
            <w:t xml:space="preserve"> III</w:t>
          </w:r>
          <w:r>
            <w:t xml:space="preserve"> </w:t>
          </w:r>
          <w:r w:rsidR="001552D1">
            <w:t>-</w:t>
          </w:r>
          <w:r>
            <w:t xml:space="preserve"> rekonstrukc</w:t>
          </w:r>
          <w:r w:rsidR="001552D1">
            <w:t xml:space="preserve">e kanalizace a </w:t>
          </w:r>
          <w:r>
            <w:t>vodovodu</w:t>
          </w:r>
          <w:r w:rsidR="0014438D">
            <w:t xml:space="preserve"> </w:t>
          </w:r>
        </w:p>
      </w:tc>
    </w:tr>
    <w:tr w:rsidR="00083475" w:rsidTr="006E5242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4D36B4" w:rsidP="00CC15A0">
          <w:pPr>
            <w:pStyle w:val="Zhlav"/>
            <w:jc w:val="right"/>
          </w:pPr>
          <w:r>
            <w:t>01</w:t>
          </w:r>
          <w:r w:rsidR="001552D1">
            <w:t>9144</w:t>
          </w:r>
          <w:r>
            <w:t>A</w:t>
          </w:r>
        </w:p>
      </w:tc>
    </w:tr>
  </w:tbl>
  <w:p w:rsidR="00083475" w:rsidRDefault="0008347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C19" w:rsidRDefault="00E54C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990"/>
    <w:rsid w:val="000537B7"/>
    <w:rsid w:val="00083475"/>
    <w:rsid w:val="000968F8"/>
    <w:rsid w:val="00122388"/>
    <w:rsid w:val="00144079"/>
    <w:rsid w:val="0014438D"/>
    <w:rsid w:val="001552D1"/>
    <w:rsid w:val="001630F7"/>
    <w:rsid w:val="001A14B6"/>
    <w:rsid w:val="001A1C4D"/>
    <w:rsid w:val="001A7ED7"/>
    <w:rsid w:val="001B648C"/>
    <w:rsid w:val="001E1147"/>
    <w:rsid w:val="001E5C91"/>
    <w:rsid w:val="002068D1"/>
    <w:rsid w:val="0021707F"/>
    <w:rsid w:val="002252E7"/>
    <w:rsid w:val="002363E6"/>
    <w:rsid w:val="00317440"/>
    <w:rsid w:val="0031771A"/>
    <w:rsid w:val="003B0768"/>
    <w:rsid w:val="003B501C"/>
    <w:rsid w:val="003F0EB2"/>
    <w:rsid w:val="003F5828"/>
    <w:rsid w:val="004057D1"/>
    <w:rsid w:val="00436C10"/>
    <w:rsid w:val="00442985"/>
    <w:rsid w:val="004542BA"/>
    <w:rsid w:val="00455009"/>
    <w:rsid w:val="00495359"/>
    <w:rsid w:val="004B1E2C"/>
    <w:rsid w:val="004B59CF"/>
    <w:rsid w:val="004D36B4"/>
    <w:rsid w:val="00564990"/>
    <w:rsid w:val="00576F38"/>
    <w:rsid w:val="005974BB"/>
    <w:rsid w:val="005D1FCD"/>
    <w:rsid w:val="00642B11"/>
    <w:rsid w:val="0066232F"/>
    <w:rsid w:val="00675A8D"/>
    <w:rsid w:val="006E5242"/>
    <w:rsid w:val="00713428"/>
    <w:rsid w:val="00732AA4"/>
    <w:rsid w:val="00763564"/>
    <w:rsid w:val="007F77A8"/>
    <w:rsid w:val="00823288"/>
    <w:rsid w:val="008458FB"/>
    <w:rsid w:val="008D5D11"/>
    <w:rsid w:val="00907EFA"/>
    <w:rsid w:val="00956DAE"/>
    <w:rsid w:val="00970C04"/>
    <w:rsid w:val="0098455C"/>
    <w:rsid w:val="009C4A19"/>
    <w:rsid w:val="009C63FD"/>
    <w:rsid w:val="009D1500"/>
    <w:rsid w:val="009F30CB"/>
    <w:rsid w:val="009F5BB6"/>
    <w:rsid w:val="00A10F67"/>
    <w:rsid w:val="00AC19CB"/>
    <w:rsid w:val="00AD024F"/>
    <w:rsid w:val="00B10DBD"/>
    <w:rsid w:val="00B323E0"/>
    <w:rsid w:val="00BA2B25"/>
    <w:rsid w:val="00BF796C"/>
    <w:rsid w:val="00C52829"/>
    <w:rsid w:val="00CA78B9"/>
    <w:rsid w:val="00CC15A0"/>
    <w:rsid w:val="00CC400E"/>
    <w:rsid w:val="00D34372"/>
    <w:rsid w:val="00D543DA"/>
    <w:rsid w:val="00D62C9D"/>
    <w:rsid w:val="00D72309"/>
    <w:rsid w:val="00E02123"/>
    <w:rsid w:val="00E10D8E"/>
    <w:rsid w:val="00E54C19"/>
    <w:rsid w:val="00E71D04"/>
    <w:rsid w:val="00EA7908"/>
    <w:rsid w:val="00EC43BB"/>
    <w:rsid w:val="00F177C0"/>
    <w:rsid w:val="00F2468B"/>
    <w:rsid w:val="00F83C29"/>
    <w:rsid w:val="00F84E87"/>
    <w:rsid w:val="00F93BDD"/>
    <w:rsid w:val="00FA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;"/>
  <w14:docId w14:val="0D963AEA"/>
  <w15:docId w15:val="{80C1CB8E-6666-487D-9C32-84A03FC8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3B501C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6">
    <w:name w:val="heading 6"/>
    <w:basedOn w:val="Normln"/>
    <w:next w:val="Normln"/>
    <w:link w:val="Nadpis6Char"/>
    <w:qFormat/>
    <w:rsid w:val="004542BA"/>
    <w:pPr>
      <w:keepNext/>
      <w:jc w:val="right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pPr>
      <w:widowControl w:val="0"/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widowControl w:val="0"/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3B501C"/>
    <w:rPr>
      <w:color w:val="0000FF"/>
      <w:u w:val="single"/>
    </w:rPr>
  </w:style>
  <w:style w:type="paragraph" w:styleId="Prosttext">
    <w:name w:val="Plain Text"/>
    <w:basedOn w:val="Normln"/>
    <w:link w:val="ProsttextChar"/>
    <w:unhideWhenUsed/>
    <w:rsid w:val="004B1E2C"/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4B1E2C"/>
    <w:rPr>
      <w:rFonts w:ascii="Consolas" w:hAnsi="Consolas" w:cs="Consolas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3F5828"/>
    <w:pPr>
      <w:ind w:left="720"/>
      <w:contextualSpacing/>
    </w:pPr>
  </w:style>
  <w:style w:type="character" w:customStyle="1" w:styleId="Nadpis6Char">
    <w:name w:val="Nadpis 6 Char"/>
    <w:basedOn w:val="Standardnpsmoodstavce"/>
    <w:link w:val="Nadpis6"/>
    <w:rsid w:val="004542BA"/>
    <w:rPr>
      <w:rFonts w:ascii="Arial" w:hAnsi="Arial"/>
      <w:sz w:val="24"/>
      <w:szCs w:val="24"/>
    </w:rPr>
  </w:style>
  <w:style w:type="paragraph" w:styleId="FormtovanvHTML">
    <w:name w:val="HTML Preformatted"/>
    <w:basedOn w:val="Normln"/>
    <w:link w:val="FormtovanvHTMLChar"/>
    <w:rsid w:val="00EC4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basedOn w:val="Standardnpsmoodstavce"/>
    <w:link w:val="FormtovanvHTML"/>
    <w:rsid w:val="00EC43BB"/>
    <w:rPr>
      <w:rFonts w:ascii="Courier New" w:hAnsi="Courier New" w:cs="Courier New"/>
    </w:rPr>
  </w:style>
  <w:style w:type="character" w:customStyle="1" w:styleId="ZhlavChar">
    <w:name w:val="Záhlaví Char"/>
    <w:basedOn w:val="Standardnpsmoodstavce"/>
    <w:link w:val="Zhlav"/>
    <w:rsid w:val="00455009"/>
    <w:rPr>
      <w:rFonts w:ascii="Arial" w:hAnsi="Arial"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0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194</TotalTime>
  <Pages>2</Pages>
  <Words>119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Lavicka, Martin</cp:lastModifiedBy>
  <cp:revision>53</cp:revision>
  <cp:lastPrinted>2017-03-20T14:43:00Z</cp:lastPrinted>
  <dcterms:created xsi:type="dcterms:W3CDTF">2015-08-14T14:54:00Z</dcterms:created>
  <dcterms:modified xsi:type="dcterms:W3CDTF">2019-06-24T09:23:00Z</dcterms:modified>
</cp:coreProperties>
</file>