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  <w:bookmarkStart w:id="0" w:name="_Toc162945027"/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</w:p>
    <w:p w:rsidR="003B501C" w:rsidRDefault="00B10DBD" w:rsidP="003B501C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>2</w:t>
      </w:r>
      <w:r w:rsidR="00E71D04">
        <w:rPr>
          <w:b/>
          <w:bCs/>
          <w:caps/>
          <w:sz w:val="36"/>
        </w:rPr>
        <w:t>.</w:t>
      </w:r>
      <w:r w:rsidR="003B501C">
        <w:rPr>
          <w:b/>
          <w:bCs/>
          <w:caps/>
          <w:sz w:val="36"/>
        </w:rPr>
        <w:t xml:space="preserve"> </w:t>
      </w:r>
      <w:bookmarkStart w:id="1" w:name="_GoBack"/>
      <w:bookmarkEnd w:id="0"/>
      <w:bookmarkEnd w:id="1"/>
      <w:r w:rsidR="003B501C">
        <w:rPr>
          <w:b/>
          <w:bCs/>
          <w:caps/>
          <w:sz w:val="36"/>
        </w:rPr>
        <w:t>seznam souřadnic a výše</w:t>
      </w:r>
      <w:r w:rsidR="004057D1">
        <w:rPr>
          <w:b/>
          <w:bCs/>
          <w:caps/>
          <w:sz w:val="36"/>
        </w:rPr>
        <w:t>K</w:t>
      </w:r>
    </w:p>
    <w:p w:rsidR="003B501C" w:rsidRDefault="003B501C" w:rsidP="003B501C">
      <w:pPr>
        <w:jc w:val="center"/>
        <w:rPr>
          <w:sz w:val="24"/>
        </w:rPr>
      </w:pPr>
      <w:r>
        <w:rPr>
          <w:sz w:val="24"/>
        </w:rPr>
        <w:t xml:space="preserve">(S-JTSK, </w:t>
      </w:r>
      <w:proofErr w:type="spellStart"/>
      <w:r>
        <w:rPr>
          <w:sz w:val="24"/>
        </w:rPr>
        <w:t>Bpv</w:t>
      </w:r>
      <w:proofErr w:type="spellEnd"/>
      <w:r>
        <w:rPr>
          <w:sz w:val="24"/>
        </w:rPr>
        <w:t>)</w:t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t>Obsah:</w:t>
      </w:r>
    </w:p>
    <w:p w:rsidR="003B501C" w:rsidRDefault="003B501C" w:rsidP="003B501C">
      <w:pPr>
        <w:jc w:val="both"/>
        <w:rPr>
          <w:sz w:val="24"/>
        </w:rPr>
      </w:pPr>
    </w:p>
    <w:p w:rsidR="003B501C" w:rsidRPr="00751371" w:rsidRDefault="003B501C" w:rsidP="003B501C">
      <w:pPr>
        <w:pStyle w:val="Obsah2"/>
        <w:tabs>
          <w:tab w:val="left" w:pos="800"/>
          <w:tab w:val="right" w:leader="dot" w:pos="8678"/>
        </w:tabs>
        <w:rPr>
          <w:rFonts w:ascii="Calibri" w:hAnsi="Calibr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427073386" w:history="1">
        <w:r w:rsidRPr="002C58C0">
          <w:rPr>
            <w:rStyle w:val="Hypertextovodkaz"/>
            <w:noProof/>
          </w:rPr>
          <w:t>2.1</w:t>
        </w:r>
        <w:r w:rsidRPr="00751371">
          <w:rPr>
            <w:rFonts w:ascii="Calibri" w:hAnsi="Calibri"/>
            <w:noProof/>
            <w:sz w:val="22"/>
            <w:szCs w:val="22"/>
          </w:rPr>
          <w:tab/>
        </w:r>
        <w:r w:rsidRPr="002C58C0">
          <w:rPr>
            <w:rStyle w:val="Hypertextovodkaz"/>
            <w:noProof/>
          </w:rPr>
          <w:t>DANÉ BODY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_Toc427073386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3C2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B501C" w:rsidRPr="00751371" w:rsidRDefault="001A1C4D" w:rsidP="003B501C">
      <w:pPr>
        <w:pStyle w:val="Obsah2"/>
        <w:tabs>
          <w:tab w:val="left" w:pos="800"/>
          <w:tab w:val="right" w:leader="dot" w:pos="8678"/>
        </w:tabs>
        <w:rPr>
          <w:rFonts w:ascii="Calibri" w:hAnsi="Calibri"/>
          <w:noProof/>
          <w:sz w:val="22"/>
          <w:szCs w:val="22"/>
        </w:rPr>
      </w:pPr>
      <w:hyperlink w:anchor="_Toc427073387" w:history="1">
        <w:r w:rsidR="003B501C" w:rsidRPr="002C58C0">
          <w:rPr>
            <w:rStyle w:val="Hypertextovodkaz"/>
            <w:noProof/>
          </w:rPr>
          <w:t>2.2</w:t>
        </w:r>
        <w:r w:rsidR="003B501C" w:rsidRPr="00751371">
          <w:rPr>
            <w:rFonts w:ascii="Calibri" w:hAnsi="Calibri"/>
            <w:noProof/>
            <w:sz w:val="22"/>
            <w:szCs w:val="22"/>
          </w:rPr>
          <w:tab/>
        </w:r>
        <w:r w:rsidR="003B501C" w:rsidRPr="002C58C0">
          <w:rPr>
            <w:rStyle w:val="Hypertextovodkaz"/>
            <w:noProof/>
          </w:rPr>
          <w:t>VÝŠKOVÉ BODY</w:t>
        </w:r>
        <w:r w:rsidR="003B501C">
          <w:rPr>
            <w:noProof/>
            <w:webHidden/>
          </w:rPr>
          <w:tab/>
        </w:r>
        <w:r w:rsidR="003B501C">
          <w:rPr>
            <w:noProof/>
            <w:webHidden/>
          </w:rPr>
          <w:fldChar w:fldCharType="begin"/>
        </w:r>
        <w:r w:rsidR="003B501C">
          <w:rPr>
            <w:noProof/>
            <w:webHidden/>
          </w:rPr>
          <w:instrText xml:space="preserve"> PAGEREF _Toc427073387 \h </w:instrText>
        </w:r>
        <w:r w:rsidR="003B501C">
          <w:rPr>
            <w:noProof/>
            <w:webHidden/>
          </w:rPr>
        </w:r>
        <w:r w:rsidR="003B501C">
          <w:rPr>
            <w:noProof/>
            <w:webHidden/>
          </w:rPr>
          <w:fldChar w:fldCharType="separate"/>
        </w:r>
        <w:r w:rsidR="00F83C29">
          <w:rPr>
            <w:noProof/>
            <w:webHidden/>
          </w:rPr>
          <w:t>2</w:t>
        </w:r>
        <w:r w:rsidR="003B501C">
          <w:rPr>
            <w:noProof/>
            <w:webHidden/>
          </w:rPr>
          <w:fldChar w:fldCharType="end"/>
        </w:r>
      </w:hyperlink>
    </w:p>
    <w:p w:rsidR="003B501C" w:rsidRPr="00751371" w:rsidRDefault="001A1C4D" w:rsidP="003B501C">
      <w:pPr>
        <w:pStyle w:val="Obsah2"/>
        <w:tabs>
          <w:tab w:val="left" w:pos="800"/>
          <w:tab w:val="right" w:leader="dot" w:pos="8678"/>
        </w:tabs>
        <w:rPr>
          <w:rFonts w:ascii="Calibri" w:hAnsi="Calibri"/>
          <w:noProof/>
          <w:sz w:val="22"/>
          <w:szCs w:val="22"/>
        </w:rPr>
      </w:pPr>
      <w:hyperlink w:anchor="_Toc427073388" w:history="1">
        <w:r w:rsidR="003B501C" w:rsidRPr="002C58C0">
          <w:rPr>
            <w:rStyle w:val="Hypertextovodkaz"/>
            <w:noProof/>
          </w:rPr>
          <w:t>2.3</w:t>
        </w:r>
        <w:r w:rsidR="003B501C" w:rsidRPr="00751371">
          <w:rPr>
            <w:rFonts w:ascii="Calibri" w:hAnsi="Calibri"/>
            <w:noProof/>
            <w:sz w:val="22"/>
            <w:szCs w:val="22"/>
          </w:rPr>
          <w:tab/>
        </w:r>
        <w:r w:rsidR="003B501C" w:rsidRPr="002C58C0">
          <w:rPr>
            <w:rStyle w:val="Hypertextovodkaz"/>
            <w:noProof/>
          </w:rPr>
          <w:t>URČOVANÉ BODY</w:t>
        </w:r>
        <w:r w:rsidR="003B501C">
          <w:rPr>
            <w:noProof/>
            <w:webHidden/>
          </w:rPr>
          <w:tab/>
        </w:r>
        <w:r w:rsidR="003B501C">
          <w:rPr>
            <w:noProof/>
            <w:webHidden/>
          </w:rPr>
          <w:fldChar w:fldCharType="begin"/>
        </w:r>
        <w:r w:rsidR="003B501C">
          <w:rPr>
            <w:noProof/>
            <w:webHidden/>
          </w:rPr>
          <w:instrText xml:space="preserve"> PAGEREF _Toc427073388 \h </w:instrText>
        </w:r>
        <w:r w:rsidR="003B501C">
          <w:rPr>
            <w:noProof/>
            <w:webHidden/>
          </w:rPr>
        </w:r>
        <w:r w:rsidR="003B501C">
          <w:rPr>
            <w:noProof/>
            <w:webHidden/>
          </w:rPr>
          <w:fldChar w:fldCharType="separate"/>
        </w:r>
        <w:r w:rsidR="00F83C29">
          <w:rPr>
            <w:noProof/>
            <w:webHidden/>
          </w:rPr>
          <w:t>2</w:t>
        </w:r>
        <w:r w:rsidR="003B501C">
          <w:rPr>
            <w:noProof/>
            <w:webHidden/>
          </w:rPr>
          <w:fldChar w:fldCharType="end"/>
        </w:r>
      </w:hyperlink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fldChar w:fldCharType="end"/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6E5242" w:rsidRDefault="006E5242" w:rsidP="006E5242">
      <w:pPr>
        <w:pStyle w:val="Nadpis2"/>
        <w:numPr>
          <w:ilvl w:val="0"/>
          <w:numId w:val="0"/>
        </w:numPr>
        <w:spacing w:before="120"/>
        <w:rPr>
          <w:sz w:val="24"/>
        </w:rPr>
      </w:pPr>
      <w:bookmarkStart w:id="2" w:name="_Toc427073386"/>
    </w:p>
    <w:p w:rsidR="003F5828" w:rsidRPr="003F5828" w:rsidRDefault="003F5828" w:rsidP="003F5828">
      <w:pPr>
        <w:pStyle w:val="Odstavecseseznamem"/>
        <w:keepNext/>
        <w:widowControl w:val="0"/>
        <w:numPr>
          <w:ilvl w:val="0"/>
          <w:numId w:val="4"/>
        </w:numPr>
        <w:spacing w:before="240" w:after="60"/>
        <w:contextualSpacing w:val="0"/>
        <w:outlineLvl w:val="0"/>
        <w:rPr>
          <w:rFonts w:cs="Arial"/>
          <w:b/>
          <w:bCs/>
          <w:caps/>
          <w:vanish/>
          <w:kern w:val="28"/>
          <w:sz w:val="28"/>
          <w:szCs w:val="32"/>
        </w:rPr>
      </w:pPr>
    </w:p>
    <w:p w:rsidR="003F5828" w:rsidRPr="003F5828" w:rsidRDefault="003F5828" w:rsidP="003F5828">
      <w:pPr>
        <w:pStyle w:val="Odstavecseseznamem"/>
        <w:keepNext/>
        <w:widowControl w:val="0"/>
        <w:numPr>
          <w:ilvl w:val="0"/>
          <w:numId w:val="4"/>
        </w:numPr>
        <w:spacing w:before="240" w:after="60"/>
        <w:contextualSpacing w:val="0"/>
        <w:outlineLvl w:val="0"/>
        <w:rPr>
          <w:rFonts w:cs="Arial"/>
          <w:b/>
          <w:bCs/>
          <w:caps/>
          <w:vanish/>
          <w:kern w:val="28"/>
          <w:sz w:val="28"/>
          <w:szCs w:val="32"/>
        </w:rPr>
      </w:pPr>
    </w:p>
    <w:p w:rsidR="006E5242" w:rsidRPr="003F5828" w:rsidRDefault="006E5242" w:rsidP="003F5828">
      <w:pPr>
        <w:pStyle w:val="Nadpis2"/>
        <w:rPr>
          <w:sz w:val="24"/>
          <w:szCs w:val="24"/>
        </w:rPr>
      </w:pPr>
      <w:r w:rsidRPr="003F5828">
        <w:rPr>
          <w:sz w:val="24"/>
          <w:szCs w:val="24"/>
        </w:rPr>
        <w:t>DANÉ BODY</w:t>
      </w:r>
      <w:bookmarkEnd w:id="2"/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007"/>
        <w:gridCol w:w="3045"/>
        <w:gridCol w:w="1319"/>
      </w:tblGrid>
      <w:tr w:rsidR="006E5242" w:rsidTr="002068D1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r>
              <w:t>Číslo bodu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jc w:val="center"/>
            </w:pPr>
            <w:r>
              <w:t>X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E5242" w:rsidRDefault="006E5242" w:rsidP="00E02123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EC43BB" w:rsidTr="004542BA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C43BB" w:rsidRPr="00940A5F" w:rsidRDefault="00EC43BB" w:rsidP="00E41532">
            <w:pPr>
              <w:pStyle w:val="FormtovanvHTML"/>
              <w:rPr>
                <w:rFonts w:ascii="Arial" w:hAnsi="Arial" w:cs="Arial"/>
                <w:b/>
                <w:lang w:val="en"/>
              </w:rPr>
            </w:pPr>
            <w:r>
              <w:rPr>
                <w:rFonts w:ascii="Arial" w:hAnsi="Arial" w:cs="Arial"/>
                <w:b/>
                <w:lang w:val="en"/>
              </w:rPr>
              <w:t xml:space="preserve">1 </w:t>
            </w:r>
            <w:r w:rsidRPr="00940A5F">
              <w:rPr>
                <w:rFonts w:ascii="Arial" w:hAnsi="Arial" w:cs="Arial"/>
                <w:i/>
                <w:lang w:val="en"/>
              </w:rPr>
              <w:t>(4422)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BB" w:rsidRPr="00940A5F" w:rsidRDefault="00EC43BB" w:rsidP="008458FB">
            <w:pPr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598750.54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3BB" w:rsidRPr="00940A5F" w:rsidRDefault="00EC43BB" w:rsidP="008458FB">
            <w:pPr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1160759.08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C43BB" w:rsidRPr="00940A5F" w:rsidRDefault="00EC43BB" w:rsidP="008458FB">
            <w:pPr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</w:t>
            </w:r>
          </w:p>
        </w:tc>
      </w:tr>
      <w:tr w:rsidR="008458FB" w:rsidTr="004542BA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458FB" w:rsidRPr="00940A5F" w:rsidRDefault="008458FB" w:rsidP="008458FB">
            <w:pPr>
              <w:pStyle w:val="FormtovanvHTML"/>
              <w:rPr>
                <w:rFonts w:ascii="Arial" w:hAnsi="Arial" w:cs="Arial"/>
                <w:b/>
                <w:lang w:val="en"/>
              </w:rPr>
            </w:pPr>
            <w:r w:rsidRPr="00940A5F">
              <w:rPr>
                <w:rFonts w:ascii="Arial" w:hAnsi="Arial" w:cs="Arial"/>
                <w:b/>
                <w:lang w:val="en"/>
              </w:rPr>
              <w:t>201</w:t>
            </w:r>
            <w:r>
              <w:rPr>
                <w:rFonts w:ascii="Arial" w:hAnsi="Arial" w:cs="Arial"/>
                <w:b/>
                <w:lang w:val="en"/>
              </w:rPr>
              <w:t xml:space="preserve"> </w:t>
            </w:r>
            <w:r w:rsidRPr="00940A5F">
              <w:rPr>
                <w:rFonts w:ascii="Arial" w:hAnsi="Arial" w:cs="Arial"/>
                <w:i/>
                <w:lang w:val="en"/>
              </w:rPr>
              <w:t>(4422)</w:t>
            </w:r>
            <w:r w:rsidRPr="00940A5F">
              <w:rPr>
                <w:rFonts w:ascii="Arial" w:hAnsi="Arial" w:cs="Arial"/>
                <w:b/>
                <w:lang w:val="en"/>
              </w:rPr>
              <w:t xml:space="preserve"> 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8FB" w:rsidRPr="00940A5F" w:rsidRDefault="008458FB" w:rsidP="008458FB">
            <w:pPr>
              <w:jc w:val="center"/>
              <w:rPr>
                <w:rFonts w:eastAsia="MS Mincho" w:cs="Arial"/>
              </w:rPr>
            </w:pPr>
            <w:r w:rsidRPr="00940A5F">
              <w:rPr>
                <w:rFonts w:cs="Arial"/>
                <w:lang w:val="en"/>
              </w:rPr>
              <w:t>598150.72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8FB" w:rsidRPr="00940A5F" w:rsidRDefault="008458FB" w:rsidP="008458FB">
            <w:pPr>
              <w:jc w:val="center"/>
              <w:rPr>
                <w:rFonts w:eastAsia="MS Mincho" w:cs="Arial"/>
              </w:rPr>
            </w:pPr>
            <w:r w:rsidRPr="00940A5F">
              <w:rPr>
                <w:rFonts w:cs="Arial"/>
                <w:lang w:val="en"/>
              </w:rPr>
              <w:t>1160600.22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458FB" w:rsidRPr="00940A5F" w:rsidRDefault="008458FB" w:rsidP="008458FB">
            <w:pPr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</w:t>
            </w:r>
          </w:p>
        </w:tc>
      </w:tr>
      <w:tr w:rsidR="008458FB" w:rsidTr="004542BA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458FB" w:rsidRPr="004542BA" w:rsidRDefault="008458FB" w:rsidP="008458FB">
            <w:pPr>
              <w:ind w:right="130"/>
              <w:rPr>
                <w:b/>
              </w:rPr>
            </w:pPr>
            <w:r w:rsidRPr="0014438D">
              <w:rPr>
                <w:b/>
              </w:rPr>
              <w:t>206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(4422</w:t>
            </w:r>
            <w:r w:rsidRPr="004542BA">
              <w:rPr>
                <w:i/>
              </w:rPr>
              <w:t>)</w:t>
            </w:r>
            <w:r w:rsidRPr="0014438D">
              <w:rPr>
                <w:b/>
              </w:rPr>
              <w:t xml:space="preserve"> 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8FB" w:rsidRPr="0014438D" w:rsidRDefault="008458FB" w:rsidP="008458FB">
            <w:pPr>
              <w:jc w:val="center"/>
              <w:rPr>
                <w:rFonts w:cs="Arial"/>
                <w:szCs w:val="20"/>
              </w:rPr>
            </w:pPr>
            <w:r w:rsidRPr="0014438D">
              <w:t>598241.41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8FB" w:rsidRPr="0014438D" w:rsidRDefault="008458FB" w:rsidP="008458FB">
            <w:pPr>
              <w:jc w:val="center"/>
              <w:rPr>
                <w:rFonts w:cs="Arial"/>
                <w:szCs w:val="20"/>
              </w:rPr>
            </w:pPr>
            <w:r w:rsidRPr="0014438D">
              <w:t>1161214.11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458FB" w:rsidRPr="0014438D" w:rsidRDefault="008458FB" w:rsidP="008458FB">
            <w:pPr>
              <w:jc w:val="center"/>
              <w:rPr>
                <w:rFonts w:cs="Arial"/>
                <w:szCs w:val="20"/>
              </w:rPr>
            </w:pPr>
            <w:r w:rsidRPr="0014438D">
              <w:rPr>
                <w:rFonts w:cs="Arial"/>
                <w:szCs w:val="20"/>
              </w:rPr>
              <w:t>-</w:t>
            </w:r>
          </w:p>
        </w:tc>
      </w:tr>
      <w:tr w:rsidR="008458FB" w:rsidTr="004542BA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458FB" w:rsidRPr="004542BA" w:rsidRDefault="008458FB" w:rsidP="008458FB">
            <w:pPr>
              <w:ind w:right="130"/>
              <w:rPr>
                <w:b/>
              </w:rPr>
            </w:pPr>
            <w:r w:rsidRPr="0014438D">
              <w:rPr>
                <w:b/>
              </w:rPr>
              <w:t>230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(4421</w:t>
            </w:r>
            <w:r w:rsidRPr="004542BA">
              <w:rPr>
                <w:i/>
              </w:rPr>
              <w:t>)</w:t>
            </w:r>
            <w:r w:rsidRPr="0014438D">
              <w:rPr>
                <w:b/>
              </w:rPr>
              <w:t xml:space="preserve">   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8FB" w:rsidRPr="0014438D" w:rsidRDefault="008458FB" w:rsidP="008458FB">
            <w:pPr>
              <w:jc w:val="center"/>
              <w:rPr>
                <w:rFonts w:cs="Arial"/>
                <w:szCs w:val="20"/>
              </w:rPr>
            </w:pPr>
            <w:r w:rsidRPr="0014438D">
              <w:t>595985.50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8FB" w:rsidRPr="0014438D" w:rsidRDefault="008458FB" w:rsidP="008458FB">
            <w:pPr>
              <w:jc w:val="center"/>
              <w:rPr>
                <w:rFonts w:cs="Arial"/>
                <w:szCs w:val="20"/>
              </w:rPr>
            </w:pPr>
            <w:r w:rsidRPr="0014438D">
              <w:t>1158160.66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458FB" w:rsidRPr="0014438D" w:rsidRDefault="008458FB" w:rsidP="008458FB">
            <w:pPr>
              <w:jc w:val="center"/>
              <w:rPr>
                <w:rFonts w:cs="Arial"/>
                <w:szCs w:val="20"/>
              </w:rPr>
            </w:pPr>
            <w:r w:rsidRPr="0014438D">
              <w:t>259.03</w:t>
            </w:r>
          </w:p>
        </w:tc>
      </w:tr>
      <w:tr w:rsidR="00956DAE" w:rsidTr="004542BA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56DAE" w:rsidRPr="004542BA" w:rsidRDefault="00956DAE" w:rsidP="00956DAE">
            <w:pPr>
              <w:ind w:right="130"/>
              <w:rPr>
                <w:b/>
              </w:rPr>
            </w:pPr>
            <w:r w:rsidRPr="0014438D">
              <w:rPr>
                <w:b/>
              </w:rPr>
              <w:t>23</w:t>
            </w:r>
            <w:r>
              <w:rPr>
                <w:b/>
              </w:rPr>
              <w:t>0.</w:t>
            </w:r>
            <w:r w:rsidRPr="0014438D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(4421</w:t>
            </w:r>
            <w:r w:rsidRPr="004542BA">
              <w:rPr>
                <w:i/>
              </w:rPr>
              <w:t>)</w:t>
            </w:r>
            <w:r w:rsidRPr="0014438D">
              <w:rPr>
                <w:b/>
              </w:rPr>
              <w:t xml:space="preserve">   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6DAE" w:rsidRPr="0014438D" w:rsidRDefault="00956DAE" w:rsidP="00956DAE">
            <w:pPr>
              <w:jc w:val="center"/>
              <w:rPr>
                <w:rFonts w:cs="Arial"/>
                <w:szCs w:val="20"/>
              </w:rPr>
            </w:pPr>
            <w:r w:rsidRPr="0014438D">
              <w:t>596260.20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56DAE" w:rsidRPr="0014438D" w:rsidRDefault="00956DAE" w:rsidP="00956DAE">
            <w:pPr>
              <w:jc w:val="center"/>
              <w:rPr>
                <w:rFonts w:cs="Arial"/>
                <w:szCs w:val="20"/>
              </w:rPr>
            </w:pPr>
            <w:r w:rsidRPr="0014438D">
              <w:t>1158066.47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56DAE" w:rsidRPr="0014438D" w:rsidRDefault="00956DAE" w:rsidP="00956DAE">
            <w:pPr>
              <w:jc w:val="center"/>
              <w:rPr>
                <w:rFonts w:cs="Arial"/>
                <w:szCs w:val="20"/>
              </w:rPr>
            </w:pPr>
            <w:r w:rsidRPr="0014438D">
              <w:t>257.23</w:t>
            </w:r>
          </w:p>
        </w:tc>
      </w:tr>
    </w:tbl>
    <w:p w:rsidR="006E5242" w:rsidRDefault="006E5242" w:rsidP="006E5242">
      <w:pPr>
        <w:pStyle w:val="Nadpis2"/>
        <w:numPr>
          <w:ilvl w:val="1"/>
          <w:numId w:val="4"/>
        </w:numPr>
        <w:spacing w:before="120"/>
        <w:rPr>
          <w:sz w:val="24"/>
        </w:rPr>
      </w:pPr>
      <w:bookmarkStart w:id="3" w:name="_Toc427073387"/>
      <w:r>
        <w:rPr>
          <w:sz w:val="24"/>
        </w:rPr>
        <w:t>VÝŠKOVÉ BODY</w:t>
      </w:r>
      <w:bookmarkEnd w:id="3"/>
      <w:r>
        <w:rPr>
          <w:sz w:val="24"/>
        </w:rPr>
        <w:t xml:space="preserve"> </w:t>
      </w:r>
    </w:p>
    <w:tbl>
      <w:tblPr>
        <w:tblW w:w="92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6"/>
        <w:gridCol w:w="6274"/>
        <w:gridCol w:w="1292"/>
      </w:tblGrid>
      <w:tr w:rsidR="006E5242" w:rsidTr="00AD024F">
        <w:trPr>
          <w:cantSplit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r>
              <w:t>Číslo bodu</w:t>
            </w:r>
          </w:p>
        </w:tc>
        <w:tc>
          <w:tcPr>
            <w:tcW w:w="6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Popis</w:t>
            </w:r>
          </w:p>
        </w:tc>
        <w:tc>
          <w:tcPr>
            <w:tcW w:w="12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E5242" w:rsidRDefault="006E5242" w:rsidP="00E02123">
            <w:pPr>
              <w:jc w:val="center"/>
            </w:pPr>
            <w:r>
              <w:t>H</w:t>
            </w:r>
          </w:p>
        </w:tc>
      </w:tr>
      <w:tr w:rsidR="008458FB" w:rsidTr="00AD024F">
        <w:trPr>
          <w:cantSplit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458FB" w:rsidRPr="0014438D" w:rsidRDefault="008458FB" w:rsidP="008458FB">
            <w:pPr>
              <w:pStyle w:val="Nadpis6"/>
              <w:jc w:val="left"/>
              <w:rPr>
                <w:b/>
                <w:bCs/>
                <w:sz w:val="20"/>
                <w:szCs w:val="20"/>
              </w:rPr>
            </w:pPr>
            <w:r w:rsidRPr="0014438D">
              <w:rPr>
                <w:b/>
                <w:bCs/>
                <w:sz w:val="20"/>
                <w:szCs w:val="20"/>
              </w:rPr>
              <w:t>JM-071-533</w:t>
            </w:r>
          </w:p>
        </w:tc>
        <w:tc>
          <w:tcPr>
            <w:tcW w:w="6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458FB" w:rsidRDefault="008458FB" w:rsidP="008458FB">
            <w:pPr>
              <w:pStyle w:val="Zpat"/>
              <w:tabs>
                <w:tab w:val="left" w:pos="1150"/>
              </w:tabs>
              <w:spacing w:before="0" w:after="0"/>
              <w:rPr>
                <w:i w:val="0"/>
                <w:szCs w:val="20"/>
              </w:rPr>
            </w:pPr>
            <w:r>
              <w:rPr>
                <w:i w:val="0"/>
                <w:szCs w:val="20"/>
              </w:rPr>
              <w:t>Brno - Lesná, most, shora</w:t>
            </w:r>
          </w:p>
        </w:tc>
        <w:tc>
          <w:tcPr>
            <w:tcW w:w="12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458FB" w:rsidRDefault="008458FB" w:rsidP="008458FB">
            <w:pPr>
              <w:pStyle w:val="Zpat"/>
              <w:spacing w:before="0" w:after="0"/>
              <w:jc w:val="center"/>
              <w:rPr>
                <w:i w:val="0"/>
                <w:szCs w:val="20"/>
              </w:rPr>
            </w:pPr>
            <w:r>
              <w:rPr>
                <w:i w:val="0"/>
                <w:szCs w:val="20"/>
              </w:rPr>
              <w:t>253.010</w:t>
            </w:r>
          </w:p>
        </w:tc>
      </w:tr>
    </w:tbl>
    <w:p w:rsidR="006E5242" w:rsidRDefault="006E5242" w:rsidP="006E5242">
      <w:pPr>
        <w:pStyle w:val="Nadpis2"/>
        <w:numPr>
          <w:ilvl w:val="1"/>
          <w:numId w:val="4"/>
        </w:numPr>
        <w:spacing w:before="120"/>
        <w:rPr>
          <w:sz w:val="24"/>
        </w:rPr>
      </w:pPr>
      <w:bookmarkStart w:id="4" w:name="_Toc427073388"/>
      <w:r>
        <w:rPr>
          <w:sz w:val="24"/>
        </w:rPr>
        <w:t>URČOVANÉ BODY</w:t>
      </w:r>
      <w:bookmarkEnd w:id="4"/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007"/>
        <w:gridCol w:w="3045"/>
        <w:gridCol w:w="1319"/>
      </w:tblGrid>
      <w:tr w:rsidR="006E5242" w:rsidTr="002068D1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r>
              <w:t>Číslo bodu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jc w:val="center"/>
            </w:pPr>
            <w:r>
              <w:t>X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E5242" w:rsidRDefault="006E5242" w:rsidP="00D34372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5001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596317.86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1158234.60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251.37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5002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r w:rsid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poklop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 xml:space="preserve">596283.58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1158213.73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250.52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5003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 xml:space="preserve">596276.14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1158213.35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250.66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5004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r w:rsid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poklop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 xml:space="preserve">596231.69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1158222.02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251.34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5005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 xml:space="preserve">596217.42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1158224.67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251.17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5006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r w:rsid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poklop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 xml:space="preserve">596195.68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1158223.16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251.04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5007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 xml:space="preserve">596174.97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1158226.26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250.56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5008</w:t>
            </w:r>
            <w:r w:rsidR="00AC19C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r w:rsid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poklop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 xml:space="preserve">596160.27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1158232.52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249.53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66232F" w:rsidRPr="00EC43BB" w:rsidRDefault="00956DAE" w:rsidP="0066232F">
            <w:pPr>
              <w:pStyle w:val="Prosttex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5009</w:t>
            </w:r>
            <w:r w:rsidR="00AC19C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 xml:space="preserve">596142.30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1158238.35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66232F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248.09</w:t>
            </w:r>
          </w:p>
        </w:tc>
      </w:tr>
      <w:tr w:rsidR="00956DAE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956DAE" w:rsidRPr="00EC43BB" w:rsidRDefault="00956DAE" w:rsidP="0066232F">
            <w:pPr>
              <w:pStyle w:val="Prosttex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5010</w:t>
            </w:r>
            <w:r w:rsidR="00AC19C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="00AC19CB"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6DAE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 xml:space="preserve">596143.03     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6DAE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1158254.04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956DAE" w:rsidRPr="001A1C4D" w:rsidRDefault="001E1147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eastAsia="MS Mincho" w:cs="Arial"/>
                <w:szCs w:val="20"/>
              </w:rPr>
              <w:t>248.50</w:t>
            </w:r>
          </w:p>
        </w:tc>
      </w:tr>
      <w:tr w:rsidR="00956DAE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956DAE" w:rsidRPr="00EC43BB" w:rsidRDefault="001A1C4D" w:rsidP="0066232F">
            <w:pPr>
              <w:pStyle w:val="Prosttext"/>
              <w:rPr>
                <w:rFonts w:ascii="Arial" w:hAnsi="Arial" w:cs="Arial"/>
                <w:b/>
                <w:sz w:val="20"/>
                <w:szCs w:val="20"/>
              </w:rPr>
            </w:pPr>
            <w:r w:rsidRPr="001A1C4D">
              <w:rPr>
                <w:rFonts w:ascii="Arial" w:hAnsi="Arial" w:cs="Arial"/>
                <w:b/>
                <w:sz w:val="20"/>
                <w:szCs w:val="20"/>
              </w:rPr>
              <w:t>5011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  <w:r w:rsidRPr="001A1C4D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1A1C4D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6DAE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596124.95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6DAE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1158265.20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956DAE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248.29</w:t>
            </w:r>
          </w:p>
        </w:tc>
      </w:tr>
      <w:tr w:rsidR="001A1C4D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A1C4D" w:rsidRPr="00EC43BB" w:rsidRDefault="001A1C4D" w:rsidP="0066232F">
            <w:pPr>
              <w:pStyle w:val="Prosttext"/>
              <w:rPr>
                <w:rFonts w:ascii="Arial" w:hAnsi="Arial" w:cs="Arial"/>
                <w:b/>
                <w:sz w:val="20"/>
                <w:szCs w:val="20"/>
              </w:rPr>
            </w:pPr>
            <w:r w:rsidRPr="001A1C4D">
              <w:rPr>
                <w:rFonts w:ascii="Arial" w:hAnsi="Arial" w:cs="Arial"/>
                <w:b/>
                <w:sz w:val="20"/>
                <w:szCs w:val="20"/>
              </w:rPr>
              <w:t>5015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  <w:r w:rsidRPr="001A1C4D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596059.56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1158272.33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249.97</w:t>
            </w:r>
          </w:p>
        </w:tc>
      </w:tr>
      <w:tr w:rsidR="001A1C4D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A1C4D" w:rsidRPr="00EC43BB" w:rsidRDefault="001A1C4D" w:rsidP="0066232F">
            <w:pPr>
              <w:pStyle w:val="Prosttext"/>
              <w:rPr>
                <w:rFonts w:ascii="Arial" w:hAnsi="Arial" w:cs="Arial"/>
                <w:b/>
                <w:sz w:val="20"/>
                <w:szCs w:val="20"/>
              </w:rPr>
            </w:pPr>
            <w:r w:rsidRPr="001A1C4D">
              <w:rPr>
                <w:rFonts w:ascii="Arial" w:hAnsi="Arial" w:cs="Arial"/>
                <w:b/>
                <w:sz w:val="20"/>
                <w:szCs w:val="20"/>
              </w:rPr>
              <w:t>5018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  <w:r w:rsidRPr="001A1C4D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596035.87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1158260.34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253.69</w:t>
            </w:r>
          </w:p>
        </w:tc>
      </w:tr>
      <w:tr w:rsidR="001A1C4D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A1C4D" w:rsidRPr="00EC43BB" w:rsidRDefault="001A1C4D" w:rsidP="0066232F">
            <w:pPr>
              <w:pStyle w:val="Prosttext"/>
              <w:rPr>
                <w:rFonts w:ascii="Arial" w:hAnsi="Arial" w:cs="Arial"/>
                <w:b/>
                <w:sz w:val="20"/>
                <w:szCs w:val="20"/>
              </w:rPr>
            </w:pPr>
            <w:r w:rsidRPr="001A1C4D">
              <w:rPr>
                <w:rFonts w:ascii="Arial" w:hAnsi="Arial" w:cs="Arial"/>
                <w:b/>
                <w:sz w:val="20"/>
                <w:szCs w:val="20"/>
              </w:rPr>
              <w:t>5019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  <w:r w:rsidRPr="001A1C4D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596059.72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1158251.78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249.81</w:t>
            </w:r>
          </w:p>
        </w:tc>
      </w:tr>
      <w:tr w:rsidR="001A1C4D" w:rsidTr="0014438D">
        <w:trPr>
          <w:cantSplit/>
        </w:trPr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1A1C4D" w:rsidRPr="00EC43BB" w:rsidRDefault="001A1C4D" w:rsidP="0066232F">
            <w:pPr>
              <w:pStyle w:val="Prosttext"/>
              <w:rPr>
                <w:rFonts w:ascii="Arial" w:hAnsi="Arial" w:cs="Arial"/>
                <w:b/>
                <w:sz w:val="20"/>
                <w:szCs w:val="20"/>
              </w:rPr>
            </w:pPr>
            <w:r w:rsidRPr="001A1C4D">
              <w:rPr>
                <w:rFonts w:ascii="Arial" w:hAnsi="Arial" w:cs="Arial"/>
                <w:b/>
                <w:sz w:val="20"/>
                <w:szCs w:val="20"/>
              </w:rPr>
              <w:t>5020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</w:t>
            </w:r>
            <w:proofErr w:type="spellStart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geohřeb</w:t>
            </w:r>
            <w:proofErr w:type="spellEnd"/>
            <w:r w:rsidRPr="00AC19CB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)</w:t>
            </w:r>
            <w:r w:rsidRPr="001A1C4D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596075.65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1158244.09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1C4D" w:rsidRPr="001A1C4D" w:rsidRDefault="001A1C4D" w:rsidP="0066232F">
            <w:pPr>
              <w:jc w:val="center"/>
              <w:rPr>
                <w:rFonts w:eastAsia="MS Mincho" w:cs="Arial"/>
                <w:szCs w:val="20"/>
              </w:rPr>
            </w:pPr>
            <w:r w:rsidRPr="001A1C4D">
              <w:rPr>
                <w:rFonts w:cs="Arial"/>
                <w:szCs w:val="20"/>
              </w:rPr>
              <w:t>247.64</w:t>
            </w:r>
          </w:p>
        </w:tc>
      </w:tr>
      <w:tr w:rsidR="0066232F" w:rsidTr="0014438D">
        <w:trPr>
          <w:cantSplit/>
        </w:trPr>
        <w:tc>
          <w:tcPr>
            <w:tcW w:w="19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232F" w:rsidRPr="00D34372" w:rsidRDefault="001A1C4D" w:rsidP="0066232F">
            <w:pPr>
              <w:tabs>
                <w:tab w:val="left" w:pos="1620"/>
              </w:tabs>
              <w:ind w:right="-50"/>
              <w:rPr>
                <w:b/>
              </w:rPr>
            </w:pPr>
            <w:r w:rsidRPr="001A1C4D">
              <w:rPr>
                <w:b/>
              </w:rPr>
              <w:t>5022</w:t>
            </w:r>
            <w:r>
              <w:rPr>
                <w:b/>
              </w:rPr>
              <w:t xml:space="preserve"> </w:t>
            </w:r>
            <w:r w:rsidRPr="00AC19CB">
              <w:rPr>
                <w:rFonts w:eastAsia="MS Mincho" w:cs="Arial"/>
                <w:bCs/>
                <w:i/>
                <w:szCs w:val="20"/>
              </w:rPr>
              <w:t>(</w:t>
            </w:r>
            <w:proofErr w:type="spellStart"/>
            <w:r w:rsidRPr="00AC19CB">
              <w:rPr>
                <w:rFonts w:eastAsia="MS Mincho" w:cs="Arial"/>
                <w:bCs/>
                <w:i/>
                <w:szCs w:val="20"/>
              </w:rPr>
              <w:t>geohřeb</w:t>
            </w:r>
            <w:proofErr w:type="spellEnd"/>
            <w:r w:rsidRPr="00AC19CB">
              <w:rPr>
                <w:rFonts w:eastAsia="MS Mincho" w:cs="Arial"/>
                <w:bCs/>
                <w:i/>
                <w:szCs w:val="20"/>
              </w:rPr>
              <w:t>)</w:t>
            </w:r>
            <w:r w:rsidRPr="001A1C4D">
              <w:rPr>
                <w:b/>
              </w:rPr>
              <w:t xml:space="preserve">         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6232F" w:rsidRPr="001A1C4D" w:rsidRDefault="001A1C4D" w:rsidP="0066232F">
            <w:pPr>
              <w:jc w:val="center"/>
            </w:pPr>
            <w:r w:rsidRPr="001A1C4D">
              <w:t>596112.70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6232F" w:rsidRPr="001A1C4D" w:rsidRDefault="001A1C4D" w:rsidP="0066232F">
            <w:pPr>
              <w:jc w:val="center"/>
            </w:pPr>
            <w:r w:rsidRPr="001A1C4D">
              <w:t>1158242.95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232F" w:rsidRPr="001A1C4D" w:rsidRDefault="001A1C4D" w:rsidP="0066232F">
            <w:pPr>
              <w:jc w:val="center"/>
            </w:pPr>
            <w:r w:rsidRPr="001A1C4D">
              <w:t>247.16</w:t>
            </w:r>
          </w:p>
        </w:tc>
      </w:tr>
    </w:tbl>
    <w:p w:rsidR="00083475" w:rsidRDefault="00083475">
      <w:pPr>
        <w:pStyle w:val="Bntext"/>
      </w:pPr>
    </w:p>
    <w:sectPr w:rsidR="000834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8FB" w:rsidRDefault="008458F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4D36B4">
          <w:pPr>
            <w:pStyle w:val="Zpat"/>
          </w:pPr>
          <w:r>
            <w:t>pisecnik</w:t>
          </w:r>
          <w:r w:rsidR="00E02123">
            <w:t>_ssv.docx</w:t>
          </w:r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1A1C4D">
            <w:rPr>
              <w:noProof/>
            </w:rPr>
            <w:t>2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8FB" w:rsidRDefault="008458F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8FB" w:rsidRDefault="008458F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Tr="006E5242">
      <w:trPr>
        <w:cantSplit/>
        <w:trHeight w:val="358"/>
      </w:trPr>
      <w:tc>
        <w:tcPr>
          <w:tcW w:w="2127" w:type="dxa"/>
          <w:vMerge w:val="restart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92544" behindDoc="0" locked="0" layoutInCell="1" allowOverlap="1" wp14:anchorId="051F7BCC" wp14:editId="23DCF32A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16" name="Obrázek 16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3B0768">
            <w:t>,</w:t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3B0768" w:rsidRDefault="00455009" w:rsidP="00455009">
          <w:pPr>
            <w:pStyle w:val="Zhlav"/>
            <w:jc w:val="right"/>
          </w:pPr>
          <w:r>
            <w:t>B</w:t>
          </w:r>
          <w:r w:rsidR="0066232F">
            <w:t>rno,</w:t>
          </w:r>
          <w:r w:rsidR="004D36B4">
            <w:t xml:space="preserve"> Písečník</w:t>
          </w:r>
          <w:r>
            <w:t xml:space="preserve"> </w:t>
          </w:r>
          <w:r w:rsidR="004D36B4">
            <w:t>-</w:t>
          </w:r>
          <w:r>
            <w:t xml:space="preserve"> rekonstrukce</w:t>
          </w:r>
          <w:r w:rsidR="004D36B4">
            <w:t xml:space="preserve"> </w:t>
          </w:r>
          <w:r>
            <w:t>a</w:t>
          </w:r>
          <w:r w:rsidR="004D36B4">
            <w:t xml:space="preserve"> dostavba</w:t>
          </w:r>
          <w:r>
            <w:t xml:space="preserve"> vodovodu</w:t>
          </w:r>
          <w:r w:rsidR="0014438D">
            <w:t xml:space="preserve"> </w:t>
          </w:r>
        </w:p>
      </w:tc>
    </w:tr>
    <w:tr w:rsidR="00083475" w:rsidTr="006E5242">
      <w:trPr>
        <w:cantSplit/>
        <w:trHeight w:val="345"/>
      </w:trPr>
      <w:tc>
        <w:tcPr>
          <w:tcW w:w="2127" w:type="dxa"/>
          <w:vMerge/>
        </w:tcPr>
        <w:p w:rsidR="00083475" w:rsidRDefault="00083475">
          <w:pPr>
            <w:pStyle w:val="Zhlav"/>
          </w:pPr>
        </w:p>
      </w:tc>
      <w:tc>
        <w:tcPr>
          <w:tcW w:w="7371" w:type="dxa"/>
          <w:tcBorders>
            <w:top w:val="single" w:sz="4" w:space="0" w:color="auto"/>
          </w:tcBorders>
          <w:vAlign w:val="bottom"/>
        </w:tcPr>
        <w:p w:rsidR="00083475" w:rsidRDefault="004D36B4" w:rsidP="00CC15A0">
          <w:pPr>
            <w:pStyle w:val="Zhlav"/>
            <w:jc w:val="right"/>
          </w:pPr>
          <w:r>
            <w:t>018212A</w:t>
          </w:r>
        </w:p>
      </w:tc>
    </w:tr>
  </w:tbl>
  <w:p w:rsidR="00083475" w:rsidRDefault="0008347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8FB" w:rsidRDefault="008458F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990"/>
    <w:rsid w:val="000537B7"/>
    <w:rsid w:val="00083475"/>
    <w:rsid w:val="000968F8"/>
    <w:rsid w:val="00122388"/>
    <w:rsid w:val="00144079"/>
    <w:rsid w:val="0014438D"/>
    <w:rsid w:val="001630F7"/>
    <w:rsid w:val="001A14B6"/>
    <w:rsid w:val="001A1C4D"/>
    <w:rsid w:val="001A7ED7"/>
    <w:rsid w:val="001B648C"/>
    <w:rsid w:val="001E1147"/>
    <w:rsid w:val="001E5C91"/>
    <w:rsid w:val="002068D1"/>
    <w:rsid w:val="0021707F"/>
    <w:rsid w:val="002252E7"/>
    <w:rsid w:val="002363E6"/>
    <w:rsid w:val="00317440"/>
    <w:rsid w:val="0031771A"/>
    <w:rsid w:val="003B0768"/>
    <w:rsid w:val="003B501C"/>
    <w:rsid w:val="003F0EB2"/>
    <w:rsid w:val="003F5828"/>
    <w:rsid w:val="004057D1"/>
    <w:rsid w:val="00436C10"/>
    <w:rsid w:val="00442985"/>
    <w:rsid w:val="004542BA"/>
    <w:rsid w:val="00455009"/>
    <w:rsid w:val="00495359"/>
    <w:rsid w:val="004B1E2C"/>
    <w:rsid w:val="004B59CF"/>
    <w:rsid w:val="004D36B4"/>
    <w:rsid w:val="00564990"/>
    <w:rsid w:val="00576F38"/>
    <w:rsid w:val="005974BB"/>
    <w:rsid w:val="005D1FCD"/>
    <w:rsid w:val="00642B11"/>
    <w:rsid w:val="0066232F"/>
    <w:rsid w:val="00675A8D"/>
    <w:rsid w:val="006E5242"/>
    <w:rsid w:val="00713428"/>
    <w:rsid w:val="00732AA4"/>
    <w:rsid w:val="00763564"/>
    <w:rsid w:val="007F77A8"/>
    <w:rsid w:val="00823288"/>
    <w:rsid w:val="008458FB"/>
    <w:rsid w:val="008D5D11"/>
    <w:rsid w:val="00907EFA"/>
    <w:rsid w:val="00956DAE"/>
    <w:rsid w:val="00970C04"/>
    <w:rsid w:val="0098455C"/>
    <w:rsid w:val="009C4A19"/>
    <w:rsid w:val="009C63FD"/>
    <w:rsid w:val="009D1500"/>
    <w:rsid w:val="009F30CB"/>
    <w:rsid w:val="009F5BB6"/>
    <w:rsid w:val="00A10F67"/>
    <w:rsid w:val="00AC19CB"/>
    <w:rsid w:val="00AD024F"/>
    <w:rsid w:val="00B10DBD"/>
    <w:rsid w:val="00B323E0"/>
    <w:rsid w:val="00BA2B25"/>
    <w:rsid w:val="00BF796C"/>
    <w:rsid w:val="00CA78B9"/>
    <w:rsid w:val="00CC15A0"/>
    <w:rsid w:val="00CC400E"/>
    <w:rsid w:val="00D34372"/>
    <w:rsid w:val="00D543DA"/>
    <w:rsid w:val="00D62C9D"/>
    <w:rsid w:val="00D72309"/>
    <w:rsid w:val="00E02123"/>
    <w:rsid w:val="00E10D8E"/>
    <w:rsid w:val="00E71D04"/>
    <w:rsid w:val="00EA7908"/>
    <w:rsid w:val="00EC43BB"/>
    <w:rsid w:val="00F177C0"/>
    <w:rsid w:val="00F2468B"/>
    <w:rsid w:val="00F83C29"/>
    <w:rsid w:val="00F84E87"/>
    <w:rsid w:val="00F93BDD"/>
    <w:rsid w:val="00FA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;"/>
  <w14:docId w14:val="7A2E2163"/>
  <w15:docId w15:val="{80C1CB8E-6666-487D-9C32-84A03FC8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3B501C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paragraph" w:styleId="Nadpis6">
    <w:name w:val="heading 6"/>
    <w:basedOn w:val="Normln"/>
    <w:next w:val="Normln"/>
    <w:link w:val="Nadpis6Char"/>
    <w:qFormat/>
    <w:rsid w:val="004542BA"/>
    <w:pPr>
      <w:keepNext/>
      <w:jc w:val="right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pPr>
      <w:widowControl w:val="0"/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widowControl w:val="0"/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3B501C"/>
    <w:rPr>
      <w:color w:val="0000FF"/>
      <w:u w:val="single"/>
    </w:rPr>
  </w:style>
  <w:style w:type="paragraph" w:styleId="Prosttext">
    <w:name w:val="Plain Text"/>
    <w:basedOn w:val="Normln"/>
    <w:link w:val="ProsttextChar"/>
    <w:unhideWhenUsed/>
    <w:rsid w:val="004B1E2C"/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4B1E2C"/>
    <w:rPr>
      <w:rFonts w:ascii="Consolas" w:hAnsi="Consolas" w:cs="Consolas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3F5828"/>
    <w:pPr>
      <w:ind w:left="720"/>
      <w:contextualSpacing/>
    </w:pPr>
  </w:style>
  <w:style w:type="character" w:customStyle="1" w:styleId="Nadpis6Char">
    <w:name w:val="Nadpis 6 Char"/>
    <w:basedOn w:val="Standardnpsmoodstavce"/>
    <w:link w:val="Nadpis6"/>
    <w:rsid w:val="004542BA"/>
    <w:rPr>
      <w:rFonts w:ascii="Arial" w:hAnsi="Arial"/>
      <w:sz w:val="24"/>
      <w:szCs w:val="24"/>
    </w:rPr>
  </w:style>
  <w:style w:type="paragraph" w:styleId="FormtovanvHTML">
    <w:name w:val="HTML Preformatted"/>
    <w:basedOn w:val="Normln"/>
    <w:link w:val="FormtovanvHTMLChar"/>
    <w:rsid w:val="00EC43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basedOn w:val="Standardnpsmoodstavce"/>
    <w:link w:val="FormtovanvHTML"/>
    <w:rsid w:val="00EC43BB"/>
    <w:rPr>
      <w:rFonts w:ascii="Courier New" w:hAnsi="Courier New" w:cs="Courier New"/>
    </w:rPr>
  </w:style>
  <w:style w:type="character" w:customStyle="1" w:styleId="ZhlavChar">
    <w:name w:val="Záhlaví Char"/>
    <w:basedOn w:val="Standardnpsmoodstavce"/>
    <w:link w:val="Zhlav"/>
    <w:rsid w:val="00455009"/>
    <w:rPr>
      <w:rFonts w:ascii="Arial" w:hAnsi="Arial"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10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6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185</TotalTime>
  <Pages>2</Pages>
  <Words>216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Lavicka, Martin</cp:lastModifiedBy>
  <cp:revision>50</cp:revision>
  <cp:lastPrinted>2017-03-20T14:43:00Z</cp:lastPrinted>
  <dcterms:created xsi:type="dcterms:W3CDTF">2015-08-14T14:54:00Z</dcterms:created>
  <dcterms:modified xsi:type="dcterms:W3CDTF">2018-10-11T11:06:00Z</dcterms:modified>
</cp:coreProperties>
</file>