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katabulky"/>
        <w:tblW w:w="850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6"/>
        <w:gridCol w:w="1558"/>
      </w:tblGrid>
      <w:tr w:rsidR="00AA14F6" w:rsidRPr="00AA14F6" w:rsidTr="002003D3">
        <w:trPr>
          <w:trHeight w:val="397"/>
          <w:jc w:val="center"/>
        </w:trPr>
        <w:tc>
          <w:tcPr>
            <w:tcW w:w="8504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AA14F6" w:rsidRPr="003B378D" w:rsidRDefault="00B977A2" w:rsidP="00FF5336">
            <w:pPr>
              <w:jc w:val="left"/>
              <w:rPr>
                <w:rFonts w:cs="Arial"/>
                <w:bCs/>
                <w:caps/>
                <w:color w:val="000000" w:themeColor="text1"/>
                <w:sz w:val="30"/>
                <w:szCs w:val="30"/>
              </w:rPr>
            </w:pPr>
            <w:sdt>
              <w:sdtPr>
                <w:rPr>
                  <w:rFonts w:cs="Arial"/>
                  <w:bCs/>
                  <w:caps/>
                  <w:color w:val="000000" w:themeColor="text1"/>
                  <w:sz w:val="30"/>
                  <w:szCs w:val="30"/>
                </w:rPr>
                <w:alias w:val="Číslo přílohy"/>
                <w:tag w:val="PrilCislo"/>
                <w:id w:val="-64426397"/>
                <w:placeholder>
                  <w:docPart w:val="0842CD71C9E94474AB914EBFB41654DB"/>
                </w:placeholder>
                <w:text/>
              </w:sdtPr>
              <w:sdtEndPr/>
              <w:sdtContent>
                <w:r w:rsidR="003B378D" w:rsidRPr="003B378D">
                  <w:rPr>
                    <w:rFonts w:cs="Arial"/>
                    <w:bCs/>
                    <w:caps/>
                    <w:color w:val="000000" w:themeColor="text1"/>
                    <w:sz w:val="30"/>
                    <w:szCs w:val="30"/>
                  </w:rPr>
                  <w:t xml:space="preserve"> </w:t>
                </w:r>
              </w:sdtContent>
            </w:sdt>
            <w:r w:rsidR="003B378D" w:rsidRPr="003B378D">
              <w:rPr>
                <w:rFonts w:cs="Arial"/>
                <w:bCs/>
                <w:caps/>
                <w:color w:val="000000" w:themeColor="text1"/>
                <w:sz w:val="30"/>
                <w:szCs w:val="30"/>
              </w:rPr>
              <w:t xml:space="preserve"> </w:t>
            </w:r>
            <w:sdt>
              <w:sdtPr>
                <w:rPr>
                  <w:rFonts w:cs="Arial"/>
                  <w:bCs/>
                  <w:caps/>
                  <w:color w:val="000000" w:themeColor="text1"/>
                  <w:sz w:val="30"/>
                  <w:szCs w:val="30"/>
                </w:rPr>
                <w:alias w:val="Název přílohy"/>
                <w:tag w:val="PrilNaz"/>
                <w:id w:val="-1395199336"/>
                <w:placeholder>
                  <w:docPart w:val="B65AFCA5262346089ACA6CBF2B8C6EE6"/>
                </w:placeholder>
                <w:text/>
              </w:sdtPr>
              <w:sdtEndPr/>
              <w:sdtContent>
                <w:r w:rsidR="003B378D" w:rsidRPr="003B378D">
                  <w:rPr>
                    <w:rFonts w:cs="Arial"/>
                    <w:bCs/>
                    <w:caps/>
                    <w:color w:val="000000" w:themeColor="text1"/>
                    <w:sz w:val="30"/>
                    <w:szCs w:val="30"/>
                  </w:rPr>
                  <w:t xml:space="preserve"> </w:t>
                </w:r>
              </w:sdtContent>
            </w:sdt>
          </w:p>
        </w:tc>
      </w:tr>
      <w:tr w:rsidR="00AA14F6" w:rsidRPr="00AA14F6" w:rsidTr="002003D3">
        <w:trPr>
          <w:trHeight w:val="510"/>
          <w:jc w:val="center"/>
        </w:trPr>
        <w:tc>
          <w:tcPr>
            <w:tcW w:w="8504" w:type="dxa"/>
            <w:gridSpan w:val="2"/>
            <w:tcBorders>
              <w:top w:val="single" w:sz="4" w:space="0" w:color="auto"/>
            </w:tcBorders>
            <w:vAlign w:val="center"/>
          </w:tcPr>
          <w:p w:rsidR="00AA14F6" w:rsidRPr="00AA14F6" w:rsidRDefault="00AA14F6" w:rsidP="00AA14F6">
            <w:pPr>
              <w:jc w:val="center"/>
              <w:rPr>
                <w:caps/>
                <w:color w:val="000000" w:themeColor="text1"/>
              </w:rPr>
            </w:pPr>
          </w:p>
        </w:tc>
      </w:tr>
      <w:tr w:rsidR="00A44B0D" w:rsidRPr="00A44B0D" w:rsidTr="00E145F4">
        <w:trPr>
          <w:trHeight w:val="510"/>
          <w:jc w:val="center"/>
        </w:trPr>
        <w:tc>
          <w:tcPr>
            <w:tcW w:w="8504" w:type="dxa"/>
            <w:gridSpan w:val="2"/>
          </w:tcPr>
          <w:p w:rsidR="00A44B0D" w:rsidRPr="00CA54C0" w:rsidRDefault="00A44B0D" w:rsidP="00CA54C0">
            <w:pPr>
              <w:jc w:val="center"/>
              <w:rPr>
                <w:b/>
                <w:sz w:val="36"/>
                <w:szCs w:val="36"/>
              </w:rPr>
            </w:pPr>
            <w:r w:rsidRPr="00CA54C0">
              <w:rPr>
                <w:b/>
                <w:sz w:val="36"/>
                <w:szCs w:val="36"/>
              </w:rPr>
              <w:t xml:space="preserve">BRNO, </w:t>
            </w:r>
            <w:r w:rsidR="00B977A2">
              <w:rPr>
                <w:b/>
                <w:sz w:val="36"/>
                <w:szCs w:val="36"/>
              </w:rPr>
              <w:t>OKRUŽNÍ</w:t>
            </w:r>
            <w:r w:rsidR="008F26B3">
              <w:rPr>
                <w:b/>
                <w:sz w:val="36"/>
                <w:szCs w:val="36"/>
              </w:rPr>
              <w:t xml:space="preserve"> II</w:t>
            </w:r>
          </w:p>
          <w:p w:rsidR="00A44B0D" w:rsidRPr="00350C89" w:rsidRDefault="00350C89" w:rsidP="00CA54C0">
            <w:pPr>
              <w:jc w:val="center"/>
              <w:rPr>
                <w:b/>
                <w:sz w:val="36"/>
                <w:szCs w:val="36"/>
              </w:rPr>
            </w:pPr>
            <w:r w:rsidRPr="00350C89">
              <w:rPr>
                <w:b/>
                <w:sz w:val="36"/>
                <w:szCs w:val="36"/>
              </w:rPr>
              <w:t>REKONSTRUKCE KANALIZACE A VODOVODU</w:t>
            </w:r>
          </w:p>
        </w:tc>
        <w:bookmarkStart w:id="0" w:name="_GoBack"/>
        <w:bookmarkEnd w:id="0"/>
      </w:tr>
      <w:tr w:rsidR="00A44B0D" w:rsidRPr="00AA14F6" w:rsidTr="00E145F4">
        <w:trPr>
          <w:trHeight w:val="510"/>
          <w:jc w:val="center"/>
        </w:trPr>
        <w:tc>
          <w:tcPr>
            <w:tcW w:w="8504" w:type="dxa"/>
            <w:gridSpan w:val="2"/>
          </w:tcPr>
          <w:p w:rsidR="00A44B0D" w:rsidRDefault="00A44B0D"/>
        </w:tc>
      </w:tr>
      <w:tr w:rsidR="00FF5336" w:rsidRPr="006B05F3" w:rsidTr="002003D3">
        <w:trPr>
          <w:trHeight w:val="227"/>
          <w:jc w:val="center"/>
        </w:trPr>
        <w:tc>
          <w:tcPr>
            <w:tcW w:w="8504" w:type="dxa"/>
            <w:gridSpan w:val="2"/>
            <w:tcMar>
              <w:top w:w="113" w:type="dxa"/>
              <w:bottom w:w="57" w:type="dxa"/>
              <w:right w:w="113" w:type="dxa"/>
            </w:tcMar>
          </w:tcPr>
          <w:p w:rsidR="00FF5336" w:rsidRPr="003B378D" w:rsidRDefault="00B977A2" w:rsidP="00FF5336">
            <w:pPr>
              <w:tabs>
                <w:tab w:val="left" w:pos="648"/>
              </w:tabs>
              <w:jc w:val="center"/>
              <w:rPr>
                <w:rFonts w:cs="Arial"/>
                <w:bCs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cs="Arial"/>
                  <w:bCs/>
                  <w:color w:val="000000" w:themeColor="text1"/>
                  <w:sz w:val="22"/>
                  <w:szCs w:val="22"/>
                </w:rPr>
                <w:alias w:val="Část stavby"/>
                <w:tag w:val="CastSt"/>
                <w:id w:val="787498116"/>
                <w:placeholder>
                  <w:docPart w:val="E476AE5B3D804D7D82DEEC9002FFE78B"/>
                </w:placeholder>
                <w:showingPlcHdr/>
                <w:text/>
              </w:sdtPr>
              <w:sdtEndPr/>
              <w:sdtContent>
                <w:r w:rsidR="00FF5336" w:rsidRPr="00B03295">
                  <w:rPr>
                    <w:rFonts w:cs="Arial"/>
                    <w:bCs/>
                    <w:color w:val="000000" w:themeColor="text1"/>
                    <w:sz w:val="22"/>
                    <w:szCs w:val="22"/>
                  </w:rPr>
                  <w:t xml:space="preserve"> </w:t>
                </w:r>
              </w:sdtContent>
            </w:sdt>
            <w:r w:rsidR="00FF5336">
              <w:rPr>
                <w:rFonts w:cs="Arial"/>
                <w:bCs/>
                <w:color w:val="000000" w:themeColor="text1"/>
                <w:sz w:val="22"/>
                <w:szCs w:val="22"/>
              </w:rPr>
              <w:t xml:space="preserve">  </w:t>
            </w:r>
            <w:sdt>
              <w:sdtPr>
                <w:rPr>
                  <w:rFonts w:cs="Arial"/>
                  <w:bCs/>
                  <w:color w:val="000000" w:themeColor="text1"/>
                  <w:sz w:val="22"/>
                  <w:szCs w:val="22"/>
                </w:rPr>
                <w:alias w:val="SO/PS"/>
                <w:tag w:val="SOPS"/>
                <w:id w:val="787498131"/>
                <w:placeholder>
                  <w:docPart w:val="8098809FF41149CB8DAB5EEA8557E2CC"/>
                </w:placeholder>
                <w:text/>
              </w:sdtPr>
              <w:sdtEndPr/>
              <w:sdtContent>
                <w:r w:rsidR="00FF5336" w:rsidRPr="00B03295">
                  <w:rPr>
                    <w:rFonts w:cs="Arial"/>
                    <w:bCs/>
                    <w:color w:val="000000" w:themeColor="text1"/>
                    <w:sz w:val="22"/>
                    <w:szCs w:val="22"/>
                  </w:rPr>
                  <w:t xml:space="preserve"> </w:t>
                </w:r>
              </w:sdtContent>
            </w:sdt>
          </w:p>
        </w:tc>
      </w:tr>
      <w:tr w:rsidR="003B378D" w:rsidRPr="006B05F3" w:rsidTr="002003D3">
        <w:trPr>
          <w:trHeight w:val="477"/>
          <w:jc w:val="center"/>
        </w:trPr>
        <w:tc>
          <w:tcPr>
            <w:tcW w:w="6946" w:type="dxa"/>
            <w:tcBorders>
              <w:bottom w:val="single" w:sz="4" w:space="0" w:color="auto"/>
            </w:tcBorders>
            <w:tcMar>
              <w:top w:w="113" w:type="dxa"/>
              <w:bottom w:w="57" w:type="dxa"/>
              <w:right w:w="113" w:type="dxa"/>
            </w:tcMar>
          </w:tcPr>
          <w:p w:rsidR="003B378D" w:rsidRDefault="00DD3884" w:rsidP="0066347D">
            <w:pPr>
              <w:spacing w:after="120"/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Stupeň projektové dokumentace:</w:t>
            </w:r>
          </w:p>
          <w:p w:rsidR="003B378D" w:rsidRPr="001C4D2E" w:rsidRDefault="00B977A2" w:rsidP="00B977A2">
            <w:pPr>
              <w:tabs>
                <w:tab w:val="left" w:pos="648"/>
              </w:tabs>
              <w:jc w:val="lef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bCs/>
                  <w:color w:val="000000" w:themeColor="text1"/>
                  <w:sz w:val="22"/>
                  <w:szCs w:val="22"/>
                </w:rPr>
                <w:alias w:val="Stupeň PD"/>
                <w:tag w:val="Stupen"/>
                <w:id w:val="355318287"/>
                <w:placeholder>
                  <w:docPart w:val="E4C204BC23614E86A28111DFC7855B50"/>
                </w:placeholder>
                <w:text/>
              </w:sdtPr>
              <w:sdtEndPr/>
              <w:sdtContent>
                <w:r w:rsidR="00515F14">
                  <w:rPr>
                    <w:rFonts w:cs="Arial"/>
                    <w:bCs/>
                    <w:color w:val="000000" w:themeColor="text1"/>
                    <w:sz w:val="22"/>
                    <w:szCs w:val="22"/>
                  </w:rPr>
                  <w:t xml:space="preserve">Dokumentace pro </w:t>
                </w:r>
                <w:r>
                  <w:rPr>
                    <w:rFonts w:cs="Arial"/>
                    <w:bCs/>
                    <w:color w:val="000000" w:themeColor="text1"/>
                    <w:sz w:val="22"/>
                    <w:szCs w:val="22"/>
                  </w:rPr>
                  <w:t>stavební povolení a provádění stavby</w:t>
                </w:r>
              </w:sdtContent>
            </w:sdt>
          </w:p>
        </w:tc>
        <w:tc>
          <w:tcPr>
            <w:tcW w:w="1558" w:type="dxa"/>
            <w:tcBorders>
              <w:bottom w:val="single" w:sz="4" w:space="0" w:color="auto"/>
            </w:tcBorders>
            <w:tcMar>
              <w:top w:w="113" w:type="dxa"/>
              <w:left w:w="113" w:type="dxa"/>
              <w:bottom w:w="57" w:type="dxa"/>
              <w:right w:w="0" w:type="dxa"/>
            </w:tcMar>
          </w:tcPr>
          <w:p w:rsidR="003B378D" w:rsidRDefault="003B378D" w:rsidP="00FF5336">
            <w:pPr>
              <w:spacing w:after="120"/>
              <w:jc w:val="righ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Datum:</w:t>
            </w:r>
          </w:p>
          <w:p w:rsidR="003B378D" w:rsidRPr="003B378D" w:rsidRDefault="00B977A2" w:rsidP="00B977A2">
            <w:pPr>
              <w:jc w:val="right"/>
              <w:rPr>
                <w:rFonts w:cs="Arial"/>
                <w:bCs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cs="Arial"/>
                  <w:bCs/>
                  <w:color w:val="000000" w:themeColor="text1"/>
                  <w:sz w:val="22"/>
                  <w:szCs w:val="22"/>
                </w:rPr>
                <w:alias w:val="Datum"/>
                <w:tag w:val="DatumCo"/>
                <w:id w:val="872964634"/>
                <w:text/>
              </w:sdtPr>
              <w:sdtEndPr/>
              <w:sdtContent>
                <w:r>
                  <w:rPr>
                    <w:rFonts w:cs="Arial"/>
                    <w:bCs/>
                    <w:color w:val="000000" w:themeColor="text1"/>
                    <w:sz w:val="22"/>
                    <w:szCs w:val="22"/>
                  </w:rPr>
                  <w:t>03</w:t>
                </w:r>
                <w:r w:rsidR="00760C33">
                  <w:rPr>
                    <w:rFonts w:cs="Arial"/>
                    <w:bCs/>
                    <w:color w:val="000000" w:themeColor="text1"/>
                    <w:sz w:val="22"/>
                    <w:szCs w:val="22"/>
                  </w:rPr>
                  <w:t>/201</w:t>
                </w:r>
                <w:r>
                  <w:rPr>
                    <w:rFonts w:cs="Arial"/>
                    <w:bCs/>
                    <w:color w:val="000000" w:themeColor="text1"/>
                    <w:sz w:val="22"/>
                    <w:szCs w:val="22"/>
                  </w:rPr>
                  <w:t>9</w:t>
                </w:r>
                <w:r w:rsidR="003B378D" w:rsidRPr="003B378D">
                  <w:rPr>
                    <w:rFonts w:cs="Arial"/>
                    <w:bCs/>
                    <w:color w:val="000000" w:themeColor="text1"/>
                    <w:sz w:val="22"/>
                    <w:szCs w:val="22"/>
                  </w:rPr>
                  <w:t xml:space="preserve"> </w:t>
                </w:r>
              </w:sdtContent>
            </w:sdt>
          </w:p>
        </w:tc>
      </w:tr>
    </w:tbl>
    <w:p w:rsidR="00113C96" w:rsidRDefault="00113C96" w:rsidP="00760C33">
      <w:pPr>
        <w:rPr>
          <w:color w:val="000000" w:themeColor="text1"/>
        </w:rPr>
      </w:pPr>
    </w:p>
    <w:p w:rsidR="00760C33" w:rsidRDefault="00B977A2" w:rsidP="005D0987">
      <w:pPr>
        <w:spacing w:before="180"/>
        <w:jc w:val="center"/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 wp14:anchorId="47A7DA1E" wp14:editId="0D678C17">
            <wp:extent cx="5399579" cy="3636335"/>
            <wp:effectExtent l="0" t="0" r="0" b="254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ruzni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636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60C33" w:rsidSect="00AD4548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701" w:bottom="538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7853" w:rsidRDefault="00977853" w:rsidP="00207A11">
      <w:r>
        <w:separator/>
      </w:r>
    </w:p>
  </w:endnote>
  <w:endnote w:type="continuationSeparator" w:id="0">
    <w:p w:rsidR="00977853" w:rsidRDefault="00977853" w:rsidP="00207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Mkatabulky"/>
      <w:tblW w:w="8504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4"/>
      <w:gridCol w:w="2835"/>
      <w:gridCol w:w="2835"/>
    </w:tblGrid>
    <w:tr w:rsidR="00977853" w:rsidRPr="00AA14F6" w:rsidTr="00430EC5">
      <w:trPr>
        <w:trHeight w:val="2098"/>
        <w:jc w:val="center"/>
      </w:trPr>
      <w:tc>
        <w:tcPr>
          <w:tcW w:w="8504" w:type="dxa"/>
          <w:gridSpan w:val="3"/>
          <w:tcBorders>
            <w:top w:val="single" w:sz="4" w:space="0" w:color="auto"/>
          </w:tcBorders>
          <w:tcMar>
            <w:top w:w="113" w:type="dxa"/>
          </w:tcMar>
        </w:tcPr>
        <w:p w:rsidR="00977853" w:rsidRDefault="00B977A2" w:rsidP="00430EC5">
          <w:pPr>
            <w:jc w:val="center"/>
            <w:rPr>
              <w:bCs/>
              <w:caps/>
              <w:color w:val="000000" w:themeColor="text1"/>
              <w:sz w:val="24"/>
              <w:szCs w:val="24"/>
            </w:rPr>
          </w:pPr>
          <w:sdt>
            <w:sdtPr>
              <w:rPr>
                <w:bCs/>
                <w:caps/>
                <w:color w:val="000000" w:themeColor="text1"/>
                <w:sz w:val="24"/>
                <w:szCs w:val="24"/>
              </w:rPr>
              <w:alias w:val="Objednatel (investor)"/>
              <w:tag w:val="OFirma"/>
              <w:id w:val="-1805307069"/>
              <w:showingPlcHdr/>
              <w:text/>
            </w:sdtPr>
            <w:sdtEndPr/>
            <w:sdtContent>
              <w:r w:rsidR="00977853" w:rsidRPr="00C5703F">
                <w:rPr>
                  <w:bCs/>
                  <w:caps/>
                  <w:color w:val="000000" w:themeColor="text1"/>
                  <w:sz w:val="24"/>
                  <w:szCs w:val="24"/>
                </w:rPr>
                <w:t xml:space="preserve"> </w:t>
              </w:r>
            </w:sdtContent>
          </w:sdt>
        </w:p>
        <w:sdt>
          <w:sdtPr>
            <w:rPr>
              <w:caps/>
              <w:color w:val="000000" w:themeColor="text1"/>
              <w:sz w:val="24"/>
              <w:szCs w:val="24"/>
            </w:rPr>
            <w:alias w:val="Prostor pro identifikaci objednatele nebo jiné bližší určení"/>
            <w:id w:val="-507367319"/>
            <w:showingPlcHdr/>
            <w:picture/>
          </w:sdtPr>
          <w:sdtEndPr/>
          <w:sdtContent>
            <w:p w:rsidR="00977853" w:rsidRPr="00C5703F" w:rsidRDefault="00977853" w:rsidP="00430EC5">
              <w:pPr>
                <w:jc w:val="center"/>
                <w:rPr>
                  <w:caps/>
                  <w:color w:val="000000" w:themeColor="text1"/>
                  <w:sz w:val="24"/>
                  <w:szCs w:val="24"/>
                </w:rPr>
              </w:pPr>
              <w:r>
                <w:rPr>
                  <w:caps/>
                  <w:noProof/>
                  <w:color w:val="000000" w:themeColor="text1"/>
                  <w:sz w:val="24"/>
                  <w:szCs w:val="24"/>
                </w:rPr>
                <w:drawing>
                  <wp:inline distT="0" distB="0" distL="0" distR="0" wp14:anchorId="489FFC53" wp14:editId="3C9FCC1A">
                    <wp:extent cx="4680000" cy="1080000"/>
                    <wp:effectExtent l="0" t="0" r="6350" b="6350"/>
                    <wp:docPr id="402" name="obrázek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BEBA8EAE-BF5A-486C-A8C5-ECC9F3942E4B}">
                                  <a14:imgProps xmlns:a14="http://schemas.microsoft.com/office/drawing/2010/main">
                                    <a14:imgLayer r:embed="rId2">
                                      <a14:imgEffect>
                                        <a14:brightnessContrast bright="100000" contrast="100000"/>
                                      </a14:imgEffect>
                                    </a14:imgLayer>
                                  </a14:imgProps>
                                </a:ex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680000" cy="108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sdtContent>
        </w:sdt>
      </w:tc>
    </w:tr>
    <w:tr w:rsidR="00977853" w:rsidRPr="00AA14F6" w:rsidTr="00430EC5">
      <w:trPr>
        <w:trHeight w:val="851"/>
        <w:jc w:val="center"/>
      </w:trPr>
      <w:tc>
        <w:tcPr>
          <w:tcW w:w="2834" w:type="dxa"/>
          <w:tcMar>
            <w:left w:w="113" w:type="dxa"/>
            <w:bottom w:w="113" w:type="dxa"/>
          </w:tcMar>
          <w:vAlign w:val="bottom"/>
        </w:tcPr>
        <w:p w:rsidR="00977853" w:rsidRPr="0037186F" w:rsidRDefault="00977853" w:rsidP="00430EC5">
          <w:pPr>
            <w:jc w:val="center"/>
            <w:rPr>
              <w:color w:val="000000" w:themeColor="text1"/>
              <w:sz w:val="12"/>
            </w:rPr>
          </w:pPr>
        </w:p>
      </w:tc>
      <w:tc>
        <w:tcPr>
          <w:tcW w:w="2835" w:type="dxa"/>
          <w:tcMar>
            <w:left w:w="113" w:type="dxa"/>
            <w:bottom w:w="113" w:type="dxa"/>
          </w:tcMar>
          <w:vAlign w:val="bottom"/>
        </w:tcPr>
        <w:p w:rsidR="00977853" w:rsidRPr="00C5703F" w:rsidRDefault="009E6CEA" w:rsidP="00430EC5">
          <w:pPr>
            <w:jc w:val="center"/>
            <w:rPr>
              <w:b/>
              <w:color w:val="000000" w:themeColor="text1"/>
              <w:sz w:val="12"/>
            </w:rPr>
          </w:pPr>
          <w:r>
            <w:rPr>
              <w:noProof/>
              <w:color w:val="000000" w:themeColor="text1"/>
            </w:rPr>
            <mc:AlternateContent>
              <mc:Choice Requires="wpc">
                <w:drawing>
                  <wp:inline distT="0" distB="0" distL="0" distR="0" wp14:anchorId="5965D404" wp14:editId="32837DBD">
                    <wp:extent cx="1080135" cy="314960"/>
                    <wp:effectExtent l="0" t="0" r="5715" b="8890"/>
                    <wp:docPr id="29" name="Plátno 40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/>
                          <wps:wsp>
                            <wps:cNvPr id="390" name="Freeform 21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801326" y="42128"/>
                                <a:ext cx="278809" cy="271829"/>
                              </a:xfrm>
                              <a:custGeom>
                                <a:avLst/>
                                <a:gdLst>
                                  <a:gd name="T0" fmla="*/ 444 w 556"/>
                                  <a:gd name="T1" fmla="*/ 423 h 543"/>
                                  <a:gd name="T2" fmla="*/ 444 w 556"/>
                                  <a:gd name="T3" fmla="*/ 477 h 543"/>
                                  <a:gd name="T4" fmla="*/ 112 w 556"/>
                                  <a:gd name="T5" fmla="*/ 477 h 543"/>
                                  <a:gd name="T6" fmla="*/ 112 w 556"/>
                                  <a:gd name="T7" fmla="*/ 423 h 543"/>
                                  <a:gd name="T8" fmla="*/ 276 w 556"/>
                                  <a:gd name="T9" fmla="*/ 256 h 543"/>
                                  <a:gd name="T10" fmla="*/ 444 w 556"/>
                                  <a:gd name="T11" fmla="*/ 423 h 543"/>
                                  <a:gd name="T12" fmla="*/ 556 w 556"/>
                                  <a:gd name="T13" fmla="*/ 181 h 543"/>
                                  <a:gd name="T14" fmla="*/ 353 w 556"/>
                                  <a:gd name="T15" fmla="*/ 181 h 543"/>
                                  <a:gd name="T16" fmla="*/ 485 w 556"/>
                                  <a:gd name="T17" fmla="*/ 49 h 543"/>
                                  <a:gd name="T18" fmla="*/ 436 w 556"/>
                                  <a:gd name="T19" fmla="*/ 4 h 543"/>
                                  <a:gd name="T20" fmla="*/ 276 w 556"/>
                                  <a:gd name="T21" fmla="*/ 165 h 543"/>
                                  <a:gd name="T22" fmla="*/ 114 w 556"/>
                                  <a:gd name="T23" fmla="*/ 0 h 543"/>
                                  <a:gd name="T24" fmla="*/ 69 w 556"/>
                                  <a:gd name="T25" fmla="*/ 47 h 543"/>
                                  <a:gd name="T26" fmla="*/ 201 w 556"/>
                                  <a:gd name="T27" fmla="*/ 181 h 543"/>
                                  <a:gd name="T28" fmla="*/ 0 w 556"/>
                                  <a:gd name="T29" fmla="*/ 181 h 543"/>
                                  <a:gd name="T30" fmla="*/ 0 w 556"/>
                                  <a:gd name="T31" fmla="*/ 243 h 543"/>
                                  <a:gd name="T32" fmla="*/ 201 w 556"/>
                                  <a:gd name="T33" fmla="*/ 243 h 543"/>
                                  <a:gd name="T34" fmla="*/ 46 w 556"/>
                                  <a:gd name="T35" fmla="*/ 396 h 543"/>
                                  <a:gd name="T36" fmla="*/ 46 w 556"/>
                                  <a:gd name="T37" fmla="*/ 543 h 543"/>
                                  <a:gd name="T38" fmla="*/ 508 w 556"/>
                                  <a:gd name="T39" fmla="*/ 543 h 543"/>
                                  <a:gd name="T40" fmla="*/ 508 w 556"/>
                                  <a:gd name="T41" fmla="*/ 396 h 543"/>
                                  <a:gd name="T42" fmla="*/ 353 w 556"/>
                                  <a:gd name="T43" fmla="*/ 243 h 543"/>
                                  <a:gd name="T44" fmla="*/ 556 w 556"/>
                                  <a:gd name="T45" fmla="*/ 243 h 543"/>
                                  <a:gd name="T46" fmla="*/ 556 w 556"/>
                                  <a:gd name="T47" fmla="*/ 181 h 5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</a:cxnLst>
                                <a:rect l="0" t="0" r="r" b="b"/>
                                <a:pathLst>
                                  <a:path w="556" h="543">
                                    <a:moveTo>
                                      <a:pt x="444" y="423"/>
                                    </a:moveTo>
                                    <a:lnTo>
                                      <a:pt x="444" y="477"/>
                                    </a:lnTo>
                                    <a:lnTo>
                                      <a:pt x="112" y="477"/>
                                    </a:lnTo>
                                    <a:lnTo>
                                      <a:pt x="112" y="423"/>
                                    </a:lnTo>
                                    <a:lnTo>
                                      <a:pt x="276" y="256"/>
                                    </a:lnTo>
                                    <a:lnTo>
                                      <a:pt x="444" y="423"/>
                                    </a:lnTo>
                                    <a:close/>
                                    <a:moveTo>
                                      <a:pt x="556" y="181"/>
                                    </a:moveTo>
                                    <a:lnTo>
                                      <a:pt x="353" y="181"/>
                                    </a:lnTo>
                                    <a:lnTo>
                                      <a:pt x="485" y="49"/>
                                    </a:lnTo>
                                    <a:lnTo>
                                      <a:pt x="436" y="4"/>
                                    </a:lnTo>
                                    <a:lnTo>
                                      <a:pt x="276" y="165"/>
                                    </a:lnTo>
                                    <a:lnTo>
                                      <a:pt x="114" y="0"/>
                                    </a:lnTo>
                                    <a:lnTo>
                                      <a:pt x="69" y="47"/>
                                    </a:lnTo>
                                    <a:lnTo>
                                      <a:pt x="201" y="181"/>
                                    </a:lnTo>
                                    <a:lnTo>
                                      <a:pt x="0" y="181"/>
                                    </a:lnTo>
                                    <a:lnTo>
                                      <a:pt x="0" y="243"/>
                                    </a:lnTo>
                                    <a:lnTo>
                                      <a:pt x="201" y="243"/>
                                    </a:lnTo>
                                    <a:lnTo>
                                      <a:pt x="46" y="396"/>
                                    </a:lnTo>
                                    <a:lnTo>
                                      <a:pt x="46" y="543"/>
                                    </a:lnTo>
                                    <a:lnTo>
                                      <a:pt x="508" y="543"/>
                                    </a:lnTo>
                                    <a:lnTo>
                                      <a:pt x="508" y="396"/>
                                    </a:lnTo>
                                    <a:lnTo>
                                      <a:pt x="353" y="243"/>
                                    </a:lnTo>
                                    <a:lnTo>
                                      <a:pt x="556" y="243"/>
                                    </a:lnTo>
                                    <a:lnTo>
                                      <a:pt x="556" y="18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1" name="Freeform 211"/>
                            <wps:cNvSpPr>
                              <a:spLocks/>
                            </wps:cNvSpPr>
                            <wps:spPr bwMode="auto">
                              <a:xfrm>
                                <a:off x="907634" y="0"/>
                                <a:ext cx="66192" cy="66202"/>
                              </a:xfrm>
                              <a:custGeom>
                                <a:avLst/>
                                <a:gdLst>
                                  <a:gd name="T0" fmla="*/ 131 w 131"/>
                                  <a:gd name="T1" fmla="*/ 66 h 132"/>
                                  <a:gd name="T2" fmla="*/ 131 w 131"/>
                                  <a:gd name="T3" fmla="*/ 66 h 132"/>
                                  <a:gd name="T4" fmla="*/ 130 w 131"/>
                                  <a:gd name="T5" fmla="*/ 79 h 132"/>
                                  <a:gd name="T6" fmla="*/ 126 w 131"/>
                                  <a:gd name="T7" fmla="*/ 93 h 132"/>
                                  <a:gd name="T8" fmla="*/ 120 w 131"/>
                                  <a:gd name="T9" fmla="*/ 103 h 132"/>
                                  <a:gd name="T10" fmla="*/ 112 w 131"/>
                                  <a:gd name="T11" fmla="*/ 112 h 132"/>
                                  <a:gd name="T12" fmla="*/ 103 w 131"/>
                                  <a:gd name="T13" fmla="*/ 120 h 132"/>
                                  <a:gd name="T14" fmla="*/ 91 w 131"/>
                                  <a:gd name="T15" fmla="*/ 128 h 132"/>
                                  <a:gd name="T16" fmla="*/ 79 w 131"/>
                                  <a:gd name="T17" fmla="*/ 132 h 132"/>
                                  <a:gd name="T18" fmla="*/ 66 w 131"/>
                                  <a:gd name="T19" fmla="*/ 132 h 132"/>
                                  <a:gd name="T20" fmla="*/ 66 w 131"/>
                                  <a:gd name="T21" fmla="*/ 132 h 132"/>
                                  <a:gd name="T22" fmla="*/ 52 w 131"/>
                                  <a:gd name="T23" fmla="*/ 132 h 132"/>
                                  <a:gd name="T24" fmla="*/ 41 w 131"/>
                                  <a:gd name="T25" fmla="*/ 128 h 132"/>
                                  <a:gd name="T26" fmla="*/ 29 w 131"/>
                                  <a:gd name="T27" fmla="*/ 120 h 132"/>
                                  <a:gd name="T28" fmla="*/ 19 w 131"/>
                                  <a:gd name="T29" fmla="*/ 112 h 132"/>
                                  <a:gd name="T30" fmla="*/ 12 w 131"/>
                                  <a:gd name="T31" fmla="*/ 103 h 132"/>
                                  <a:gd name="T32" fmla="*/ 6 w 131"/>
                                  <a:gd name="T33" fmla="*/ 93 h 132"/>
                                  <a:gd name="T34" fmla="*/ 2 w 131"/>
                                  <a:gd name="T35" fmla="*/ 79 h 132"/>
                                  <a:gd name="T36" fmla="*/ 0 w 131"/>
                                  <a:gd name="T37" fmla="*/ 66 h 132"/>
                                  <a:gd name="T38" fmla="*/ 0 w 131"/>
                                  <a:gd name="T39" fmla="*/ 66 h 132"/>
                                  <a:gd name="T40" fmla="*/ 2 w 131"/>
                                  <a:gd name="T41" fmla="*/ 52 h 132"/>
                                  <a:gd name="T42" fmla="*/ 6 w 131"/>
                                  <a:gd name="T43" fmla="*/ 41 h 132"/>
                                  <a:gd name="T44" fmla="*/ 12 w 131"/>
                                  <a:gd name="T45" fmla="*/ 29 h 132"/>
                                  <a:gd name="T46" fmla="*/ 19 w 131"/>
                                  <a:gd name="T47" fmla="*/ 19 h 132"/>
                                  <a:gd name="T48" fmla="*/ 29 w 131"/>
                                  <a:gd name="T49" fmla="*/ 12 h 132"/>
                                  <a:gd name="T50" fmla="*/ 41 w 131"/>
                                  <a:gd name="T51" fmla="*/ 6 h 132"/>
                                  <a:gd name="T52" fmla="*/ 52 w 131"/>
                                  <a:gd name="T53" fmla="*/ 2 h 132"/>
                                  <a:gd name="T54" fmla="*/ 66 w 131"/>
                                  <a:gd name="T55" fmla="*/ 0 h 132"/>
                                  <a:gd name="T56" fmla="*/ 66 w 131"/>
                                  <a:gd name="T57" fmla="*/ 0 h 132"/>
                                  <a:gd name="T58" fmla="*/ 79 w 131"/>
                                  <a:gd name="T59" fmla="*/ 2 h 132"/>
                                  <a:gd name="T60" fmla="*/ 91 w 131"/>
                                  <a:gd name="T61" fmla="*/ 6 h 132"/>
                                  <a:gd name="T62" fmla="*/ 103 w 131"/>
                                  <a:gd name="T63" fmla="*/ 12 h 132"/>
                                  <a:gd name="T64" fmla="*/ 112 w 131"/>
                                  <a:gd name="T65" fmla="*/ 19 h 132"/>
                                  <a:gd name="T66" fmla="*/ 120 w 131"/>
                                  <a:gd name="T67" fmla="*/ 29 h 132"/>
                                  <a:gd name="T68" fmla="*/ 126 w 131"/>
                                  <a:gd name="T69" fmla="*/ 41 h 132"/>
                                  <a:gd name="T70" fmla="*/ 130 w 131"/>
                                  <a:gd name="T71" fmla="*/ 52 h 132"/>
                                  <a:gd name="T72" fmla="*/ 131 w 131"/>
                                  <a:gd name="T73" fmla="*/ 66 h 13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</a:cxnLst>
                                <a:rect l="0" t="0" r="r" b="b"/>
                                <a:pathLst>
                                  <a:path w="131" h="132">
                                    <a:moveTo>
                                      <a:pt x="131" y="66"/>
                                    </a:moveTo>
                                    <a:lnTo>
                                      <a:pt x="131" y="66"/>
                                    </a:lnTo>
                                    <a:lnTo>
                                      <a:pt x="130" y="79"/>
                                    </a:lnTo>
                                    <a:lnTo>
                                      <a:pt x="126" y="93"/>
                                    </a:lnTo>
                                    <a:lnTo>
                                      <a:pt x="120" y="103"/>
                                    </a:lnTo>
                                    <a:lnTo>
                                      <a:pt x="112" y="112"/>
                                    </a:lnTo>
                                    <a:lnTo>
                                      <a:pt x="103" y="120"/>
                                    </a:lnTo>
                                    <a:lnTo>
                                      <a:pt x="91" y="128"/>
                                    </a:lnTo>
                                    <a:lnTo>
                                      <a:pt x="79" y="132"/>
                                    </a:lnTo>
                                    <a:lnTo>
                                      <a:pt x="66" y="132"/>
                                    </a:lnTo>
                                    <a:lnTo>
                                      <a:pt x="52" y="132"/>
                                    </a:lnTo>
                                    <a:lnTo>
                                      <a:pt x="41" y="128"/>
                                    </a:lnTo>
                                    <a:lnTo>
                                      <a:pt x="29" y="120"/>
                                    </a:lnTo>
                                    <a:lnTo>
                                      <a:pt x="19" y="112"/>
                                    </a:lnTo>
                                    <a:lnTo>
                                      <a:pt x="12" y="103"/>
                                    </a:lnTo>
                                    <a:lnTo>
                                      <a:pt x="6" y="93"/>
                                    </a:lnTo>
                                    <a:lnTo>
                                      <a:pt x="2" y="79"/>
                                    </a:lnTo>
                                    <a:lnTo>
                                      <a:pt x="0" y="66"/>
                                    </a:lnTo>
                                    <a:lnTo>
                                      <a:pt x="2" y="52"/>
                                    </a:lnTo>
                                    <a:lnTo>
                                      <a:pt x="6" y="41"/>
                                    </a:lnTo>
                                    <a:lnTo>
                                      <a:pt x="12" y="29"/>
                                    </a:lnTo>
                                    <a:lnTo>
                                      <a:pt x="19" y="19"/>
                                    </a:lnTo>
                                    <a:lnTo>
                                      <a:pt x="29" y="12"/>
                                    </a:lnTo>
                                    <a:lnTo>
                                      <a:pt x="41" y="6"/>
                                    </a:lnTo>
                                    <a:lnTo>
                                      <a:pt x="52" y="2"/>
                                    </a:lnTo>
                                    <a:lnTo>
                                      <a:pt x="66" y="0"/>
                                    </a:lnTo>
                                    <a:lnTo>
                                      <a:pt x="79" y="2"/>
                                    </a:lnTo>
                                    <a:lnTo>
                                      <a:pt x="91" y="6"/>
                                    </a:lnTo>
                                    <a:lnTo>
                                      <a:pt x="103" y="12"/>
                                    </a:lnTo>
                                    <a:lnTo>
                                      <a:pt x="112" y="19"/>
                                    </a:lnTo>
                                    <a:lnTo>
                                      <a:pt x="120" y="29"/>
                                    </a:lnTo>
                                    <a:lnTo>
                                      <a:pt x="126" y="41"/>
                                    </a:lnTo>
                                    <a:lnTo>
                                      <a:pt x="130" y="52"/>
                                    </a:lnTo>
                                    <a:lnTo>
                                      <a:pt x="131" y="6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C002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2" name="Freeform 212"/>
                            <wps:cNvSpPr>
                              <a:spLocks/>
                            </wps:cNvSpPr>
                            <wps:spPr bwMode="auto">
                              <a:xfrm>
                                <a:off x="907634" y="0"/>
                                <a:ext cx="66192" cy="66202"/>
                              </a:xfrm>
                              <a:custGeom>
                                <a:avLst/>
                                <a:gdLst>
                                  <a:gd name="T0" fmla="*/ 131 w 131"/>
                                  <a:gd name="T1" fmla="*/ 66 h 132"/>
                                  <a:gd name="T2" fmla="*/ 131 w 131"/>
                                  <a:gd name="T3" fmla="*/ 66 h 132"/>
                                  <a:gd name="T4" fmla="*/ 130 w 131"/>
                                  <a:gd name="T5" fmla="*/ 79 h 132"/>
                                  <a:gd name="T6" fmla="*/ 126 w 131"/>
                                  <a:gd name="T7" fmla="*/ 93 h 132"/>
                                  <a:gd name="T8" fmla="*/ 120 w 131"/>
                                  <a:gd name="T9" fmla="*/ 103 h 132"/>
                                  <a:gd name="T10" fmla="*/ 112 w 131"/>
                                  <a:gd name="T11" fmla="*/ 112 h 132"/>
                                  <a:gd name="T12" fmla="*/ 103 w 131"/>
                                  <a:gd name="T13" fmla="*/ 120 h 132"/>
                                  <a:gd name="T14" fmla="*/ 91 w 131"/>
                                  <a:gd name="T15" fmla="*/ 128 h 132"/>
                                  <a:gd name="T16" fmla="*/ 79 w 131"/>
                                  <a:gd name="T17" fmla="*/ 132 h 132"/>
                                  <a:gd name="T18" fmla="*/ 66 w 131"/>
                                  <a:gd name="T19" fmla="*/ 132 h 132"/>
                                  <a:gd name="T20" fmla="*/ 66 w 131"/>
                                  <a:gd name="T21" fmla="*/ 132 h 132"/>
                                  <a:gd name="T22" fmla="*/ 52 w 131"/>
                                  <a:gd name="T23" fmla="*/ 132 h 132"/>
                                  <a:gd name="T24" fmla="*/ 41 w 131"/>
                                  <a:gd name="T25" fmla="*/ 128 h 132"/>
                                  <a:gd name="T26" fmla="*/ 29 w 131"/>
                                  <a:gd name="T27" fmla="*/ 120 h 132"/>
                                  <a:gd name="T28" fmla="*/ 19 w 131"/>
                                  <a:gd name="T29" fmla="*/ 112 h 132"/>
                                  <a:gd name="T30" fmla="*/ 12 w 131"/>
                                  <a:gd name="T31" fmla="*/ 103 h 132"/>
                                  <a:gd name="T32" fmla="*/ 6 w 131"/>
                                  <a:gd name="T33" fmla="*/ 93 h 132"/>
                                  <a:gd name="T34" fmla="*/ 2 w 131"/>
                                  <a:gd name="T35" fmla="*/ 79 h 132"/>
                                  <a:gd name="T36" fmla="*/ 0 w 131"/>
                                  <a:gd name="T37" fmla="*/ 66 h 132"/>
                                  <a:gd name="T38" fmla="*/ 0 w 131"/>
                                  <a:gd name="T39" fmla="*/ 66 h 132"/>
                                  <a:gd name="T40" fmla="*/ 2 w 131"/>
                                  <a:gd name="T41" fmla="*/ 52 h 132"/>
                                  <a:gd name="T42" fmla="*/ 6 w 131"/>
                                  <a:gd name="T43" fmla="*/ 41 h 132"/>
                                  <a:gd name="T44" fmla="*/ 12 w 131"/>
                                  <a:gd name="T45" fmla="*/ 29 h 132"/>
                                  <a:gd name="T46" fmla="*/ 19 w 131"/>
                                  <a:gd name="T47" fmla="*/ 19 h 132"/>
                                  <a:gd name="T48" fmla="*/ 29 w 131"/>
                                  <a:gd name="T49" fmla="*/ 12 h 132"/>
                                  <a:gd name="T50" fmla="*/ 41 w 131"/>
                                  <a:gd name="T51" fmla="*/ 6 h 132"/>
                                  <a:gd name="T52" fmla="*/ 52 w 131"/>
                                  <a:gd name="T53" fmla="*/ 2 h 132"/>
                                  <a:gd name="T54" fmla="*/ 66 w 131"/>
                                  <a:gd name="T55" fmla="*/ 0 h 132"/>
                                  <a:gd name="T56" fmla="*/ 66 w 131"/>
                                  <a:gd name="T57" fmla="*/ 0 h 132"/>
                                  <a:gd name="T58" fmla="*/ 79 w 131"/>
                                  <a:gd name="T59" fmla="*/ 2 h 132"/>
                                  <a:gd name="T60" fmla="*/ 91 w 131"/>
                                  <a:gd name="T61" fmla="*/ 6 h 132"/>
                                  <a:gd name="T62" fmla="*/ 103 w 131"/>
                                  <a:gd name="T63" fmla="*/ 12 h 132"/>
                                  <a:gd name="T64" fmla="*/ 112 w 131"/>
                                  <a:gd name="T65" fmla="*/ 19 h 132"/>
                                  <a:gd name="T66" fmla="*/ 120 w 131"/>
                                  <a:gd name="T67" fmla="*/ 29 h 132"/>
                                  <a:gd name="T68" fmla="*/ 126 w 131"/>
                                  <a:gd name="T69" fmla="*/ 41 h 132"/>
                                  <a:gd name="T70" fmla="*/ 130 w 131"/>
                                  <a:gd name="T71" fmla="*/ 52 h 132"/>
                                  <a:gd name="T72" fmla="*/ 131 w 131"/>
                                  <a:gd name="T73" fmla="*/ 66 h 13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</a:cxnLst>
                                <a:rect l="0" t="0" r="r" b="b"/>
                                <a:pathLst>
                                  <a:path w="131" h="132">
                                    <a:moveTo>
                                      <a:pt x="131" y="66"/>
                                    </a:moveTo>
                                    <a:lnTo>
                                      <a:pt x="131" y="66"/>
                                    </a:lnTo>
                                    <a:lnTo>
                                      <a:pt x="130" y="79"/>
                                    </a:lnTo>
                                    <a:lnTo>
                                      <a:pt x="126" y="93"/>
                                    </a:lnTo>
                                    <a:lnTo>
                                      <a:pt x="120" y="103"/>
                                    </a:lnTo>
                                    <a:lnTo>
                                      <a:pt x="112" y="112"/>
                                    </a:lnTo>
                                    <a:lnTo>
                                      <a:pt x="103" y="120"/>
                                    </a:lnTo>
                                    <a:lnTo>
                                      <a:pt x="91" y="128"/>
                                    </a:lnTo>
                                    <a:lnTo>
                                      <a:pt x="79" y="132"/>
                                    </a:lnTo>
                                    <a:lnTo>
                                      <a:pt x="66" y="132"/>
                                    </a:lnTo>
                                    <a:lnTo>
                                      <a:pt x="52" y="132"/>
                                    </a:lnTo>
                                    <a:lnTo>
                                      <a:pt x="41" y="128"/>
                                    </a:lnTo>
                                    <a:lnTo>
                                      <a:pt x="29" y="120"/>
                                    </a:lnTo>
                                    <a:lnTo>
                                      <a:pt x="19" y="112"/>
                                    </a:lnTo>
                                    <a:lnTo>
                                      <a:pt x="12" y="103"/>
                                    </a:lnTo>
                                    <a:lnTo>
                                      <a:pt x="6" y="93"/>
                                    </a:lnTo>
                                    <a:lnTo>
                                      <a:pt x="2" y="79"/>
                                    </a:lnTo>
                                    <a:lnTo>
                                      <a:pt x="0" y="66"/>
                                    </a:lnTo>
                                    <a:lnTo>
                                      <a:pt x="2" y="52"/>
                                    </a:lnTo>
                                    <a:lnTo>
                                      <a:pt x="6" y="41"/>
                                    </a:lnTo>
                                    <a:lnTo>
                                      <a:pt x="12" y="29"/>
                                    </a:lnTo>
                                    <a:lnTo>
                                      <a:pt x="19" y="19"/>
                                    </a:lnTo>
                                    <a:lnTo>
                                      <a:pt x="29" y="12"/>
                                    </a:lnTo>
                                    <a:lnTo>
                                      <a:pt x="41" y="6"/>
                                    </a:lnTo>
                                    <a:lnTo>
                                      <a:pt x="52" y="2"/>
                                    </a:lnTo>
                                    <a:lnTo>
                                      <a:pt x="66" y="0"/>
                                    </a:lnTo>
                                    <a:lnTo>
                                      <a:pt x="79" y="2"/>
                                    </a:lnTo>
                                    <a:lnTo>
                                      <a:pt x="91" y="6"/>
                                    </a:lnTo>
                                    <a:lnTo>
                                      <a:pt x="103" y="12"/>
                                    </a:lnTo>
                                    <a:lnTo>
                                      <a:pt x="112" y="19"/>
                                    </a:lnTo>
                                    <a:lnTo>
                                      <a:pt x="120" y="29"/>
                                    </a:lnTo>
                                    <a:lnTo>
                                      <a:pt x="126" y="41"/>
                                    </a:lnTo>
                                    <a:lnTo>
                                      <a:pt x="130" y="52"/>
                                    </a:lnTo>
                                    <a:lnTo>
                                      <a:pt x="131" y="66"/>
                                    </a:lnTo>
                                  </a:path>
                                </a:pathLst>
                              </a:custGeom>
                              <a:solidFill>
                                <a:srgbClr val="E41A1F"/>
                              </a:solidFill>
                              <a:ln>
                                <a:noFill/>
                              </a:ln>
                              <a:ex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3" name="Freeform 213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601747" y="178544"/>
                                <a:ext cx="133387" cy="136416"/>
                              </a:xfrm>
                              <a:custGeom>
                                <a:avLst/>
                                <a:gdLst>
                                  <a:gd name="T0" fmla="*/ 133 w 266"/>
                                  <a:gd name="T1" fmla="*/ 0 h 271"/>
                                  <a:gd name="T2" fmla="*/ 162 w 266"/>
                                  <a:gd name="T3" fmla="*/ 2 h 271"/>
                                  <a:gd name="T4" fmla="*/ 189 w 266"/>
                                  <a:gd name="T5" fmla="*/ 7 h 271"/>
                                  <a:gd name="T6" fmla="*/ 212 w 266"/>
                                  <a:gd name="T7" fmla="*/ 19 h 271"/>
                                  <a:gd name="T8" fmla="*/ 231 w 266"/>
                                  <a:gd name="T9" fmla="*/ 35 h 271"/>
                                  <a:gd name="T10" fmla="*/ 247 w 266"/>
                                  <a:gd name="T11" fmla="*/ 54 h 271"/>
                                  <a:gd name="T12" fmla="*/ 257 w 266"/>
                                  <a:gd name="T13" fmla="*/ 77 h 271"/>
                                  <a:gd name="T14" fmla="*/ 262 w 266"/>
                                  <a:gd name="T15" fmla="*/ 104 h 271"/>
                                  <a:gd name="T16" fmla="*/ 266 w 266"/>
                                  <a:gd name="T17" fmla="*/ 135 h 271"/>
                                  <a:gd name="T18" fmla="*/ 260 w 266"/>
                                  <a:gd name="T19" fmla="*/ 180 h 271"/>
                                  <a:gd name="T20" fmla="*/ 253 w 266"/>
                                  <a:gd name="T21" fmla="*/ 205 h 271"/>
                                  <a:gd name="T22" fmla="*/ 239 w 266"/>
                                  <a:gd name="T23" fmla="*/ 226 h 271"/>
                                  <a:gd name="T24" fmla="*/ 222 w 266"/>
                                  <a:gd name="T25" fmla="*/ 244 h 271"/>
                                  <a:gd name="T26" fmla="*/ 203 w 266"/>
                                  <a:gd name="T27" fmla="*/ 257 h 271"/>
                                  <a:gd name="T28" fmla="*/ 177 w 266"/>
                                  <a:gd name="T29" fmla="*/ 267 h 271"/>
                                  <a:gd name="T30" fmla="*/ 148 w 266"/>
                                  <a:gd name="T31" fmla="*/ 271 h 271"/>
                                  <a:gd name="T32" fmla="*/ 133 w 266"/>
                                  <a:gd name="T33" fmla="*/ 271 h 271"/>
                                  <a:gd name="T34" fmla="*/ 102 w 266"/>
                                  <a:gd name="T35" fmla="*/ 269 h 271"/>
                                  <a:gd name="T36" fmla="*/ 75 w 266"/>
                                  <a:gd name="T37" fmla="*/ 263 h 271"/>
                                  <a:gd name="T38" fmla="*/ 52 w 266"/>
                                  <a:gd name="T39" fmla="*/ 252 h 271"/>
                                  <a:gd name="T40" fmla="*/ 33 w 266"/>
                                  <a:gd name="T41" fmla="*/ 236 h 271"/>
                                  <a:gd name="T42" fmla="*/ 19 w 266"/>
                                  <a:gd name="T43" fmla="*/ 215 h 271"/>
                                  <a:gd name="T44" fmla="*/ 7 w 266"/>
                                  <a:gd name="T45" fmla="*/ 192 h 271"/>
                                  <a:gd name="T46" fmla="*/ 2 w 266"/>
                                  <a:gd name="T47" fmla="*/ 166 h 271"/>
                                  <a:gd name="T48" fmla="*/ 0 w 266"/>
                                  <a:gd name="T49" fmla="*/ 135 h 271"/>
                                  <a:gd name="T50" fmla="*/ 4 w 266"/>
                                  <a:gd name="T51" fmla="*/ 91 h 271"/>
                                  <a:gd name="T52" fmla="*/ 13 w 266"/>
                                  <a:gd name="T53" fmla="*/ 66 h 271"/>
                                  <a:gd name="T54" fmla="*/ 25 w 266"/>
                                  <a:gd name="T55" fmla="*/ 44 h 271"/>
                                  <a:gd name="T56" fmla="*/ 42 w 266"/>
                                  <a:gd name="T57" fmla="*/ 27 h 271"/>
                                  <a:gd name="T58" fmla="*/ 63 w 266"/>
                                  <a:gd name="T59" fmla="*/ 13 h 271"/>
                                  <a:gd name="T60" fmla="*/ 89 w 266"/>
                                  <a:gd name="T61" fmla="*/ 4 h 271"/>
                                  <a:gd name="T62" fmla="*/ 116 w 266"/>
                                  <a:gd name="T63" fmla="*/ 0 h 271"/>
                                  <a:gd name="T64" fmla="*/ 133 w 266"/>
                                  <a:gd name="T65" fmla="*/ 219 h 271"/>
                                  <a:gd name="T66" fmla="*/ 146 w 266"/>
                                  <a:gd name="T67" fmla="*/ 219 h 271"/>
                                  <a:gd name="T68" fmla="*/ 170 w 266"/>
                                  <a:gd name="T69" fmla="*/ 205 h 271"/>
                                  <a:gd name="T70" fmla="*/ 183 w 266"/>
                                  <a:gd name="T71" fmla="*/ 182 h 271"/>
                                  <a:gd name="T72" fmla="*/ 189 w 266"/>
                                  <a:gd name="T73" fmla="*/ 151 h 271"/>
                                  <a:gd name="T74" fmla="*/ 191 w 266"/>
                                  <a:gd name="T75" fmla="*/ 135 h 271"/>
                                  <a:gd name="T76" fmla="*/ 187 w 266"/>
                                  <a:gd name="T77" fmla="*/ 102 h 271"/>
                                  <a:gd name="T78" fmla="*/ 177 w 266"/>
                                  <a:gd name="T79" fmla="*/ 75 h 271"/>
                                  <a:gd name="T80" fmla="*/ 160 w 266"/>
                                  <a:gd name="T81" fmla="*/ 58 h 271"/>
                                  <a:gd name="T82" fmla="*/ 133 w 266"/>
                                  <a:gd name="T83" fmla="*/ 52 h 271"/>
                                  <a:gd name="T84" fmla="*/ 118 w 266"/>
                                  <a:gd name="T85" fmla="*/ 52 h 271"/>
                                  <a:gd name="T86" fmla="*/ 94 w 266"/>
                                  <a:gd name="T87" fmla="*/ 66 h 271"/>
                                  <a:gd name="T88" fmla="*/ 79 w 266"/>
                                  <a:gd name="T89" fmla="*/ 89 h 271"/>
                                  <a:gd name="T90" fmla="*/ 73 w 266"/>
                                  <a:gd name="T91" fmla="*/ 118 h 271"/>
                                  <a:gd name="T92" fmla="*/ 71 w 266"/>
                                  <a:gd name="T93" fmla="*/ 135 h 271"/>
                                  <a:gd name="T94" fmla="*/ 75 w 266"/>
                                  <a:gd name="T95" fmla="*/ 166 h 271"/>
                                  <a:gd name="T96" fmla="*/ 85 w 266"/>
                                  <a:gd name="T97" fmla="*/ 193 h 271"/>
                                  <a:gd name="T98" fmla="*/ 104 w 266"/>
                                  <a:gd name="T99" fmla="*/ 213 h 271"/>
                                  <a:gd name="T100" fmla="*/ 133 w 266"/>
                                  <a:gd name="T101" fmla="*/ 219 h 27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266" h="271">
                                    <a:moveTo>
                                      <a:pt x="133" y="0"/>
                                    </a:moveTo>
                                    <a:lnTo>
                                      <a:pt x="133" y="0"/>
                                    </a:lnTo>
                                    <a:lnTo>
                                      <a:pt x="148" y="0"/>
                                    </a:lnTo>
                                    <a:lnTo>
                                      <a:pt x="162" y="2"/>
                                    </a:lnTo>
                                    <a:lnTo>
                                      <a:pt x="177" y="4"/>
                                    </a:lnTo>
                                    <a:lnTo>
                                      <a:pt x="189" y="7"/>
                                    </a:lnTo>
                                    <a:lnTo>
                                      <a:pt x="203" y="13"/>
                                    </a:lnTo>
                                    <a:lnTo>
                                      <a:pt x="212" y="19"/>
                                    </a:lnTo>
                                    <a:lnTo>
                                      <a:pt x="222" y="27"/>
                                    </a:lnTo>
                                    <a:lnTo>
                                      <a:pt x="231" y="35"/>
                                    </a:lnTo>
                                    <a:lnTo>
                                      <a:pt x="239" y="44"/>
                                    </a:lnTo>
                                    <a:lnTo>
                                      <a:pt x="247" y="54"/>
                                    </a:lnTo>
                                    <a:lnTo>
                                      <a:pt x="253" y="66"/>
                                    </a:lnTo>
                                    <a:lnTo>
                                      <a:pt x="257" y="77"/>
                                    </a:lnTo>
                                    <a:lnTo>
                                      <a:pt x="260" y="91"/>
                                    </a:lnTo>
                                    <a:lnTo>
                                      <a:pt x="262" y="104"/>
                                    </a:lnTo>
                                    <a:lnTo>
                                      <a:pt x="266" y="135"/>
                                    </a:lnTo>
                                    <a:lnTo>
                                      <a:pt x="262" y="166"/>
                                    </a:lnTo>
                                    <a:lnTo>
                                      <a:pt x="260" y="180"/>
                                    </a:lnTo>
                                    <a:lnTo>
                                      <a:pt x="257" y="192"/>
                                    </a:lnTo>
                                    <a:lnTo>
                                      <a:pt x="253" y="205"/>
                                    </a:lnTo>
                                    <a:lnTo>
                                      <a:pt x="247" y="215"/>
                                    </a:lnTo>
                                    <a:lnTo>
                                      <a:pt x="239" y="226"/>
                                    </a:lnTo>
                                    <a:lnTo>
                                      <a:pt x="231" y="236"/>
                                    </a:lnTo>
                                    <a:lnTo>
                                      <a:pt x="222" y="244"/>
                                    </a:lnTo>
                                    <a:lnTo>
                                      <a:pt x="212" y="252"/>
                                    </a:lnTo>
                                    <a:lnTo>
                                      <a:pt x="203" y="257"/>
                                    </a:lnTo>
                                    <a:lnTo>
                                      <a:pt x="189" y="263"/>
                                    </a:lnTo>
                                    <a:lnTo>
                                      <a:pt x="177" y="267"/>
                                    </a:lnTo>
                                    <a:lnTo>
                                      <a:pt x="162" y="269"/>
                                    </a:lnTo>
                                    <a:lnTo>
                                      <a:pt x="148" y="271"/>
                                    </a:lnTo>
                                    <a:lnTo>
                                      <a:pt x="133" y="271"/>
                                    </a:lnTo>
                                    <a:lnTo>
                                      <a:pt x="116" y="271"/>
                                    </a:lnTo>
                                    <a:lnTo>
                                      <a:pt x="102" y="269"/>
                                    </a:lnTo>
                                    <a:lnTo>
                                      <a:pt x="89" y="267"/>
                                    </a:lnTo>
                                    <a:lnTo>
                                      <a:pt x="75" y="263"/>
                                    </a:lnTo>
                                    <a:lnTo>
                                      <a:pt x="63" y="257"/>
                                    </a:lnTo>
                                    <a:lnTo>
                                      <a:pt x="52" y="252"/>
                                    </a:lnTo>
                                    <a:lnTo>
                                      <a:pt x="42" y="244"/>
                                    </a:lnTo>
                                    <a:lnTo>
                                      <a:pt x="33" y="236"/>
                                    </a:lnTo>
                                    <a:lnTo>
                                      <a:pt x="25" y="226"/>
                                    </a:lnTo>
                                    <a:lnTo>
                                      <a:pt x="19" y="215"/>
                                    </a:lnTo>
                                    <a:lnTo>
                                      <a:pt x="13" y="205"/>
                                    </a:lnTo>
                                    <a:lnTo>
                                      <a:pt x="7" y="192"/>
                                    </a:lnTo>
                                    <a:lnTo>
                                      <a:pt x="4" y="180"/>
                                    </a:lnTo>
                                    <a:lnTo>
                                      <a:pt x="2" y="166"/>
                                    </a:lnTo>
                                    <a:lnTo>
                                      <a:pt x="0" y="135"/>
                                    </a:lnTo>
                                    <a:lnTo>
                                      <a:pt x="2" y="104"/>
                                    </a:lnTo>
                                    <a:lnTo>
                                      <a:pt x="4" y="91"/>
                                    </a:lnTo>
                                    <a:lnTo>
                                      <a:pt x="7" y="77"/>
                                    </a:lnTo>
                                    <a:lnTo>
                                      <a:pt x="13" y="66"/>
                                    </a:lnTo>
                                    <a:lnTo>
                                      <a:pt x="19" y="54"/>
                                    </a:lnTo>
                                    <a:lnTo>
                                      <a:pt x="25" y="44"/>
                                    </a:lnTo>
                                    <a:lnTo>
                                      <a:pt x="33" y="35"/>
                                    </a:lnTo>
                                    <a:lnTo>
                                      <a:pt x="42" y="27"/>
                                    </a:lnTo>
                                    <a:lnTo>
                                      <a:pt x="52" y="19"/>
                                    </a:lnTo>
                                    <a:lnTo>
                                      <a:pt x="63" y="13"/>
                                    </a:lnTo>
                                    <a:lnTo>
                                      <a:pt x="75" y="7"/>
                                    </a:lnTo>
                                    <a:lnTo>
                                      <a:pt x="89" y="4"/>
                                    </a:lnTo>
                                    <a:lnTo>
                                      <a:pt x="102" y="2"/>
                                    </a:lnTo>
                                    <a:lnTo>
                                      <a:pt x="116" y="0"/>
                                    </a:lnTo>
                                    <a:lnTo>
                                      <a:pt x="133" y="0"/>
                                    </a:lnTo>
                                    <a:close/>
                                    <a:moveTo>
                                      <a:pt x="133" y="219"/>
                                    </a:moveTo>
                                    <a:lnTo>
                                      <a:pt x="133" y="219"/>
                                    </a:lnTo>
                                    <a:lnTo>
                                      <a:pt x="146" y="219"/>
                                    </a:lnTo>
                                    <a:lnTo>
                                      <a:pt x="160" y="213"/>
                                    </a:lnTo>
                                    <a:lnTo>
                                      <a:pt x="170" y="205"/>
                                    </a:lnTo>
                                    <a:lnTo>
                                      <a:pt x="177" y="193"/>
                                    </a:lnTo>
                                    <a:lnTo>
                                      <a:pt x="183" y="182"/>
                                    </a:lnTo>
                                    <a:lnTo>
                                      <a:pt x="187" y="166"/>
                                    </a:lnTo>
                                    <a:lnTo>
                                      <a:pt x="189" y="151"/>
                                    </a:lnTo>
                                    <a:lnTo>
                                      <a:pt x="191" y="135"/>
                                    </a:lnTo>
                                    <a:lnTo>
                                      <a:pt x="189" y="118"/>
                                    </a:lnTo>
                                    <a:lnTo>
                                      <a:pt x="187" y="102"/>
                                    </a:lnTo>
                                    <a:lnTo>
                                      <a:pt x="183" y="89"/>
                                    </a:lnTo>
                                    <a:lnTo>
                                      <a:pt x="177" y="75"/>
                                    </a:lnTo>
                                    <a:lnTo>
                                      <a:pt x="170" y="66"/>
                                    </a:lnTo>
                                    <a:lnTo>
                                      <a:pt x="160" y="58"/>
                                    </a:lnTo>
                                    <a:lnTo>
                                      <a:pt x="146" y="52"/>
                                    </a:lnTo>
                                    <a:lnTo>
                                      <a:pt x="133" y="52"/>
                                    </a:lnTo>
                                    <a:lnTo>
                                      <a:pt x="118" y="52"/>
                                    </a:lnTo>
                                    <a:lnTo>
                                      <a:pt x="104" y="58"/>
                                    </a:lnTo>
                                    <a:lnTo>
                                      <a:pt x="94" y="66"/>
                                    </a:lnTo>
                                    <a:lnTo>
                                      <a:pt x="85" y="75"/>
                                    </a:lnTo>
                                    <a:lnTo>
                                      <a:pt x="79" y="89"/>
                                    </a:lnTo>
                                    <a:lnTo>
                                      <a:pt x="75" y="102"/>
                                    </a:lnTo>
                                    <a:lnTo>
                                      <a:pt x="73" y="118"/>
                                    </a:lnTo>
                                    <a:lnTo>
                                      <a:pt x="71" y="135"/>
                                    </a:lnTo>
                                    <a:lnTo>
                                      <a:pt x="73" y="151"/>
                                    </a:lnTo>
                                    <a:lnTo>
                                      <a:pt x="75" y="166"/>
                                    </a:lnTo>
                                    <a:lnTo>
                                      <a:pt x="79" y="182"/>
                                    </a:lnTo>
                                    <a:lnTo>
                                      <a:pt x="85" y="193"/>
                                    </a:lnTo>
                                    <a:lnTo>
                                      <a:pt x="94" y="205"/>
                                    </a:lnTo>
                                    <a:lnTo>
                                      <a:pt x="104" y="213"/>
                                    </a:lnTo>
                                    <a:lnTo>
                                      <a:pt x="118" y="219"/>
                                    </a:lnTo>
                                    <a:lnTo>
                                      <a:pt x="133" y="21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4" name="Freeform 214"/>
                            <wps:cNvSpPr>
                              <a:spLocks/>
                            </wps:cNvSpPr>
                            <wps:spPr bwMode="auto">
                              <a:xfrm>
                                <a:off x="601747" y="178544"/>
                                <a:ext cx="133387" cy="136416"/>
                              </a:xfrm>
                              <a:custGeom>
                                <a:avLst/>
                                <a:gdLst>
                                  <a:gd name="T0" fmla="*/ 133 w 266"/>
                                  <a:gd name="T1" fmla="*/ 0 h 271"/>
                                  <a:gd name="T2" fmla="*/ 162 w 266"/>
                                  <a:gd name="T3" fmla="*/ 2 h 271"/>
                                  <a:gd name="T4" fmla="*/ 189 w 266"/>
                                  <a:gd name="T5" fmla="*/ 7 h 271"/>
                                  <a:gd name="T6" fmla="*/ 212 w 266"/>
                                  <a:gd name="T7" fmla="*/ 19 h 271"/>
                                  <a:gd name="T8" fmla="*/ 231 w 266"/>
                                  <a:gd name="T9" fmla="*/ 35 h 271"/>
                                  <a:gd name="T10" fmla="*/ 247 w 266"/>
                                  <a:gd name="T11" fmla="*/ 54 h 271"/>
                                  <a:gd name="T12" fmla="*/ 257 w 266"/>
                                  <a:gd name="T13" fmla="*/ 77 h 271"/>
                                  <a:gd name="T14" fmla="*/ 262 w 266"/>
                                  <a:gd name="T15" fmla="*/ 104 h 271"/>
                                  <a:gd name="T16" fmla="*/ 266 w 266"/>
                                  <a:gd name="T17" fmla="*/ 135 h 271"/>
                                  <a:gd name="T18" fmla="*/ 260 w 266"/>
                                  <a:gd name="T19" fmla="*/ 180 h 271"/>
                                  <a:gd name="T20" fmla="*/ 253 w 266"/>
                                  <a:gd name="T21" fmla="*/ 205 h 271"/>
                                  <a:gd name="T22" fmla="*/ 239 w 266"/>
                                  <a:gd name="T23" fmla="*/ 226 h 271"/>
                                  <a:gd name="T24" fmla="*/ 222 w 266"/>
                                  <a:gd name="T25" fmla="*/ 244 h 271"/>
                                  <a:gd name="T26" fmla="*/ 203 w 266"/>
                                  <a:gd name="T27" fmla="*/ 257 h 271"/>
                                  <a:gd name="T28" fmla="*/ 177 w 266"/>
                                  <a:gd name="T29" fmla="*/ 267 h 271"/>
                                  <a:gd name="T30" fmla="*/ 148 w 266"/>
                                  <a:gd name="T31" fmla="*/ 271 h 271"/>
                                  <a:gd name="T32" fmla="*/ 133 w 266"/>
                                  <a:gd name="T33" fmla="*/ 271 h 271"/>
                                  <a:gd name="T34" fmla="*/ 102 w 266"/>
                                  <a:gd name="T35" fmla="*/ 269 h 271"/>
                                  <a:gd name="T36" fmla="*/ 75 w 266"/>
                                  <a:gd name="T37" fmla="*/ 263 h 271"/>
                                  <a:gd name="T38" fmla="*/ 52 w 266"/>
                                  <a:gd name="T39" fmla="*/ 252 h 271"/>
                                  <a:gd name="T40" fmla="*/ 33 w 266"/>
                                  <a:gd name="T41" fmla="*/ 236 h 271"/>
                                  <a:gd name="T42" fmla="*/ 19 w 266"/>
                                  <a:gd name="T43" fmla="*/ 215 h 271"/>
                                  <a:gd name="T44" fmla="*/ 7 w 266"/>
                                  <a:gd name="T45" fmla="*/ 192 h 271"/>
                                  <a:gd name="T46" fmla="*/ 2 w 266"/>
                                  <a:gd name="T47" fmla="*/ 166 h 271"/>
                                  <a:gd name="T48" fmla="*/ 0 w 266"/>
                                  <a:gd name="T49" fmla="*/ 135 h 271"/>
                                  <a:gd name="T50" fmla="*/ 4 w 266"/>
                                  <a:gd name="T51" fmla="*/ 91 h 271"/>
                                  <a:gd name="T52" fmla="*/ 13 w 266"/>
                                  <a:gd name="T53" fmla="*/ 66 h 271"/>
                                  <a:gd name="T54" fmla="*/ 25 w 266"/>
                                  <a:gd name="T55" fmla="*/ 44 h 271"/>
                                  <a:gd name="T56" fmla="*/ 42 w 266"/>
                                  <a:gd name="T57" fmla="*/ 27 h 271"/>
                                  <a:gd name="T58" fmla="*/ 63 w 266"/>
                                  <a:gd name="T59" fmla="*/ 13 h 271"/>
                                  <a:gd name="T60" fmla="*/ 89 w 266"/>
                                  <a:gd name="T61" fmla="*/ 4 h 271"/>
                                  <a:gd name="T62" fmla="*/ 116 w 266"/>
                                  <a:gd name="T63" fmla="*/ 0 h 27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</a:cxnLst>
                                <a:rect l="0" t="0" r="r" b="b"/>
                                <a:pathLst>
                                  <a:path w="266" h="271">
                                    <a:moveTo>
                                      <a:pt x="133" y="0"/>
                                    </a:moveTo>
                                    <a:lnTo>
                                      <a:pt x="133" y="0"/>
                                    </a:lnTo>
                                    <a:lnTo>
                                      <a:pt x="148" y="0"/>
                                    </a:lnTo>
                                    <a:lnTo>
                                      <a:pt x="162" y="2"/>
                                    </a:lnTo>
                                    <a:lnTo>
                                      <a:pt x="177" y="4"/>
                                    </a:lnTo>
                                    <a:lnTo>
                                      <a:pt x="189" y="7"/>
                                    </a:lnTo>
                                    <a:lnTo>
                                      <a:pt x="203" y="13"/>
                                    </a:lnTo>
                                    <a:lnTo>
                                      <a:pt x="212" y="19"/>
                                    </a:lnTo>
                                    <a:lnTo>
                                      <a:pt x="222" y="27"/>
                                    </a:lnTo>
                                    <a:lnTo>
                                      <a:pt x="231" y="35"/>
                                    </a:lnTo>
                                    <a:lnTo>
                                      <a:pt x="239" y="44"/>
                                    </a:lnTo>
                                    <a:lnTo>
                                      <a:pt x="247" y="54"/>
                                    </a:lnTo>
                                    <a:lnTo>
                                      <a:pt x="253" y="66"/>
                                    </a:lnTo>
                                    <a:lnTo>
                                      <a:pt x="257" y="77"/>
                                    </a:lnTo>
                                    <a:lnTo>
                                      <a:pt x="260" y="91"/>
                                    </a:lnTo>
                                    <a:lnTo>
                                      <a:pt x="262" y="104"/>
                                    </a:lnTo>
                                    <a:lnTo>
                                      <a:pt x="266" y="135"/>
                                    </a:lnTo>
                                    <a:lnTo>
                                      <a:pt x="262" y="166"/>
                                    </a:lnTo>
                                    <a:lnTo>
                                      <a:pt x="260" y="180"/>
                                    </a:lnTo>
                                    <a:lnTo>
                                      <a:pt x="257" y="192"/>
                                    </a:lnTo>
                                    <a:lnTo>
                                      <a:pt x="253" y="205"/>
                                    </a:lnTo>
                                    <a:lnTo>
                                      <a:pt x="247" y="215"/>
                                    </a:lnTo>
                                    <a:lnTo>
                                      <a:pt x="239" y="226"/>
                                    </a:lnTo>
                                    <a:lnTo>
                                      <a:pt x="231" y="236"/>
                                    </a:lnTo>
                                    <a:lnTo>
                                      <a:pt x="222" y="244"/>
                                    </a:lnTo>
                                    <a:lnTo>
                                      <a:pt x="212" y="252"/>
                                    </a:lnTo>
                                    <a:lnTo>
                                      <a:pt x="203" y="257"/>
                                    </a:lnTo>
                                    <a:lnTo>
                                      <a:pt x="189" y="263"/>
                                    </a:lnTo>
                                    <a:lnTo>
                                      <a:pt x="177" y="267"/>
                                    </a:lnTo>
                                    <a:lnTo>
                                      <a:pt x="162" y="269"/>
                                    </a:lnTo>
                                    <a:lnTo>
                                      <a:pt x="148" y="271"/>
                                    </a:lnTo>
                                    <a:lnTo>
                                      <a:pt x="133" y="271"/>
                                    </a:lnTo>
                                    <a:lnTo>
                                      <a:pt x="116" y="271"/>
                                    </a:lnTo>
                                    <a:lnTo>
                                      <a:pt x="102" y="269"/>
                                    </a:lnTo>
                                    <a:lnTo>
                                      <a:pt x="89" y="267"/>
                                    </a:lnTo>
                                    <a:lnTo>
                                      <a:pt x="75" y="263"/>
                                    </a:lnTo>
                                    <a:lnTo>
                                      <a:pt x="63" y="257"/>
                                    </a:lnTo>
                                    <a:lnTo>
                                      <a:pt x="52" y="252"/>
                                    </a:lnTo>
                                    <a:lnTo>
                                      <a:pt x="42" y="244"/>
                                    </a:lnTo>
                                    <a:lnTo>
                                      <a:pt x="33" y="236"/>
                                    </a:lnTo>
                                    <a:lnTo>
                                      <a:pt x="25" y="226"/>
                                    </a:lnTo>
                                    <a:lnTo>
                                      <a:pt x="19" y="215"/>
                                    </a:lnTo>
                                    <a:lnTo>
                                      <a:pt x="13" y="205"/>
                                    </a:lnTo>
                                    <a:lnTo>
                                      <a:pt x="7" y="192"/>
                                    </a:lnTo>
                                    <a:lnTo>
                                      <a:pt x="4" y="180"/>
                                    </a:lnTo>
                                    <a:lnTo>
                                      <a:pt x="2" y="166"/>
                                    </a:lnTo>
                                    <a:lnTo>
                                      <a:pt x="0" y="135"/>
                                    </a:lnTo>
                                    <a:lnTo>
                                      <a:pt x="2" y="104"/>
                                    </a:lnTo>
                                    <a:lnTo>
                                      <a:pt x="4" y="91"/>
                                    </a:lnTo>
                                    <a:lnTo>
                                      <a:pt x="7" y="77"/>
                                    </a:lnTo>
                                    <a:lnTo>
                                      <a:pt x="13" y="66"/>
                                    </a:lnTo>
                                    <a:lnTo>
                                      <a:pt x="19" y="54"/>
                                    </a:lnTo>
                                    <a:lnTo>
                                      <a:pt x="25" y="44"/>
                                    </a:lnTo>
                                    <a:lnTo>
                                      <a:pt x="33" y="35"/>
                                    </a:lnTo>
                                    <a:lnTo>
                                      <a:pt x="42" y="27"/>
                                    </a:lnTo>
                                    <a:lnTo>
                                      <a:pt x="52" y="19"/>
                                    </a:lnTo>
                                    <a:lnTo>
                                      <a:pt x="63" y="13"/>
                                    </a:lnTo>
                                    <a:lnTo>
                                      <a:pt x="75" y="7"/>
                                    </a:lnTo>
                                    <a:lnTo>
                                      <a:pt x="89" y="4"/>
                                    </a:lnTo>
                                    <a:lnTo>
                                      <a:pt x="102" y="2"/>
                                    </a:lnTo>
                                    <a:lnTo>
                                      <a:pt x="116" y="0"/>
                                    </a:lnTo>
                                    <a:lnTo>
                                      <a:pt x="133" y="0"/>
                                    </a:lnTo>
                                  </a:path>
                                </a:pathLst>
                              </a:cu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5" name="Freeform 215"/>
                            <wps:cNvSpPr>
                              <a:spLocks/>
                            </wps:cNvSpPr>
                            <wps:spPr bwMode="auto">
                              <a:xfrm>
                                <a:off x="637851" y="204624"/>
                                <a:ext cx="59172" cy="84257"/>
                              </a:xfrm>
                              <a:custGeom>
                                <a:avLst/>
                                <a:gdLst>
                                  <a:gd name="T0" fmla="*/ 62 w 120"/>
                                  <a:gd name="T1" fmla="*/ 167 h 167"/>
                                  <a:gd name="T2" fmla="*/ 62 w 120"/>
                                  <a:gd name="T3" fmla="*/ 167 h 167"/>
                                  <a:gd name="T4" fmla="*/ 75 w 120"/>
                                  <a:gd name="T5" fmla="*/ 167 h 167"/>
                                  <a:gd name="T6" fmla="*/ 89 w 120"/>
                                  <a:gd name="T7" fmla="*/ 161 h 167"/>
                                  <a:gd name="T8" fmla="*/ 99 w 120"/>
                                  <a:gd name="T9" fmla="*/ 153 h 167"/>
                                  <a:gd name="T10" fmla="*/ 106 w 120"/>
                                  <a:gd name="T11" fmla="*/ 141 h 167"/>
                                  <a:gd name="T12" fmla="*/ 112 w 120"/>
                                  <a:gd name="T13" fmla="*/ 130 h 167"/>
                                  <a:gd name="T14" fmla="*/ 116 w 120"/>
                                  <a:gd name="T15" fmla="*/ 114 h 167"/>
                                  <a:gd name="T16" fmla="*/ 118 w 120"/>
                                  <a:gd name="T17" fmla="*/ 99 h 167"/>
                                  <a:gd name="T18" fmla="*/ 120 w 120"/>
                                  <a:gd name="T19" fmla="*/ 83 h 167"/>
                                  <a:gd name="T20" fmla="*/ 120 w 120"/>
                                  <a:gd name="T21" fmla="*/ 83 h 167"/>
                                  <a:gd name="T22" fmla="*/ 118 w 120"/>
                                  <a:gd name="T23" fmla="*/ 66 h 167"/>
                                  <a:gd name="T24" fmla="*/ 116 w 120"/>
                                  <a:gd name="T25" fmla="*/ 50 h 167"/>
                                  <a:gd name="T26" fmla="*/ 112 w 120"/>
                                  <a:gd name="T27" fmla="*/ 37 h 167"/>
                                  <a:gd name="T28" fmla="*/ 106 w 120"/>
                                  <a:gd name="T29" fmla="*/ 23 h 167"/>
                                  <a:gd name="T30" fmla="*/ 99 w 120"/>
                                  <a:gd name="T31" fmla="*/ 14 h 167"/>
                                  <a:gd name="T32" fmla="*/ 89 w 120"/>
                                  <a:gd name="T33" fmla="*/ 6 h 167"/>
                                  <a:gd name="T34" fmla="*/ 75 w 120"/>
                                  <a:gd name="T35" fmla="*/ 0 h 167"/>
                                  <a:gd name="T36" fmla="*/ 62 w 120"/>
                                  <a:gd name="T37" fmla="*/ 0 h 167"/>
                                  <a:gd name="T38" fmla="*/ 62 w 120"/>
                                  <a:gd name="T39" fmla="*/ 0 h 167"/>
                                  <a:gd name="T40" fmla="*/ 47 w 120"/>
                                  <a:gd name="T41" fmla="*/ 0 h 167"/>
                                  <a:gd name="T42" fmla="*/ 33 w 120"/>
                                  <a:gd name="T43" fmla="*/ 6 h 167"/>
                                  <a:gd name="T44" fmla="*/ 23 w 120"/>
                                  <a:gd name="T45" fmla="*/ 14 h 167"/>
                                  <a:gd name="T46" fmla="*/ 14 w 120"/>
                                  <a:gd name="T47" fmla="*/ 23 h 167"/>
                                  <a:gd name="T48" fmla="*/ 8 w 120"/>
                                  <a:gd name="T49" fmla="*/ 37 h 167"/>
                                  <a:gd name="T50" fmla="*/ 4 w 120"/>
                                  <a:gd name="T51" fmla="*/ 50 h 167"/>
                                  <a:gd name="T52" fmla="*/ 2 w 120"/>
                                  <a:gd name="T53" fmla="*/ 66 h 167"/>
                                  <a:gd name="T54" fmla="*/ 0 w 120"/>
                                  <a:gd name="T55" fmla="*/ 83 h 167"/>
                                  <a:gd name="T56" fmla="*/ 0 w 120"/>
                                  <a:gd name="T57" fmla="*/ 83 h 167"/>
                                  <a:gd name="T58" fmla="*/ 2 w 120"/>
                                  <a:gd name="T59" fmla="*/ 99 h 167"/>
                                  <a:gd name="T60" fmla="*/ 4 w 120"/>
                                  <a:gd name="T61" fmla="*/ 114 h 167"/>
                                  <a:gd name="T62" fmla="*/ 8 w 120"/>
                                  <a:gd name="T63" fmla="*/ 130 h 167"/>
                                  <a:gd name="T64" fmla="*/ 14 w 120"/>
                                  <a:gd name="T65" fmla="*/ 141 h 167"/>
                                  <a:gd name="T66" fmla="*/ 23 w 120"/>
                                  <a:gd name="T67" fmla="*/ 153 h 167"/>
                                  <a:gd name="T68" fmla="*/ 33 w 120"/>
                                  <a:gd name="T69" fmla="*/ 161 h 167"/>
                                  <a:gd name="T70" fmla="*/ 47 w 120"/>
                                  <a:gd name="T71" fmla="*/ 167 h 167"/>
                                  <a:gd name="T72" fmla="*/ 62 w 120"/>
                                  <a:gd name="T73" fmla="*/ 167 h 16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</a:cxnLst>
                                <a:rect l="0" t="0" r="r" b="b"/>
                                <a:pathLst>
                                  <a:path w="120" h="167">
                                    <a:moveTo>
                                      <a:pt x="62" y="167"/>
                                    </a:moveTo>
                                    <a:lnTo>
                                      <a:pt x="62" y="167"/>
                                    </a:lnTo>
                                    <a:lnTo>
                                      <a:pt x="75" y="167"/>
                                    </a:lnTo>
                                    <a:lnTo>
                                      <a:pt x="89" y="161"/>
                                    </a:lnTo>
                                    <a:lnTo>
                                      <a:pt x="99" y="153"/>
                                    </a:lnTo>
                                    <a:lnTo>
                                      <a:pt x="106" y="141"/>
                                    </a:lnTo>
                                    <a:lnTo>
                                      <a:pt x="112" y="130"/>
                                    </a:lnTo>
                                    <a:lnTo>
                                      <a:pt x="116" y="114"/>
                                    </a:lnTo>
                                    <a:lnTo>
                                      <a:pt x="118" y="99"/>
                                    </a:lnTo>
                                    <a:lnTo>
                                      <a:pt x="120" y="83"/>
                                    </a:lnTo>
                                    <a:lnTo>
                                      <a:pt x="118" y="66"/>
                                    </a:lnTo>
                                    <a:lnTo>
                                      <a:pt x="116" y="50"/>
                                    </a:lnTo>
                                    <a:lnTo>
                                      <a:pt x="112" y="37"/>
                                    </a:lnTo>
                                    <a:lnTo>
                                      <a:pt x="106" y="23"/>
                                    </a:lnTo>
                                    <a:lnTo>
                                      <a:pt x="99" y="14"/>
                                    </a:lnTo>
                                    <a:lnTo>
                                      <a:pt x="89" y="6"/>
                                    </a:lnTo>
                                    <a:lnTo>
                                      <a:pt x="75" y="0"/>
                                    </a:lnTo>
                                    <a:lnTo>
                                      <a:pt x="62" y="0"/>
                                    </a:lnTo>
                                    <a:lnTo>
                                      <a:pt x="47" y="0"/>
                                    </a:lnTo>
                                    <a:lnTo>
                                      <a:pt x="33" y="6"/>
                                    </a:lnTo>
                                    <a:lnTo>
                                      <a:pt x="23" y="14"/>
                                    </a:lnTo>
                                    <a:lnTo>
                                      <a:pt x="14" y="23"/>
                                    </a:lnTo>
                                    <a:lnTo>
                                      <a:pt x="8" y="37"/>
                                    </a:lnTo>
                                    <a:lnTo>
                                      <a:pt x="4" y="50"/>
                                    </a:lnTo>
                                    <a:lnTo>
                                      <a:pt x="2" y="66"/>
                                    </a:lnTo>
                                    <a:lnTo>
                                      <a:pt x="0" y="83"/>
                                    </a:lnTo>
                                    <a:lnTo>
                                      <a:pt x="2" y="99"/>
                                    </a:lnTo>
                                    <a:lnTo>
                                      <a:pt x="4" y="114"/>
                                    </a:lnTo>
                                    <a:lnTo>
                                      <a:pt x="8" y="130"/>
                                    </a:lnTo>
                                    <a:lnTo>
                                      <a:pt x="14" y="141"/>
                                    </a:lnTo>
                                    <a:lnTo>
                                      <a:pt x="23" y="153"/>
                                    </a:lnTo>
                                    <a:lnTo>
                                      <a:pt x="33" y="161"/>
                                    </a:lnTo>
                                    <a:lnTo>
                                      <a:pt x="47" y="167"/>
                                    </a:lnTo>
                                    <a:lnTo>
                                      <a:pt x="62" y="167"/>
                                    </a:lnTo>
                                  </a:path>
                                </a:pathLst>
                              </a:cu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6" name="Freeform 216"/>
                            <wps:cNvSpPr>
                              <a:spLocks/>
                            </wps:cNvSpPr>
                            <wps:spPr bwMode="auto">
                              <a:xfrm>
                                <a:off x="460336" y="178544"/>
                                <a:ext cx="116338" cy="136416"/>
                              </a:xfrm>
                              <a:custGeom>
                                <a:avLst/>
                                <a:gdLst>
                                  <a:gd name="T0" fmla="*/ 154 w 231"/>
                                  <a:gd name="T1" fmla="*/ 0 h 271"/>
                                  <a:gd name="T2" fmla="*/ 193 w 231"/>
                                  <a:gd name="T3" fmla="*/ 2 h 271"/>
                                  <a:gd name="T4" fmla="*/ 226 w 231"/>
                                  <a:gd name="T5" fmla="*/ 69 h 271"/>
                                  <a:gd name="T6" fmla="*/ 208 w 231"/>
                                  <a:gd name="T7" fmla="*/ 62 h 271"/>
                                  <a:gd name="T8" fmla="*/ 173 w 231"/>
                                  <a:gd name="T9" fmla="*/ 52 h 271"/>
                                  <a:gd name="T10" fmla="*/ 156 w 231"/>
                                  <a:gd name="T11" fmla="*/ 52 h 271"/>
                                  <a:gd name="T12" fmla="*/ 123 w 231"/>
                                  <a:gd name="T13" fmla="*/ 58 h 271"/>
                                  <a:gd name="T14" fmla="*/ 96 w 231"/>
                                  <a:gd name="T15" fmla="*/ 75 h 271"/>
                                  <a:gd name="T16" fmla="*/ 79 w 231"/>
                                  <a:gd name="T17" fmla="*/ 100 h 271"/>
                                  <a:gd name="T18" fmla="*/ 73 w 231"/>
                                  <a:gd name="T19" fmla="*/ 135 h 271"/>
                                  <a:gd name="T20" fmla="*/ 75 w 231"/>
                                  <a:gd name="T21" fmla="*/ 155 h 271"/>
                                  <a:gd name="T22" fmla="*/ 87 w 231"/>
                                  <a:gd name="T23" fmla="*/ 186 h 271"/>
                                  <a:gd name="T24" fmla="*/ 112 w 231"/>
                                  <a:gd name="T25" fmla="*/ 207 h 271"/>
                                  <a:gd name="T26" fmla="*/ 143 w 231"/>
                                  <a:gd name="T27" fmla="*/ 219 h 271"/>
                                  <a:gd name="T28" fmla="*/ 162 w 231"/>
                                  <a:gd name="T29" fmla="*/ 219 h 271"/>
                                  <a:gd name="T30" fmla="*/ 197 w 231"/>
                                  <a:gd name="T31" fmla="*/ 215 h 271"/>
                                  <a:gd name="T32" fmla="*/ 230 w 231"/>
                                  <a:gd name="T33" fmla="*/ 205 h 271"/>
                                  <a:gd name="T34" fmla="*/ 231 w 231"/>
                                  <a:gd name="T35" fmla="*/ 259 h 271"/>
                                  <a:gd name="T36" fmla="*/ 199 w 231"/>
                                  <a:gd name="T37" fmla="*/ 269 h 271"/>
                                  <a:gd name="T38" fmla="*/ 154 w 231"/>
                                  <a:gd name="T39" fmla="*/ 271 h 271"/>
                                  <a:gd name="T40" fmla="*/ 127 w 231"/>
                                  <a:gd name="T41" fmla="*/ 271 h 271"/>
                                  <a:gd name="T42" fmla="*/ 87 w 231"/>
                                  <a:gd name="T43" fmla="*/ 261 h 271"/>
                                  <a:gd name="T44" fmla="*/ 61 w 231"/>
                                  <a:gd name="T45" fmla="*/ 250 h 271"/>
                                  <a:gd name="T46" fmla="*/ 40 w 231"/>
                                  <a:gd name="T47" fmla="*/ 232 h 271"/>
                                  <a:gd name="T48" fmla="*/ 21 w 231"/>
                                  <a:gd name="T49" fmla="*/ 213 h 271"/>
                                  <a:gd name="T50" fmla="*/ 7 w 231"/>
                                  <a:gd name="T51" fmla="*/ 186 h 271"/>
                                  <a:gd name="T52" fmla="*/ 2 w 231"/>
                                  <a:gd name="T53" fmla="*/ 153 h 271"/>
                                  <a:gd name="T54" fmla="*/ 0 w 231"/>
                                  <a:gd name="T55" fmla="*/ 135 h 271"/>
                                  <a:gd name="T56" fmla="*/ 3 w 231"/>
                                  <a:gd name="T57" fmla="*/ 102 h 271"/>
                                  <a:gd name="T58" fmla="*/ 11 w 231"/>
                                  <a:gd name="T59" fmla="*/ 75 h 271"/>
                                  <a:gd name="T60" fmla="*/ 27 w 231"/>
                                  <a:gd name="T61" fmla="*/ 52 h 271"/>
                                  <a:gd name="T62" fmla="*/ 44 w 231"/>
                                  <a:gd name="T63" fmla="*/ 33 h 271"/>
                                  <a:gd name="T64" fmla="*/ 67 w 231"/>
                                  <a:gd name="T65" fmla="*/ 17 h 271"/>
                                  <a:gd name="T66" fmla="*/ 92 w 231"/>
                                  <a:gd name="T67" fmla="*/ 7 h 271"/>
                                  <a:gd name="T68" fmla="*/ 121 w 231"/>
                                  <a:gd name="T69" fmla="*/ 2 h 27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231" h="271">
                                    <a:moveTo>
                                      <a:pt x="154" y="0"/>
                                    </a:moveTo>
                                    <a:lnTo>
                                      <a:pt x="154" y="0"/>
                                    </a:lnTo>
                                    <a:lnTo>
                                      <a:pt x="173" y="0"/>
                                    </a:lnTo>
                                    <a:lnTo>
                                      <a:pt x="193" y="2"/>
                                    </a:lnTo>
                                    <a:lnTo>
                                      <a:pt x="231" y="11"/>
                                    </a:lnTo>
                                    <a:lnTo>
                                      <a:pt x="226" y="69"/>
                                    </a:lnTo>
                                    <a:lnTo>
                                      <a:pt x="208" y="62"/>
                                    </a:lnTo>
                                    <a:lnTo>
                                      <a:pt x="191" y="56"/>
                                    </a:lnTo>
                                    <a:lnTo>
                                      <a:pt x="173" y="52"/>
                                    </a:lnTo>
                                    <a:lnTo>
                                      <a:pt x="156" y="52"/>
                                    </a:lnTo>
                                    <a:lnTo>
                                      <a:pt x="139" y="52"/>
                                    </a:lnTo>
                                    <a:lnTo>
                                      <a:pt x="123" y="58"/>
                                    </a:lnTo>
                                    <a:lnTo>
                                      <a:pt x="108" y="66"/>
                                    </a:lnTo>
                                    <a:lnTo>
                                      <a:pt x="96" y="75"/>
                                    </a:lnTo>
                                    <a:lnTo>
                                      <a:pt x="87" y="87"/>
                                    </a:lnTo>
                                    <a:lnTo>
                                      <a:pt x="79" y="100"/>
                                    </a:lnTo>
                                    <a:lnTo>
                                      <a:pt x="75" y="118"/>
                                    </a:lnTo>
                                    <a:lnTo>
                                      <a:pt x="73" y="135"/>
                                    </a:lnTo>
                                    <a:lnTo>
                                      <a:pt x="75" y="155"/>
                                    </a:lnTo>
                                    <a:lnTo>
                                      <a:pt x="79" y="170"/>
                                    </a:lnTo>
                                    <a:lnTo>
                                      <a:pt x="87" y="186"/>
                                    </a:lnTo>
                                    <a:lnTo>
                                      <a:pt x="98" y="197"/>
                                    </a:lnTo>
                                    <a:lnTo>
                                      <a:pt x="112" y="207"/>
                                    </a:lnTo>
                                    <a:lnTo>
                                      <a:pt x="127" y="213"/>
                                    </a:lnTo>
                                    <a:lnTo>
                                      <a:pt x="143" y="219"/>
                                    </a:lnTo>
                                    <a:lnTo>
                                      <a:pt x="162" y="219"/>
                                    </a:lnTo>
                                    <a:lnTo>
                                      <a:pt x="179" y="219"/>
                                    </a:lnTo>
                                    <a:lnTo>
                                      <a:pt x="197" y="215"/>
                                    </a:lnTo>
                                    <a:lnTo>
                                      <a:pt x="214" y="211"/>
                                    </a:lnTo>
                                    <a:lnTo>
                                      <a:pt x="230" y="205"/>
                                    </a:lnTo>
                                    <a:lnTo>
                                      <a:pt x="231" y="259"/>
                                    </a:lnTo>
                                    <a:lnTo>
                                      <a:pt x="216" y="265"/>
                                    </a:lnTo>
                                    <a:lnTo>
                                      <a:pt x="199" y="269"/>
                                    </a:lnTo>
                                    <a:lnTo>
                                      <a:pt x="177" y="271"/>
                                    </a:lnTo>
                                    <a:lnTo>
                                      <a:pt x="154" y="271"/>
                                    </a:lnTo>
                                    <a:lnTo>
                                      <a:pt x="127" y="271"/>
                                    </a:lnTo>
                                    <a:lnTo>
                                      <a:pt x="100" y="265"/>
                                    </a:lnTo>
                                    <a:lnTo>
                                      <a:pt x="87" y="261"/>
                                    </a:lnTo>
                                    <a:lnTo>
                                      <a:pt x="73" y="255"/>
                                    </a:lnTo>
                                    <a:lnTo>
                                      <a:pt x="61" y="250"/>
                                    </a:lnTo>
                                    <a:lnTo>
                                      <a:pt x="50" y="242"/>
                                    </a:lnTo>
                                    <a:lnTo>
                                      <a:pt x="40" y="232"/>
                                    </a:lnTo>
                                    <a:lnTo>
                                      <a:pt x="31" y="223"/>
                                    </a:lnTo>
                                    <a:lnTo>
                                      <a:pt x="21" y="213"/>
                                    </a:lnTo>
                                    <a:lnTo>
                                      <a:pt x="13" y="199"/>
                                    </a:lnTo>
                                    <a:lnTo>
                                      <a:pt x="7" y="186"/>
                                    </a:lnTo>
                                    <a:lnTo>
                                      <a:pt x="3" y="170"/>
                                    </a:lnTo>
                                    <a:lnTo>
                                      <a:pt x="2" y="153"/>
                                    </a:lnTo>
                                    <a:lnTo>
                                      <a:pt x="0" y="135"/>
                                    </a:lnTo>
                                    <a:lnTo>
                                      <a:pt x="2" y="118"/>
                                    </a:lnTo>
                                    <a:lnTo>
                                      <a:pt x="3" y="102"/>
                                    </a:lnTo>
                                    <a:lnTo>
                                      <a:pt x="7" y="89"/>
                                    </a:lnTo>
                                    <a:lnTo>
                                      <a:pt x="11" y="75"/>
                                    </a:lnTo>
                                    <a:lnTo>
                                      <a:pt x="19" y="62"/>
                                    </a:lnTo>
                                    <a:lnTo>
                                      <a:pt x="27" y="52"/>
                                    </a:lnTo>
                                    <a:lnTo>
                                      <a:pt x="34" y="40"/>
                                    </a:lnTo>
                                    <a:lnTo>
                                      <a:pt x="44" y="33"/>
                                    </a:lnTo>
                                    <a:lnTo>
                                      <a:pt x="56" y="25"/>
                                    </a:lnTo>
                                    <a:lnTo>
                                      <a:pt x="67" y="17"/>
                                    </a:lnTo>
                                    <a:lnTo>
                                      <a:pt x="79" y="11"/>
                                    </a:lnTo>
                                    <a:lnTo>
                                      <a:pt x="92" y="7"/>
                                    </a:lnTo>
                                    <a:lnTo>
                                      <a:pt x="108" y="4"/>
                                    </a:lnTo>
                                    <a:lnTo>
                                      <a:pt x="121" y="2"/>
                                    </a:lnTo>
                                    <a:lnTo>
                                      <a:pt x="154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7" name="Freeform 217"/>
                            <wps:cNvSpPr>
                              <a:spLocks/>
                            </wps:cNvSpPr>
                            <wps:spPr bwMode="auto">
                              <a:xfrm>
                                <a:off x="460336" y="178544"/>
                                <a:ext cx="116338" cy="136416"/>
                              </a:xfrm>
                              <a:custGeom>
                                <a:avLst/>
                                <a:gdLst>
                                  <a:gd name="T0" fmla="*/ 154 w 231"/>
                                  <a:gd name="T1" fmla="*/ 0 h 271"/>
                                  <a:gd name="T2" fmla="*/ 193 w 231"/>
                                  <a:gd name="T3" fmla="*/ 2 h 271"/>
                                  <a:gd name="T4" fmla="*/ 226 w 231"/>
                                  <a:gd name="T5" fmla="*/ 69 h 271"/>
                                  <a:gd name="T6" fmla="*/ 208 w 231"/>
                                  <a:gd name="T7" fmla="*/ 62 h 271"/>
                                  <a:gd name="T8" fmla="*/ 173 w 231"/>
                                  <a:gd name="T9" fmla="*/ 52 h 271"/>
                                  <a:gd name="T10" fmla="*/ 156 w 231"/>
                                  <a:gd name="T11" fmla="*/ 52 h 271"/>
                                  <a:gd name="T12" fmla="*/ 123 w 231"/>
                                  <a:gd name="T13" fmla="*/ 58 h 271"/>
                                  <a:gd name="T14" fmla="*/ 96 w 231"/>
                                  <a:gd name="T15" fmla="*/ 75 h 271"/>
                                  <a:gd name="T16" fmla="*/ 79 w 231"/>
                                  <a:gd name="T17" fmla="*/ 100 h 271"/>
                                  <a:gd name="T18" fmla="*/ 73 w 231"/>
                                  <a:gd name="T19" fmla="*/ 135 h 271"/>
                                  <a:gd name="T20" fmla="*/ 75 w 231"/>
                                  <a:gd name="T21" fmla="*/ 155 h 271"/>
                                  <a:gd name="T22" fmla="*/ 87 w 231"/>
                                  <a:gd name="T23" fmla="*/ 186 h 271"/>
                                  <a:gd name="T24" fmla="*/ 112 w 231"/>
                                  <a:gd name="T25" fmla="*/ 207 h 271"/>
                                  <a:gd name="T26" fmla="*/ 143 w 231"/>
                                  <a:gd name="T27" fmla="*/ 219 h 271"/>
                                  <a:gd name="T28" fmla="*/ 162 w 231"/>
                                  <a:gd name="T29" fmla="*/ 219 h 271"/>
                                  <a:gd name="T30" fmla="*/ 197 w 231"/>
                                  <a:gd name="T31" fmla="*/ 215 h 271"/>
                                  <a:gd name="T32" fmla="*/ 230 w 231"/>
                                  <a:gd name="T33" fmla="*/ 205 h 271"/>
                                  <a:gd name="T34" fmla="*/ 231 w 231"/>
                                  <a:gd name="T35" fmla="*/ 259 h 271"/>
                                  <a:gd name="T36" fmla="*/ 199 w 231"/>
                                  <a:gd name="T37" fmla="*/ 269 h 271"/>
                                  <a:gd name="T38" fmla="*/ 154 w 231"/>
                                  <a:gd name="T39" fmla="*/ 271 h 271"/>
                                  <a:gd name="T40" fmla="*/ 127 w 231"/>
                                  <a:gd name="T41" fmla="*/ 271 h 271"/>
                                  <a:gd name="T42" fmla="*/ 87 w 231"/>
                                  <a:gd name="T43" fmla="*/ 261 h 271"/>
                                  <a:gd name="T44" fmla="*/ 61 w 231"/>
                                  <a:gd name="T45" fmla="*/ 250 h 271"/>
                                  <a:gd name="T46" fmla="*/ 40 w 231"/>
                                  <a:gd name="T47" fmla="*/ 232 h 271"/>
                                  <a:gd name="T48" fmla="*/ 21 w 231"/>
                                  <a:gd name="T49" fmla="*/ 213 h 271"/>
                                  <a:gd name="T50" fmla="*/ 7 w 231"/>
                                  <a:gd name="T51" fmla="*/ 186 h 271"/>
                                  <a:gd name="T52" fmla="*/ 2 w 231"/>
                                  <a:gd name="T53" fmla="*/ 153 h 271"/>
                                  <a:gd name="T54" fmla="*/ 0 w 231"/>
                                  <a:gd name="T55" fmla="*/ 135 h 271"/>
                                  <a:gd name="T56" fmla="*/ 3 w 231"/>
                                  <a:gd name="T57" fmla="*/ 102 h 271"/>
                                  <a:gd name="T58" fmla="*/ 11 w 231"/>
                                  <a:gd name="T59" fmla="*/ 75 h 271"/>
                                  <a:gd name="T60" fmla="*/ 27 w 231"/>
                                  <a:gd name="T61" fmla="*/ 52 h 271"/>
                                  <a:gd name="T62" fmla="*/ 44 w 231"/>
                                  <a:gd name="T63" fmla="*/ 33 h 271"/>
                                  <a:gd name="T64" fmla="*/ 67 w 231"/>
                                  <a:gd name="T65" fmla="*/ 17 h 271"/>
                                  <a:gd name="T66" fmla="*/ 92 w 231"/>
                                  <a:gd name="T67" fmla="*/ 7 h 271"/>
                                  <a:gd name="T68" fmla="*/ 121 w 231"/>
                                  <a:gd name="T69" fmla="*/ 2 h 27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231" h="271">
                                    <a:moveTo>
                                      <a:pt x="154" y="0"/>
                                    </a:moveTo>
                                    <a:lnTo>
                                      <a:pt x="154" y="0"/>
                                    </a:lnTo>
                                    <a:lnTo>
                                      <a:pt x="173" y="0"/>
                                    </a:lnTo>
                                    <a:lnTo>
                                      <a:pt x="193" y="2"/>
                                    </a:lnTo>
                                    <a:lnTo>
                                      <a:pt x="231" y="11"/>
                                    </a:lnTo>
                                    <a:lnTo>
                                      <a:pt x="226" y="69"/>
                                    </a:lnTo>
                                    <a:lnTo>
                                      <a:pt x="208" y="62"/>
                                    </a:lnTo>
                                    <a:lnTo>
                                      <a:pt x="191" y="56"/>
                                    </a:lnTo>
                                    <a:lnTo>
                                      <a:pt x="173" y="52"/>
                                    </a:lnTo>
                                    <a:lnTo>
                                      <a:pt x="156" y="52"/>
                                    </a:lnTo>
                                    <a:lnTo>
                                      <a:pt x="139" y="52"/>
                                    </a:lnTo>
                                    <a:lnTo>
                                      <a:pt x="123" y="58"/>
                                    </a:lnTo>
                                    <a:lnTo>
                                      <a:pt x="108" y="66"/>
                                    </a:lnTo>
                                    <a:lnTo>
                                      <a:pt x="96" y="75"/>
                                    </a:lnTo>
                                    <a:lnTo>
                                      <a:pt x="87" y="87"/>
                                    </a:lnTo>
                                    <a:lnTo>
                                      <a:pt x="79" y="100"/>
                                    </a:lnTo>
                                    <a:lnTo>
                                      <a:pt x="75" y="118"/>
                                    </a:lnTo>
                                    <a:lnTo>
                                      <a:pt x="73" y="135"/>
                                    </a:lnTo>
                                    <a:lnTo>
                                      <a:pt x="75" y="155"/>
                                    </a:lnTo>
                                    <a:lnTo>
                                      <a:pt x="79" y="170"/>
                                    </a:lnTo>
                                    <a:lnTo>
                                      <a:pt x="87" y="186"/>
                                    </a:lnTo>
                                    <a:lnTo>
                                      <a:pt x="98" y="197"/>
                                    </a:lnTo>
                                    <a:lnTo>
                                      <a:pt x="112" y="207"/>
                                    </a:lnTo>
                                    <a:lnTo>
                                      <a:pt x="127" y="213"/>
                                    </a:lnTo>
                                    <a:lnTo>
                                      <a:pt x="143" y="219"/>
                                    </a:lnTo>
                                    <a:lnTo>
                                      <a:pt x="162" y="219"/>
                                    </a:lnTo>
                                    <a:lnTo>
                                      <a:pt x="179" y="219"/>
                                    </a:lnTo>
                                    <a:lnTo>
                                      <a:pt x="197" y="215"/>
                                    </a:lnTo>
                                    <a:lnTo>
                                      <a:pt x="214" y="211"/>
                                    </a:lnTo>
                                    <a:lnTo>
                                      <a:pt x="230" y="205"/>
                                    </a:lnTo>
                                    <a:lnTo>
                                      <a:pt x="231" y="259"/>
                                    </a:lnTo>
                                    <a:lnTo>
                                      <a:pt x="216" y="265"/>
                                    </a:lnTo>
                                    <a:lnTo>
                                      <a:pt x="199" y="269"/>
                                    </a:lnTo>
                                    <a:lnTo>
                                      <a:pt x="177" y="271"/>
                                    </a:lnTo>
                                    <a:lnTo>
                                      <a:pt x="154" y="271"/>
                                    </a:lnTo>
                                    <a:lnTo>
                                      <a:pt x="127" y="271"/>
                                    </a:lnTo>
                                    <a:lnTo>
                                      <a:pt x="100" y="265"/>
                                    </a:lnTo>
                                    <a:lnTo>
                                      <a:pt x="87" y="261"/>
                                    </a:lnTo>
                                    <a:lnTo>
                                      <a:pt x="73" y="255"/>
                                    </a:lnTo>
                                    <a:lnTo>
                                      <a:pt x="61" y="250"/>
                                    </a:lnTo>
                                    <a:lnTo>
                                      <a:pt x="50" y="242"/>
                                    </a:lnTo>
                                    <a:lnTo>
                                      <a:pt x="40" y="232"/>
                                    </a:lnTo>
                                    <a:lnTo>
                                      <a:pt x="31" y="223"/>
                                    </a:lnTo>
                                    <a:lnTo>
                                      <a:pt x="21" y="213"/>
                                    </a:lnTo>
                                    <a:lnTo>
                                      <a:pt x="13" y="199"/>
                                    </a:lnTo>
                                    <a:lnTo>
                                      <a:pt x="7" y="186"/>
                                    </a:lnTo>
                                    <a:lnTo>
                                      <a:pt x="3" y="170"/>
                                    </a:lnTo>
                                    <a:lnTo>
                                      <a:pt x="2" y="153"/>
                                    </a:lnTo>
                                    <a:lnTo>
                                      <a:pt x="0" y="135"/>
                                    </a:lnTo>
                                    <a:lnTo>
                                      <a:pt x="2" y="118"/>
                                    </a:lnTo>
                                    <a:lnTo>
                                      <a:pt x="3" y="102"/>
                                    </a:lnTo>
                                    <a:lnTo>
                                      <a:pt x="7" y="89"/>
                                    </a:lnTo>
                                    <a:lnTo>
                                      <a:pt x="11" y="75"/>
                                    </a:lnTo>
                                    <a:lnTo>
                                      <a:pt x="19" y="62"/>
                                    </a:lnTo>
                                    <a:lnTo>
                                      <a:pt x="27" y="52"/>
                                    </a:lnTo>
                                    <a:lnTo>
                                      <a:pt x="34" y="40"/>
                                    </a:lnTo>
                                    <a:lnTo>
                                      <a:pt x="44" y="33"/>
                                    </a:lnTo>
                                    <a:lnTo>
                                      <a:pt x="56" y="25"/>
                                    </a:lnTo>
                                    <a:lnTo>
                                      <a:pt x="67" y="17"/>
                                    </a:lnTo>
                                    <a:lnTo>
                                      <a:pt x="79" y="11"/>
                                    </a:lnTo>
                                    <a:lnTo>
                                      <a:pt x="92" y="7"/>
                                    </a:lnTo>
                                    <a:lnTo>
                                      <a:pt x="108" y="4"/>
                                    </a:lnTo>
                                    <a:lnTo>
                                      <a:pt x="121" y="2"/>
                                    </a:lnTo>
                                    <a:lnTo>
                                      <a:pt x="154" y="0"/>
                                    </a:lnTo>
                                  </a:path>
                                </a:pathLst>
                              </a:cu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8" name="Freeform 218"/>
                            <wps:cNvSpPr>
                              <a:spLocks/>
                            </wps:cNvSpPr>
                            <wps:spPr bwMode="auto">
                              <a:xfrm>
                                <a:off x="337981" y="179547"/>
                                <a:ext cx="95277" cy="134410"/>
                              </a:xfrm>
                              <a:custGeom>
                                <a:avLst/>
                                <a:gdLst>
                                  <a:gd name="T0" fmla="*/ 0 w 190"/>
                                  <a:gd name="T1" fmla="*/ 0 h 267"/>
                                  <a:gd name="T2" fmla="*/ 186 w 190"/>
                                  <a:gd name="T3" fmla="*/ 0 h 267"/>
                                  <a:gd name="T4" fmla="*/ 186 w 190"/>
                                  <a:gd name="T5" fmla="*/ 50 h 267"/>
                                  <a:gd name="T6" fmla="*/ 68 w 190"/>
                                  <a:gd name="T7" fmla="*/ 50 h 267"/>
                                  <a:gd name="T8" fmla="*/ 68 w 190"/>
                                  <a:gd name="T9" fmla="*/ 104 h 267"/>
                                  <a:gd name="T10" fmla="*/ 178 w 190"/>
                                  <a:gd name="T11" fmla="*/ 104 h 267"/>
                                  <a:gd name="T12" fmla="*/ 178 w 190"/>
                                  <a:gd name="T13" fmla="*/ 157 h 267"/>
                                  <a:gd name="T14" fmla="*/ 68 w 190"/>
                                  <a:gd name="T15" fmla="*/ 157 h 267"/>
                                  <a:gd name="T16" fmla="*/ 68 w 190"/>
                                  <a:gd name="T17" fmla="*/ 215 h 267"/>
                                  <a:gd name="T18" fmla="*/ 190 w 190"/>
                                  <a:gd name="T19" fmla="*/ 215 h 267"/>
                                  <a:gd name="T20" fmla="*/ 190 w 190"/>
                                  <a:gd name="T21" fmla="*/ 267 h 267"/>
                                  <a:gd name="T22" fmla="*/ 0 w 190"/>
                                  <a:gd name="T23" fmla="*/ 267 h 267"/>
                                  <a:gd name="T24" fmla="*/ 0 w 190"/>
                                  <a:gd name="T25" fmla="*/ 0 h 26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</a:cxnLst>
                                <a:rect l="0" t="0" r="r" b="b"/>
                                <a:pathLst>
                                  <a:path w="190" h="267">
                                    <a:moveTo>
                                      <a:pt x="0" y="0"/>
                                    </a:moveTo>
                                    <a:lnTo>
                                      <a:pt x="186" y="0"/>
                                    </a:lnTo>
                                    <a:lnTo>
                                      <a:pt x="186" y="50"/>
                                    </a:lnTo>
                                    <a:lnTo>
                                      <a:pt x="68" y="50"/>
                                    </a:lnTo>
                                    <a:lnTo>
                                      <a:pt x="68" y="104"/>
                                    </a:lnTo>
                                    <a:lnTo>
                                      <a:pt x="178" y="104"/>
                                    </a:lnTo>
                                    <a:lnTo>
                                      <a:pt x="178" y="157"/>
                                    </a:lnTo>
                                    <a:lnTo>
                                      <a:pt x="68" y="157"/>
                                    </a:lnTo>
                                    <a:lnTo>
                                      <a:pt x="68" y="215"/>
                                    </a:lnTo>
                                    <a:lnTo>
                                      <a:pt x="190" y="215"/>
                                    </a:lnTo>
                                    <a:lnTo>
                                      <a:pt x="190" y="267"/>
                                    </a:lnTo>
                                    <a:lnTo>
                                      <a:pt x="0" y="267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9" name="Freeform 219"/>
                            <wps:cNvSpPr>
                              <a:spLocks/>
                            </wps:cNvSpPr>
                            <wps:spPr bwMode="auto">
                              <a:xfrm>
                                <a:off x="124361" y="179547"/>
                                <a:ext cx="186541" cy="134410"/>
                              </a:xfrm>
                              <a:custGeom>
                                <a:avLst/>
                                <a:gdLst>
                                  <a:gd name="T0" fmla="*/ 0 w 373"/>
                                  <a:gd name="T1" fmla="*/ 0 h 267"/>
                                  <a:gd name="T2" fmla="*/ 72 w 373"/>
                                  <a:gd name="T3" fmla="*/ 0 h 267"/>
                                  <a:gd name="T4" fmla="*/ 105 w 373"/>
                                  <a:gd name="T5" fmla="*/ 203 h 267"/>
                                  <a:gd name="T6" fmla="*/ 107 w 373"/>
                                  <a:gd name="T7" fmla="*/ 203 h 267"/>
                                  <a:gd name="T8" fmla="*/ 141 w 373"/>
                                  <a:gd name="T9" fmla="*/ 0 h 267"/>
                                  <a:gd name="T10" fmla="*/ 232 w 373"/>
                                  <a:gd name="T11" fmla="*/ 0 h 267"/>
                                  <a:gd name="T12" fmla="*/ 269 w 373"/>
                                  <a:gd name="T13" fmla="*/ 203 h 267"/>
                                  <a:gd name="T14" fmla="*/ 304 w 373"/>
                                  <a:gd name="T15" fmla="*/ 0 h 267"/>
                                  <a:gd name="T16" fmla="*/ 373 w 373"/>
                                  <a:gd name="T17" fmla="*/ 0 h 267"/>
                                  <a:gd name="T18" fmla="*/ 311 w 373"/>
                                  <a:gd name="T19" fmla="*/ 267 h 267"/>
                                  <a:gd name="T20" fmla="*/ 222 w 373"/>
                                  <a:gd name="T21" fmla="*/ 267 h 267"/>
                                  <a:gd name="T22" fmla="*/ 186 w 373"/>
                                  <a:gd name="T23" fmla="*/ 62 h 267"/>
                                  <a:gd name="T24" fmla="*/ 151 w 373"/>
                                  <a:gd name="T25" fmla="*/ 267 h 267"/>
                                  <a:gd name="T26" fmla="*/ 58 w 373"/>
                                  <a:gd name="T27" fmla="*/ 267 h 267"/>
                                  <a:gd name="T28" fmla="*/ 0 w 373"/>
                                  <a:gd name="T29" fmla="*/ 0 h 26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</a:cxnLst>
                                <a:rect l="0" t="0" r="r" b="b"/>
                                <a:pathLst>
                                  <a:path w="373" h="267">
                                    <a:moveTo>
                                      <a:pt x="0" y="0"/>
                                    </a:moveTo>
                                    <a:lnTo>
                                      <a:pt x="72" y="0"/>
                                    </a:lnTo>
                                    <a:lnTo>
                                      <a:pt x="105" y="203"/>
                                    </a:lnTo>
                                    <a:lnTo>
                                      <a:pt x="107" y="203"/>
                                    </a:lnTo>
                                    <a:lnTo>
                                      <a:pt x="141" y="0"/>
                                    </a:lnTo>
                                    <a:lnTo>
                                      <a:pt x="232" y="0"/>
                                    </a:lnTo>
                                    <a:lnTo>
                                      <a:pt x="269" y="203"/>
                                    </a:lnTo>
                                    <a:lnTo>
                                      <a:pt x="304" y="0"/>
                                    </a:lnTo>
                                    <a:lnTo>
                                      <a:pt x="373" y="0"/>
                                    </a:lnTo>
                                    <a:lnTo>
                                      <a:pt x="311" y="267"/>
                                    </a:lnTo>
                                    <a:lnTo>
                                      <a:pt x="222" y="267"/>
                                    </a:lnTo>
                                    <a:lnTo>
                                      <a:pt x="186" y="62"/>
                                    </a:lnTo>
                                    <a:lnTo>
                                      <a:pt x="151" y="267"/>
                                    </a:lnTo>
                                    <a:lnTo>
                                      <a:pt x="58" y="267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0" name="Freeform 220"/>
                            <wps:cNvSpPr>
                              <a:spLocks/>
                            </wps:cNvSpPr>
                            <wps:spPr bwMode="auto">
                              <a:xfrm>
                                <a:off x="0" y="178544"/>
                                <a:ext cx="100291" cy="136416"/>
                              </a:xfrm>
                              <a:custGeom>
                                <a:avLst/>
                                <a:gdLst>
                                  <a:gd name="T0" fmla="*/ 116 w 201"/>
                                  <a:gd name="T1" fmla="*/ 0 h 271"/>
                                  <a:gd name="T2" fmla="*/ 170 w 201"/>
                                  <a:gd name="T3" fmla="*/ 4 h 271"/>
                                  <a:gd name="T4" fmla="*/ 180 w 201"/>
                                  <a:gd name="T5" fmla="*/ 64 h 271"/>
                                  <a:gd name="T6" fmla="*/ 166 w 201"/>
                                  <a:gd name="T7" fmla="*/ 58 h 271"/>
                                  <a:gd name="T8" fmla="*/ 137 w 201"/>
                                  <a:gd name="T9" fmla="*/ 52 h 271"/>
                                  <a:gd name="T10" fmla="*/ 122 w 201"/>
                                  <a:gd name="T11" fmla="*/ 52 h 271"/>
                                  <a:gd name="T12" fmla="*/ 91 w 201"/>
                                  <a:gd name="T13" fmla="*/ 54 h 271"/>
                                  <a:gd name="T14" fmla="*/ 77 w 201"/>
                                  <a:gd name="T15" fmla="*/ 62 h 271"/>
                                  <a:gd name="T16" fmla="*/ 73 w 201"/>
                                  <a:gd name="T17" fmla="*/ 75 h 271"/>
                                  <a:gd name="T18" fmla="*/ 73 w 201"/>
                                  <a:gd name="T19" fmla="*/ 81 h 271"/>
                                  <a:gd name="T20" fmla="*/ 85 w 201"/>
                                  <a:gd name="T21" fmla="*/ 93 h 271"/>
                                  <a:gd name="T22" fmla="*/ 114 w 201"/>
                                  <a:gd name="T23" fmla="*/ 102 h 271"/>
                                  <a:gd name="T24" fmla="*/ 160 w 201"/>
                                  <a:gd name="T25" fmla="*/ 120 h 271"/>
                                  <a:gd name="T26" fmla="*/ 180 w 201"/>
                                  <a:gd name="T27" fmla="*/ 133 h 271"/>
                                  <a:gd name="T28" fmla="*/ 195 w 201"/>
                                  <a:gd name="T29" fmla="*/ 155 h 271"/>
                                  <a:gd name="T30" fmla="*/ 201 w 201"/>
                                  <a:gd name="T31" fmla="*/ 184 h 271"/>
                                  <a:gd name="T32" fmla="*/ 199 w 201"/>
                                  <a:gd name="T33" fmla="*/ 197 h 271"/>
                                  <a:gd name="T34" fmla="*/ 195 w 201"/>
                                  <a:gd name="T35" fmla="*/ 219 h 271"/>
                                  <a:gd name="T36" fmla="*/ 185 w 201"/>
                                  <a:gd name="T37" fmla="*/ 236 h 271"/>
                                  <a:gd name="T38" fmla="*/ 172 w 201"/>
                                  <a:gd name="T39" fmla="*/ 250 h 271"/>
                                  <a:gd name="T40" fmla="*/ 147 w 201"/>
                                  <a:gd name="T41" fmla="*/ 263 h 271"/>
                                  <a:gd name="T42" fmla="*/ 104 w 201"/>
                                  <a:gd name="T43" fmla="*/ 271 h 271"/>
                                  <a:gd name="T44" fmla="*/ 81 w 201"/>
                                  <a:gd name="T45" fmla="*/ 271 h 271"/>
                                  <a:gd name="T46" fmla="*/ 43 w 201"/>
                                  <a:gd name="T47" fmla="*/ 269 h 271"/>
                                  <a:gd name="T48" fmla="*/ 4 w 201"/>
                                  <a:gd name="T49" fmla="*/ 259 h 271"/>
                                  <a:gd name="T50" fmla="*/ 10 w 201"/>
                                  <a:gd name="T51" fmla="*/ 201 h 271"/>
                                  <a:gd name="T52" fmla="*/ 43 w 201"/>
                                  <a:gd name="T53" fmla="*/ 215 h 271"/>
                                  <a:gd name="T54" fmla="*/ 81 w 201"/>
                                  <a:gd name="T55" fmla="*/ 219 h 271"/>
                                  <a:gd name="T56" fmla="*/ 99 w 201"/>
                                  <a:gd name="T57" fmla="*/ 219 h 271"/>
                                  <a:gd name="T58" fmla="*/ 118 w 201"/>
                                  <a:gd name="T59" fmla="*/ 211 h 271"/>
                                  <a:gd name="T60" fmla="*/ 124 w 201"/>
                                  <a:gd name="T61" fmla="*/ 201 h 271"/>
                                  <a:gd name="T62" fmla="*/ 126 w 201"/>
                                  <a:gd name="T63" fmla="*/ 193 h 271"/>
                                  <a:gd name="T64" fmla="*/ 120 w 201"/>
                                  <a:gd name="T65" fmla="*/ 178 h 271"/>
                                  <a:gd name="T66" fmla="*/ 106 w 201"/>
                                  <a:gd name="T67" fmla="*/ 168 h 271"/>
                                  <a:gd name="T68" fmla="*/ 64 w 201"/>
                                  <a:gd name="T69" fmla="*/ 155 h 271"/>
                                  <a:gd name="T70" fmla="*/ 29 w 201"/>
                                  <a:gd name="T71" fmla="*/ 139 h 271"/>
                                  <a:gd name="T72" fmla="*/ 12 w 201"/>
                                  <a:gd name="T73" fmla="*/ 122 h 271"/>
                                  <a:gd name="T74" fmla="*/ 2 w 201"/>
                                  <a:gd name="T75" fmla="*/ 97 h 271"/>
                                  <a:gd name="T76" fmla="*/ 0 w 201"/>
                                  <a:gd name="T77" fmla="*/ 81 h 271"/>
                                  <a:gd name="T78" fmla="*/ 4 w 201"/>
                                  <a:gd name="T79" fmla="*/ 58 h 271"/>
                                  <a:gd name="T80" fmla="*/ 12 w 201"/>
                                  <a:gd name="T81" fmla="*/ 40 h 271"/>
                                  <a:gd name="T82" fmla="*/ 23 w 201"/>
                                  <a:gd name="T83" fmla="*/ 27 h 271"/>
                                  <a:gd name="T84" fmla="*/ 56 w 201"/>
                                  <a:gd name="T85" fmla="*/ 7 h 271"/>
                                  <a:gd name="T86" fmla="*/ 97 w 201"/>
                                  <a:gd name="T87" fmla="*/ 0 h 27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201" h="271">
                                    <a:moveTo>
                                      <a:pt x="116" y="0"/>
                                    </a:moveTo>
                                    <a:lnTo>
                                      <a:pt x="116" y="0"/>
                                    </a:lnTo>
                                    <a:lnTo>
                                      <a:pt x="153" y="2"/>
                                    </a:lnTo>
                                    <a:lnTo>
                                      <a:pt x="170" y="4"/>
                                    </a:lnTo>
                                    <a:lnTo>
                                      <a:pt x="185" y="7"/>
                                    </a:lnTo>
                                    <a:lnTo>
                                      <a:pt x="180" y="64"/>
                                    </a:lnTo>
                                    <a:lnTo>
                                      <a:pt x="166" y="58"/>
                                    </a:lnTo>
                                    <a:lnTo>
                                      <a:pt x="153" y="54"/>
                                    </a:lnTo>
                                    <a:lnTo>
                                      <a:pt x="137" y="52"/>
                                    </a:lnTo>
                                    <a:lnTo>
                                      <a:pt x="122" y="52"/>
                                    </a:lnTo>
                                    <a:lnTo>
                                      <a:pt x="106" y="52"/>
                                    </a:lnTo>
                                    <a:lnTo>
                                      <a:pt x="91" y="54"/>
                                    </a:lnTo>
                                    <a:lnTo>
                                      <a:pt x="83" y="56"/>
                                    </a:lnTo>
                                    <a:lnTo>
                                      <a:pt x="77" y="62"/>
                                    </a:lnTo>
                                    <a:lnTo>
                                      <a:pt x="73" y="67"/>
                                    </a:lnTo>
                                    <a:lnTo>
                                      <a:pt x="73" y="75"/>
                                    </a:lnTo>
                                    <a:lnTo>
                                      <a:pt x="73" y="81"/>
                                    </a:lnTo>
                                    <a:lnTo>
                                      <a:pt x="79" y="87"/>
                                    </a:lnTo>
                                    <a:lnTo>
                                      <a:pt x="85" y="93"/>
                                    </a:lnTo>
                                    <a:lnTo>
                                      <a:pt x="93" y="97"/>
                                    </a:lnTo>
                                    <a:lnTo>
                                      <a:pt x="114" y="102"/>
                                    </a:lnTo>
                                    <a:lnTo>
                                      <a:pt x="137" y="110"/>
                                    </a:lnTo>
                                    <a:lnTo>
                                      <a:pt x="160" y="120"/>
                                    </a:lnTo>
                                    <a:lnTo>
                                      <a:pt x="170" y="126"/>
                                    </a:lnTo>
                                    <a:lnTo>
                                      <a:pt x="180" y="133"/>
                                    </a:lnTo>
                                    <a:lnTo>
                                      <a:pt x="189" y="143"/>
                                    </a:lnTo>
                                    <a:lnTo>
                                      <a:pt x="195" y="155"/>
                                    </a:lnTo>
                                    <a:lnTo>
                                      <a:pt x="199" y="168"/>
                                    </a:lnTo>
                                    <a:lnTo>
                                      <a:pt x="201" y="184"/>
                                    </a:lnTo>
                                    <a:lnTo>
                                      <a:pt x="199" y="197"/>
                                    </a:lnTo>
                                    <a:lnTo>
                                      <a:pt x="197" y="209"/>
                                    </a:lnTo>
                                    <a:lnTo>
                                      <a:pt x="195" y="219"/>
                                    </a:lnTo>
                                    <a:lnTo>
                                      <a:pt x="191" y="228"/>
                                    </a:lnTo>
                                    <a:lnTo>
                                      <a:pt x="185" y="236"/>
                                    </a:lnTo>
                                    <a:lnTo>
                                      <a:pt x="180" y="244"/>
                                    </a:lnTo>
                                    <a:lnTo>
                                      <a:pt x="172" y="250"/>
                                    </a:lnTo>
                                    <a:lnTo>
                                      <a:pt x="164" y="254"/>
                                    </a:lnTo>
                                    <a:lnTo>
                                      <a:pt x="147" y="263"/>
                                    </a:lnTo>
                                    <a:lnTo>
                                      <a:pt x="126" y="267"/>
                                    </a:lnTo>
                                    <a:lnTo>
                                      <a:pt x="104" y="271"/>
                                    </a:lnTo>
                                    <a:lnTo>
                                      <a:pt x="81" y="271"/>
                                    </a:lnTo>
                                    <a:lnTo>
                                      <a:pt x="64" y="271"/>
                                    </a:lnTo>
                                    <a:lnTo>
                                      <a:pt x="43" y="269"/>
                                    </a:lnTo>
                                    <a:lnTo>
                                      <a:pt x="21" y="265"/>
                                    </a:lnTo>
                                    <a:lnTo>
                                      <a:pt x="4" y="259"/>
                                    </a:lnTo>
                                    <a:lnTo>
                                      <a:pt x="10" y="201"/>
                                    </a:lnTo>
                                    <a:lnTo>
                                      <a:pt x="25" y="209"/>
                                    </a:lnTo>
                                    <a:lnTo>
                                      <a:pt x="43" y="215"/>
                                    </a:lnTo>
                                    <a:lnTo>
                                      <a:pt x="62" y="219"/>
                                    </a:lnTo>
                                    <a:lnTo>
                                      <a:pt x="81" y="219"/>
                                    </a:lnTo>
                                    <a:lnTo>
                                      <a:pt x="99" y="219"/>
                                    </a:lnTo>
                                    <a:lnTo>
                                      <a:pt x="112" y="215"/>
                                    </a:lnTo>
                                    <a:lnTo>
                                      <a:pt x="118" y="211"/>
                                    </a:lnTo>
                                    <a:lnTo>
                                      <a:pt x="122" y="205"/>
                                    </a:lnTo>
                                    <a:lnTo>
                                      <a:pt x="124" y="201"/>
                                    </a:lnTo>
                                    <a:lnTo>
                                      <a:pt x="126" y="193"/>
                                    </a:lnTo>
                                    <a:lnTo>
                                      <a:pt x="124" y="186"/>
                                    </a:lnTo>
                                    <a:lnTo>
                                      <a:pt x="120" y="178"/>
                                    </a:lnTo>
                                    <a:lnTo>
                                      <a:pt x="114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85" y="161"/>
                                    </a:lnTo>
                                    <a:lnTo>
                                      <a:pt x="64" y="155"/>
                                    </a:lnTo>
                                    <a:lnTo>
                                      <a:pt x="41" y="145"/>
                                    </a:lnTo>
                                    <a:lnTo>
                                      <a:pt x="29" y="139"/>
                                    </a:lnTo>
                                    <a:lnTo>
                                      <a:pt x="19" y="131"/>
                                    </a:lnTo>
                                    <a:lnTo>
                                      <a:pt x="12" y="122"/>
                                    </a:lnTo>
                                    <a:lnTo>
                                      <a:pt x="6" y="110"/>
                                    </a:lnTo>
                                    <a:lnTo>
                                      <a:pt x="2" y="97"/>
                                    </a:lnTo>
                                    <a:lnTo>
                                      <a:pt x="0" y="81"/>
                                    </a:lnTo>
                                    <a:lnTo>
                                      <a:pt x="2" y="69"/>
                                    </a:lnTo>
                                    <a:lnTo>
                                      <a:pt x="4" y="58"/>
                                    </a:lnTo>
                                    <a:lnTo>
                                      <a:pt x="8" y="48"/>
                                    </a:lnTo>
                                    <a:lnTo>
                                      <a:pt x="12" y="40"/>
                                    </a:lnTo>
                                    <a:lnTo>
                                      <a:pt x="17" y="33"/>
                                    </a:lnTo>
                                    <a:lnTo>
                                      <a:pt x="23" y="27"/>
                                    </a:lnTo>
                                    <a:lnTo>
                                      <a:pt x="39" y="15"/>
                                    </a:lnTo>
                                    <a:lnTo>
                                      <a:pt x="56" y="7"/>
                                    </a:lnTo>
                                    <a:lnTo>
                                      <a:pt x="75" y="4"/>
                                    </a:lnTo>
                                    <a:lnTo>
                                      <a:pt x="97" y="0"/>
                                    </a:lnTo>
                                    <a:lnTo>
                                      <a:pt x="116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1" name="Freeform 221"/>
                            <wps:cNvSpPr>
                              <a:spLocks/>
                            </wps:cNvSpPr>
                            <wps:spPr bwMode="auto">
                              <a:xfrm>
                                <a:off x="0" y="178544"/>
                                <a:ext cx="100291" cy="136416"/>
                              </a:xfrm>
                              <a:custGeom>
                                <a:avLst/>
                                <a:gdLst>
                                  <a:gd name="T0" fmla="*/ 116 w 201"/>
                                  <a:gd name="T1" fmla="*/ 0 h 271"/>
                                  <a:gd name="T2" fmla="*/ 170 w 201"/>
                                  <a:gd name="T3" fmla="*/ 4 h 271"/>
                                  <a:gd name="T4" fmla="*/ 180 w 201"/>
                                  <a:gd name="T5" fmla="*/ 64 h 271"/>
                                  <a:gd name="T6" fmla="*/ 166 w 201"/>
                                  <a:gd name="T7" fmla="*/ 58 h 271"/>
                                  <a:gd name="T8" fmla="*/ 137 w 201"/>
                                  <a:gd name="T9" fmla="*/ 52 h 271"/>
                                  <a:gd name="T10" fmla="*/ 122 w 201"/>
                                  <a:gd name="T11" fmla="*/ 52 h 271"/>
                                  <a:gd name="T12" fmla="*/ 91 w 201"/>
                                  <a:gd name="T13" fmla="*/ 54 h 271"/>
                                  <a:gd name="T14" fmla="*/ 77 w 201"/>
                                  <a:gd name="T15" fmla="*/ 62 h 271"/>
                                  <a:gd name="T16" fmla="*/ 73 w 201"/>
                                  <a:gd name="T17" fmla="*/ 75 h 271"/>
                                  <a:gd name="T18" fmla="*/ 73 w 201"/>
                                  <a:gd name="T19" fmla="*/ 81 h 271"/>
                                  <a:gd name="T20" fmla="*/ 85 w 201"/>
                                  <a:gd name="T21" fmla="*/ 93 h 271"/>
                                  <a:gd name="T22" fmla="*/ 114 w 201"/>
                                  <a:gd name="T23" fmla="*/ 102 h 271"/>
                                  <a:gd name="T24" fmla="*/ 160 w 201"/>
                                  <a:gd name="T25" fmla="*/ 120 h 271"/>
                                  <a:gd name="T26" fmla="*/ 180 w 201"/>
                                  <a:gd name="T27" fmla="*/ 133 h 271"/>
                                  <a:gd name="T28" fmla="*/ 195 w 201"/>
                                  <a:gd name="T29" fmla="*/ 155 h 271"/>
                                  <a:gd name="T30" fmla="*/ 201 w 201"/>
                                  <a:gd name="T31" fmla="*/ 184 h 271"/>
                                  <a:gd name="T32" fmla="*/ 199 w 201"/>
                                  <a:gd name="T33" fmla="*/ 197 h 271"/>
                                  <a:gd name="T34" fmla="*/ 195 w 201"/>
                                  <a:gd name="T35" fmla="*/ 219 h 271"/>
                                  <a:gd name="T36" fmla="*/ 185 w 201"/>
                                  <a:gd name="T37" fmla="*/ 236 h 271"/>
                                  <a:gd name="T38" fmla="*/ 172 w 201"/>
                                  <a:gd name="T39" fmla="*/ 250 h 271"/>
                                  <a:gd name="T40" fmla="*/ 147 w 201"/>
                                  <a:gd name="T41" fmla="*/ 263 h 271"/>
                                  <a:gd name="T42" fmla="*/ 104 w 201"/>
                                  <a:gd name="T43" fmla="*/ 271 h 271"/>
                                  <a:gd name="T44" fmla="*/ 81 w 201"/>
                                  <a:gd name="T45" fmla="*/ 271 h 271"/>
                                  <a:gd name="T46" fmla="*/ 43 w 201"/>
                                  <a:gd name="T47" fmla="*/ 269 h 271"/>
                                  <a:gd name="T48" fmla="*/ 4 w 201"/>
                                  <a:gd name="T49" fmla="*/ 259 h 271"/>
                                  <a:gd name="T50" fmla="*/ 10 w 201"/>
                                  <a:gd name="T51" fmla="*/ 201 h 271"/>
                                  <a:gd name="T52" fmla="*/ 43 w 201"/>
                                  <a:gd name="T53" fmla="*/ 215 h 271"/>
                                  <a:gd name="T54" fmla="*/ 81 w 201"/>
                                  <a:gd name="T55" fmla="*/ 219 h 271"/>
                                  <a:gd name="T56" fmla="*/ 99 w 201"/>
                                  <a:gd name="T57" fmla="*/ 219 h 271"/>
                                  <a:gd name="T58" fmla="*/ 118 w 201"/>
                                  <a:gd name="T59" fmla="*/ 211 h 271"/>
                                  <a:gd name="T60" fmla="*/ 124 w 201"/>
                                  <a:gd name="T61" fmla="*/ 201 h 271"/>
                                  <a:gd name="T62" fmla="*/ 126 w 201"/>
                                  <a:gd name="T63" fmla="*/ 193 h 271"/>
                                  <a:gd name="T64" fmla="*/ 120 w 201"/>
                                  <a:gd name="T65" fmla="*/ 178 h 271"/>
                                  <a:gd name="T66" fmla="*/ 106 w 201"/>
                                  <a:gd name="T67" fmla="*/ 168 h 271"/>
                                  <a:gd name="T68" fmla="*/ 64 w 201"/>
                                  <a:gd name="T69" fmla="*/ 155 h 271"/>
                                  <a:gd name="T70" fmla="*/ 29 w 201"/>
                                  <a:gd name="T71" fmla="*/ 139 h 271"/>
                                  <a:gd name="T72" fmla="*/ 12 w 201"/>
                                  <a:gd name="T73" fmla="*/ 122 h 271"/>
                                  <a:gd name="T74" fmla="*/ 2 w 201"/>
                                  <a:gd name="T75" fmla="*/ 97 h 271"/>
                                  <a:gd name="T76" fmla="*/ 0 w 201"/>
                                  <a:gd name="T77" fmla="*/ 81 h 271"/>
                                  <a:gd name="T78" fmla="*/ 4 w 201"/>
                                  <a:gd name="T79" fmla="*/ 58 h 271"/>
                                  <a:gd name="T80" fmla="*/ 12 w 201"/>
                                  <a:gd name="T81" fmla="*/ 40 h 271"/>
                                  <a:gd name="T82" fmla="*/ 23 w 201"/>
                                  <a:gd name="T83" fmla="*/ 27 h 271"/>
                                  <a:gd name="T84" fmla="*/ 56 w 201"/>
                                  <a:gd name="T85" fmla="*/ 7 h 271"/>
                                  <a:gd name="T86" fmla="*/ 97 w 201"/>
                                  <a:gd name="T87" fmla="*/ 0 h 27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201" h="271">
                                    <a:moveTo>
                                      <a:pt x="116" y="0"/>
                                    </a:moveTo>
                                    <a:lnTo>
                                      <a:pt x="116" y="0"/>
                                    </a:lnTo>
                                    <a:lnTo>
                                      <a:pt x="153" y="2"/>
                                    </a:lnTo>
                                    <a:lnTo>
                                      <a:pt x="170" y="4"/>
                                    </a:lnTo>
                                    <a:lnTo>
                                      <a:pt x="185" y="7"/>
                                    </a:lnTo>
                                    <a:lnTo>
                                      <a:pt x="180" y="64"/>
                                    </a:lnTo>
                                    <a:lnTo>
                                      <a:pt x="166" y="58"/>
                                    </a:lnTo>
                                    <a:lnTo>
                                      <a:pt x="153" y="54"/>
                                    </a:lnTo>
                                    <a:lnTo>
                                      <a:pt x="137" y="52"/>
                                    </a:lnTo>
                                    <a:lnTo>
                                      <a:pt x="122" y="52"/>
                                    </a:lnTo>
                                    <a:lnTo>
                                      <a:pt x="106" y="52"/>
                                    </a:lnTo>
                                    <a:lnTo>
                                      <a:pt x="91" y="54"/>
                                    </a:lnTo>
                                    <a:lnTo>
                                      <a:pt x="83" y="56"/>
                                    </a:lnTo>
                                    <a:lnTo>
                                      <a:pt x="77" y="62"/>
                                    </a:lnTo>
                                    <a:lnTo>
                                      <a:pt x="73" y="67"/>
                                    </a:lnTo>
                                    <a:lnTo>
                                      <a:pt x="73" y="75"/>
                                    </a:lnTo>
                                    <a:lnTo>
                                      <a:pt x="73" y="81"/>
                                    </a:lnTo>
                                    <a:lnTo>
                                      <a:pt x="79" y="87"/>
                                    </a:lnTo>
                                    <a:lnTo>
                                      <a:pt x="85" y="93"/>
                                    </a:lnTo>
                                    <a:lnTo>
                                      <a:pt x="93" y="97"/>
                                    </a:lnTo>
                                    <a:lnTo>
                                      <a:pt x="114" y="102"/>
                                    </a:lnTo>
                                    <a:lnTo>
                                      <a:pt x="137" y="110"/>
                                    </a:lnTo>
                                    <a:lnTo>
                                      <a:pt x="160" y="120"/>
                                    </a:lnTo>
                                    <a:lnTo>
                                      <a:pt x="170" y="126"/>
                                    </a:lnTo>
                                    <a:lnTo>
                                      <a:pt x="180" y="133"/>
                                    </a:lnTo>
                                    <a:lnTo>
                                      <a:pt x="189" y="143"/>
                                    </a:lnTo>
                                    <a:lnTo>
                                      <a:pt x="195" y="155"/>
                                    </a:lnTo>
                                    <a:lnTo>
                                      <a:pt x="199" y="168"/>
                                    </a:lnTo>
                                    <a:lnTo>
                                      <a:pt x="201" y="184"/>
                                    </a:lnTo>
                                    <a:lnTo>
                                      <a:pt x="199" y="197"/>
                                    </a:lnTo>
                                    <a:lnTo>
                                      <a:pt x="197" y="209"/>
                                    </a:lnTo>
                                    <a:lnTo>
                                      <a:pt x="195" y="219"/>
                                    </a:lnTo>
                                    <a:lnTo>
                                      <a:pt x="191" y="228"/>
                                    </a:lnTo>
                                    <a:lnTo>
                                      <a:pt x="185" y="236"/>
                                    </a:lnTo>
                                    <a:lnTo>
                                      <a:pt x="180" y="244"/>
                                    </a:lnTo>
                                    <a:lnTo>
                                      <a:pt x="172" y="250"/>
                                    </a:lnTo>
                                    <a:lnTo>
                                      <a:pt x="164" y="254"/>
                                    </a:lnTo>
                                    <a:lnTo>
                                      <a:pt x="147" y="263"/>
                                    </a:lnTo>
                                    <a:lnTo>
                                      <a:pt x="126" y="267"/>
                                    </a:lnTo>
                                    <a:lnTo>
                                      <a:pt x="104" y="271"/>
                                    </a:lnTo>
                                    <a:lnTo>
                                      <a:pt x="81" y="271"/>
                                    </a:lnTo>
                                    <a:lnTo>
                                      <a:pt x="64" y="271"/>
                                    </a:lnTo>
                                    <a:lnTo>
                                      <a:pt x="43" y="269"/>
                                    </a:lnTo>
                                    <a:lnTo>
                                      <a:pt x="21" y="265"/>
                                    </a:lnTo>
                                    <a:lnTo>
                                      <a:pt x="4" y="259"/>
                                    </a:lnTo>
                                    <a:lnTo>
                                      <a:pt x="10" y="201"/>
                                    </a:lnTo>
                                    <a:lnTo>
                                      <a:pt x="25" y="209"/>
                                    </a:lnTo>
                                    <a:lnTo>
                                      <a:pt x="43" y="215"/>
                                    </a:lnTo>
                                    <a:lnTo>
                                      <a:pt x="62" y="219"/>
                                    </a:lnTo>
                                    <a:lnTo>
                                      <a:pt x="81" y="219"/>
                                    </a:lnTo>
                                    <a:lnTo>
                                      <a:pt x="99" y="219"/>
                                    </a:lnTo>
                                    <a:lnTo>
                                      <a:pt x="112" y="215"/>
                                    </a:lnTo>
                                    <a:lnTo>
                                      <a:pt x="118" y="211"/>
                                    </a:lnTo>
                                    <a:lnTo>
                                      <a:pt x="122" y="205"/>
                                    </a:lnTo>
                                    <a:lnTo>
                                      <a:pt x="124" y="201"/>
                                    </a:lnTo>
                                    <a:lnTo>
                                      <a:pt x="126" y="193"/>
                                    </a:lnTo>
                                    <a:lnTo>
                                      <a:pt x="124" y="186"/>
                                    </a:lnTo>
                                    <a:lnTo>
                                      <a:pt x="120" y="178"/>
                                    </a:lnTo>
                                    <a:lnTo>
                                      <a:pt x="114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85" y="161"/>
                                    </a:lnTo>
                                    <a:lnTo>
                                      <a:pt x="64" y="155"/>
                                    </a:lnTo>
                                    <a:lnTo>
                                      <a:pt x="41" y="145"/>
                                    </a:lnTo>
                                    <a:lnTo>
                                      <a:pt x="29" y="139"/>
                                    </a:lnTo>
                                    <a:lnTo>
                                      <a:pt x="19" y="131"/>
                                    </a:lnTo>
                                    <a:lnTo>
                                      <a:pt x="12" y="122"/>
                                    </a:lnTo>
                                    <a:lnTo>
                                      <a:pt x="6" y="110"/>
                                    </a:lnTo>
                                    <a:lnTo>
                                      <a:pt x="2" y="97"/>
                                    </a:lnTo>
                                    <a:lnTo>
                                      <a:pt x="0" y="81"/>
                                    </a:lnTo>
                                    <a:lnTo>
                                      <a:pt x="2" y="69"/>
                                    </a:lnTo>
                                    <a:lnTo>
                                      <a:pt x="4" y="58"/>
                                    </a:lnTo>
                                    <a:lnTo>
                                      <a:pt x="8" y="48"/>
                                    </a:lnTo>
                                    <a:lnTo>
                                      <a:pt x="12" y="40"/>
                                    </a:lnTo>
                                    <a:lnTo>
                                      <a:pt x="17" y="33"/>
                                    </a:lnTo>
                                    <a:lnTo>
                                      <a:pt x="23" y="27"/>
                                    </a:lnTo>
                                    <a:lnTo>
                                      <a:pt x="39" y="15"/>
                                    </a:lnTo>
                                    <a:lnTo>
                                      <a:pt x="56" y="7"/>
                                    </a:lnTo>
                                    <a:lnTo>
                                      <a:pt x="75" y="4"/>
                                    </a:lnTo>
                                    <a:lnTo>
                                      <a:pt x="97" y="0"/>
                                    </a:lnTo>
                                    <a:lnTo>
                                      <a:pt x="116" y="0"/>
                                    </a:lnTo>
                                  </a:path>
                                </a:pathLst>
                              </a:cu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c:wpc>
                      </a:graphicData>
                    </a:graphic>
                  </wp:inline>
                </w:drawing>
              </mc:Choice>
              <mc:Fallback>
                <w:pict>
                  <v:group w14:anchorId="32575385" id="Plátno 403" o:spid="_x0000_s1026" editas="canvas" style="width:85.05pt;height:24.8pt;mso-position-horizontal-relative:char;mso-position-vertical-relative:line" coordsize="10801,3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10801;height:3149;visibility:visible;mso-wrap-style:square">
                      <v:fill o:detectmouseclick="t"/>
                      <v:path o:connecttype="none"/>
                    </v:shape>
                    <v:shape id="Freeform 210" o:spid="_x0000_s1028" style="position:absolute;left:8013;top:421;width:2788;height:2718;visibility:visible;mso-wrap-style:square;v-text-anchor:top" coordsize="556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ysuMEA&#10;AADcAAAADwAAAGRycy9kb3ducmV2LnhtbERPy4rCMBTdC/5DuMLsNNUZRKtRysCAK4fxAS4vzbWt&#10;Njc1ibX+/WQhuDyc93LdmVq05HxlWcF4lIAgzq2uuFBw2P8MZyB8QNZYWyYFT/KwXvV7S0y1ffAf&#10;tbtQiBjCPkUFZQhNKqXPSzLoR7YhjtzZOoMhQldI7fARw00tJ0kylQYrjg0lNvRdUn7d3Y2Cdnb7&#10;ulJW+Wz6u0/C0ZnTZTtR6mPQZQsQgbrwFr/cG63gcx7nxzPxCMj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crLjBAAAA3AAAAA8AAAAAAAAAAAAAAAAAmAIAAGRycy9kb3du&#10;cmV2LnhtbFBLBQYAAAAABAAEAPUAAACGAwAAAAA=&#10;" path="m444,423r,54l112,477r,-54l276,256,444,423xm556,181r-203,l485,49,436,4,276,165,114,,69,47,201,181,,181r,62l201,243,46,396r,147l508,543r,-147l353,243r203,l556,181xe" fillcolor="black" stroked="f">
                      <v:path arrowok="t" o:connecttype="custom" o:connectlocs="222646,211756;222646,238789;56163,238789;56163,211756;138402,128155;222646,211756;278809,90610;177014,90610;243206,24530;218634,2002;138402,82600;57166,0;34600,23528;100792,90610;0,90610;0,121647;100792,121647;23067,198240;23067,271829;254739,271829;254739,198240;177014,121647;278809,121647;278809,90610" o:connectangles="0,0,0,0,0,0,0,0,0,0,0,0,0,0,0,0,0,0,0,0,0,0,0,0"/>
                      <o:lock v:ext="edit" verticies="t"/>
                    </v:shape>
                    <v:shape id="Freeform 211" o:spid="_x0000_s1029" style="position:absolute;left:9076;width:662;height:662;visibility:visible;mso-wrap-style:square;v-text-anchor:top" coordsize="131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C2k8YA&#10;AADcAAAADwAAAGRycy9kb3ducmV2LnhtbESPT2vCQBTE74V+h+UVequbtCg1ZpWiCAXx4J+Lt0f2&#10;maxm34bsmqR+erdQ6HGYmd8w+WKwteio9caxgnSUgCAunDZcKjge1m+fIHxA1lg7JgU/5GExf37K&#10;MdOu5x11+1CKCGGfoYIqhCaT0hcVWfQj1xBH7+xaiyHKtpS6xT7CbS3fk2QiLRqOCxU2tKyouO5v&#10;VoHpD7fx6Y6XpTltXbfptqsy0Uq9vgxfMxCBhvAf/mt/awUf0xR+z8Qj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C2k8YAAADcAAAADwAAAAAAAAAAAAAAAACYAgAAZHJz&#10;L2Rvd25yZXYueG1sUEsFBgAAAAAEAAQA9QAAAIsDAAAAAA==&#10;" path="m131,66r,l130,79r-4,14l120,103r-8,9l103,120r-12,8l79,132r-13,l52,132,41,128,29,120,19,112r-7,-9l6,93,2,79,,66,2,52,6,41,12,29,19,19,29,12,41,6,52,2,66,,79,2,91,6r12,6l112,19r8,10l126,41r4,11l131,66xe" fillcolor="#dc002e" stroked="f">
                      <v:path arrowok="t" o:connecttype="custom" o:connectlocs="66192,33101;66192,33101;65687,39621;63666,46642;60634,51658;56592,56171;52044,60184;45981,64196;39917,66202;33349,66202;33349,66202;26275,66202;20717,64196;14653,60184;9600,56171;6063,51658;3032,46642;1011,39621;0,33101;0,33101;1011,26080;3032,20563;6063,14544;9600,9529;14653,6018;20717,3009;26275,1003;33349,0;33349,0;39917,1003;45981,3009;52044,6018;56592,9529;60634,14544;63666,20563;65687,26080;66192,33101" o:connectangles="0,0,0,0,0,0,0,0,0,0,0,0,0,0,0,0,0,0,0,0,0,0,0,0,0,0,0,0,0,0,0,0,0,0,0,0,0"/>
                    </v:shape>
                    <v:shape id="Freeform 212" o:spid="_x0000_s1030" style="position:absolute;left:9076;width:662;height:662;visibility:visible;mso-wrap-style:square;v-text-anchor:top" coordsize="131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xBQMYA&#10;AADcAAAADwAAAGRycy9kb3ducmV2LnhtbESPQWvCQBSE7wX/w/IEb3VjBGujq7SCrZSiVEvPj+wz&#10;CWbfht3VRH99t1DwOMzMN8x82ZlaXMj5yrKC0TABQZxbXXGh4PuwfpyC8AFZY22ZFFzJw3LRe5hj&#10;pm3LX3TZh0JECPsMFZQhNJmUPi/JoB/ahjh6R+sMhihdIbXDNsJNLdMkmUiDFceFEhtalZSf9mej&#10;IH1v5cd2un471H5rPm+vP7snlyo16HcvMxCBunAP/7c3WsH4OYW/M/EI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bxBQMYAAADcAAAADwAAAAAAAAAAAAAAAACYAgAAZHJz&#10;L2Rvd25yZXYueG1sUEsFBgAAAAAEAAQA9QAAAIsDAAAAAA==&#10;" path="m131,66r,l130,79r-4,14l120,103r-8,9l103,120r-12,8l79,132r-13,l52,132,41,128,29,120,19,112r-7,-9l6,93,2,79,,66,2,52,6,41,12,29,19,19,29,12,41,6,52,2,66,,79,2,91,6r12,6l112,19r8,10l126,41r4,11l131,66e" fillcolor="#e41a1f" stroked="f">
                      <v:path arrowok="t" o:connecttype="custom" o:connectlocs="66192,33101;66192,33101;65687,39621;63666,46642;60634,51658;56592,56171;52044,60184;45981,64196;39917,66202;33349,66202;33349,66202;26275,66202;20717,64196;14653,60184;9600,56171;6063,51658;3032,46642;1011,39621;0,33101;0,33101;1011,26080;3032,20563;6063,14544;9600,9529;14653,6018;20717,3009;26275,1003;33349,0;33349,0;39917,1003;45981,3009;52044,6018;56592,9529;60634,14544;63666,20563;65687,26080;66192,33101" o:connectangles="0,0,0,0,0,0,0,0,0,0,0,0,0,0,0,0,0,0,0,0,0,0,0,0,0,0,0,0,0,0,0,0,0,0,0,0,0"/>
                    </v:shape>
                    <v:shape id="Freeform 213" o:spid="_x0000_s1031" style="position:absolute;left:6017;top:1785;width:1334;height:1364;visibility:visible;mso-wrap-style:square;v-text-anchor:top" coordsize="266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fUG8UA&#10;AADcAAAADwAAAGRycy9kb3ducmV2LnhtbESPQWvCQBSE70L/w/IK3nRTA9qmriKi4EloKpTeHtln&#10;Njb7NmRXTfz1XUHwOMzMN8x82dlaXKj1lWMFb+MEBHHhdMWlgsP3dvQOwgdkjbVjUtCTh+XiZTDH&#10;TLsrf9ElD6WIEPYZKjAhNJmUvjBk0Y9dQxy9o2sthijbUuoWrxFuazlJkqm0WHFcMNjQ2lDxl5+t&#10;gm11qDd9uj+dfs9kftwmP85uvVLD1271CSJQF57hR3unFaQfKdzPxCM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B9QbxQAAANwAAAAPAAAAAAAAAAAAAAAAAJgCAABkcnMv&#10;ZG93bnJldi54bWxQSwUGAAAAAAQABAD1AAAAigMAAAAA&#10;" path="m133,r,l148,r14,2l177,4r12,3l203,13r9,6l222,27r9,8l239,44r8,10l253,66r4,11l260,91r2,13l266,135r-4,31l260,180r-3,12l253,205r-6,10l239,226r-8,10l222,244r-10,8l203,257r-14,6l177,267r-15,2l148,271r-15,l116,271r-14,-2l89,267,75,263,63,257,52,252,42,244r-9,-8l25,226,19,215,13,205,7,192,4,180,2,166,,135,2,104,4,91,7,77,13,66,19,54,25,44r8,-9l42,27,52,19,63,13,75,7,89,4,102,2,116,r17,xm133,219r,l146,219r14,-6l170,205r7,-12l183,182r4,-16l189,151r2,-16l189,118r-2,-16l183,89,177,75r-7,-9l160,58,146,52r-13,l118,52r-14,6l94,66r-9,9l79,89r-4,13l73,118r-2,17l73,151r2,15l79,182r6,11l94,205r10,8l118,219r15,xe" fillcolor="black" stroked="f">
                      <v:path arrowok="t" o:connecttype="custom" o:connectlocs="66694,0;81236,1007;94775,3524;106308,9564;115836,17618;123859,27183;128874,38760;131381,52352;133387,67956;130378,90608;126868,103193;119848,113764;111323,122825;101795,129369;88758,134402;74215,136416;66694,136416;51148,135409;37609,132389;26076,126852;16548,118798;9528,108227;3510,96649;1003,83561;0,67956;2006,45808;6519,33223;12536,22149;21061,13591;31592,6544;44629,2014;58169,0;66694,110240;73212,110240;85247,103193;91766,91615;94775,76010;95778,67956;93772,51345;88758,37754;80233,29196;66694,26176;59172,26176;47137,33223;39615,44801;36606,59399;35603,67956;37609,83561;42624,97152;52151,107220;66694,110240" o:connectangles="0,0,0,0,0,0,0,0,0,0,0,0,0,0,0,0,0,0,0,0,0,0,0,0,0,0,0,0,0,0,0,0,0,0,0,0,0,0,0,0,0,0,0,0,0,0,0,0,0,0,0"/>
                      <o:lock v:ext="edit" verticies="t"/>
                    </v:shape>
                    <v:shape id="Freeform 214" o:spid="_x0000_s1032" style="position:absolute;left:6017;top:1785;width:1334;height:1364;visibility:visible;mso-wrap-style:square;v-text-anchor:top" coordsize="266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4mBcYA&#10;AADcAAAADwAAAGRycy9kb3ducmV2LnhtbESPT2sCMRTE74V+h/AK3mq2VURXoxRLS70U/ANen5vn&#10;Zu3mZUnS3a2fvikUPA4z8xtmseptLVryoXKs4GmYgSAunK64VHDYvz1OQYSIrLF2TAp+KMBqeX+3&#10;wFy7jrfU7mIpEoRDjgpMjE0uZSgMWQxD1xAn7+y8xZikL6X22CW4reVzlk2kxYrTgsGG1oaKr923&#10;VXDs+k+/0e3r9X1zmaz39jS+mpNSg4f+ZQ4iUh9v4f/2h1Ywmo3h70w6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04mBcYAAADcAAAADwAAAAAAAAAAAAAAAACYAgAAZHJz&#10;L2Rvd25yZXYueG1sUEsFBgAAAAAEAAQA9QAAAIsDAAAAAA==&#10;" path="m133,r,l148,r14,2l177,4r12,3l203,13r9,6l222,27r9,8l239,44r8,10l253,66r4,11l260,91r2,13l266,135r-4,31l260,180r-3,12l253,205r-6,10l239,226r-8,10l222,244r-10,8l203,257r-14,6l177,267r-15,2l148,271r-15,l116,271r-14,-2l89,267,75,263,63,257,52,252,42,244r-9,-8l25,226,19,215,13,205,7,192,4,180,2,166,,135,2,104,4,91,7,77,13,66,19,54,25,44r8,-9l42,27,52,19,63,13,75,7,89,4,102,2,116,r17,e" filled="f" stroked="f">
                      <v:path arrowok="t" o:connecttype="custom" o:connectlocs="66694,0;81236,1007;94775,3524;106308,9564;115836,17618;123859,27183;128874,38760;131381,52352;133387,67956;130378,90608;126868,103193;119848,113764;111323,122825;101795,129369;88758,134402;74215,136416;66694,136416;51148,135409;37609,132389;26076,126852;16548,118798;9528,108227;3510,96649;1003,83561;0,67956;2006,45808;6519,33223;12536,22149;21061,13591;31592,6544;44629,2014;58169,0" o:connectangles="0,0,0,0,0,0,0,0,0,0,0,0,0,0,0,0,0,0,0,0,0,0,0,0,0,0,0,0,0,0,0,0"/>
                    </v:shape>
                    <v:shape id="Freeform 215" o:spid="_x0000_s1033" style="position:absolute;left:6378;top:2046;width:592;height:842;visibility:visible;mso-wrap-style:square;v-text-anchor:top" coordsize="120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94y8UA&#10;AADcAAAADwAAAGRycy9kb3ducmV2LnhtbESPQWvCQBSE7wX/w/IEb3VjpUWjq0ipaOnJKIi3R/aZ&#10;xGTfptk1Sf99t1DwOMzMN8xy3ZtKtNS4wrKCyTgCQZxaXXCm4HTcPs9AOI+ssbJMCn7IwXo1eFpi&#10;rG3HB2oTn4kAYRejgtz7OpbSpTkZdGNbEwfvahuDPsgmk7rBLsBNJV+i6E0aLDgs5FjTe05pmdyN&#10;gt3t2/jzJZvK3eWzKpOubD++IqVGw36zAOGp94/wf3uvFUznr/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L3jLxQAAANwAAAAPAAAAAAAAAAAAAAAAAJgCAABkcnMv&#10;ZG93bnJldi54bWxQSwUGAAAAAAQABAD1AAAAigMAAAAA&#10;" path="m62,167r,l75,167r14,-6l99,153r7,-12l112,130r4,-16l118,99r2,-16l118,66,116,50,112,37,106,23,99,14,89,6,75,,62,,47,,33,6,23,14r-9,9l8,37,4,50,2,66,,83,2,99r2,15l8,130r6,11l23,153r10,8l47,167r15,e" filled="f" stroked="f">
                      <v:path arrowok="t" o:connecttype="custom" o:connectlocs="30572,84257;30572,84257;36983,84257;43886,81230;48817,77194;52269,71139;55227,65589;57200,57517;58186,49949;59172,41876;59172,41876;58186,33299;57200,25227;55227,18668;52269,11604;48817,7063;43886,3027;36983,0;30572,0;30572,0;23176,0;16272,3027;11341,7063;6903,11604;3945,18668;1972,25227;986,33299;0,41876;0,41876;986,49949;1972,57517;3945,65589;6903,71139;11341,77194;16272,81230;23176,84257;30572,84257" o:connectangles="0,0,0,0,0,0,0,0,0,0,0,0,0,0,0,0,0,0,0,0,0,0,0,0,0,0,0,0,0,0,0,0,0,0,0,0,0"/>
                    </v:shape>
                    <v:shape id="Freeform 216" o:spid="_x0000_s1034" style="position:absolute;left:4603;top:1785;width:1163;height:1364;visibility:visible;mso-wrap-style:square;v-text-anchor:top" coordsize="23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3+m8UA&#10;AADcAAAADwAAAGRycy9kb3ducmV2LnhtbESPQWvCQBSE7wX/w/IKXqRuVAg2uooKihQsNIrnR/Y1&#10;Ccm+Dburxn/fLRR6HGbmG2a57k0r7uR8bVnBZJyAIC6srrlUcDnv3+YgfEDW2FomBU/ysF4NXpaY&#10;afvgL7rnoRQRwj5DBVUIXSalLyoy6Me2I47et3UGQ5SulNrhI8JNK6dJkkqDNceFCjvaVVQ0+c0o&#10;OH1e0sOs+UgP134Umr27TU/bkVLD136zABGoD//hv/ZRK5i9p/B7Jh4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Pf6bxQAAANwAAAAPAAAAAAAAAAAAAAAAAJgCAABkcnMv&#10;ZG93bnJldi54bWxQSwUGAAAAAAQABAD1AAAAigMAAAAA&#10;" path="m154,r,l173,r20,2l231,11r-5,58l208,62,191,56,173,52r-17,l139,52r-16,6l108,66,96,75,87,87r-8,13l75,118r-2,17l75,155r4,15l87,186r11,11l112,207r15,6l143,219r19,l179,219r18,-4l214,211r16,-6l231,259r-15,6l199,269r-22,2l154,271r-27,l100,265,87,261,73,255,61,250,50,242,40,232r-9,-9l21,213,13,199,7,186,3,170,2,153,,135,2,118,3,102,7,89,11,75,19,62,27,52,34,40,44,33,56,25,67,17,79,11,92,7,108,4,121,2,154,xe" fillcolor="black" stroked="f">
                      <v:path arrowok="t" o:connecttype="custom" o:connectlocs="77559,0;97200,1007;113820,34733;104755,31210;87128,26176;78566,26176;61946,29196;48348,37754;39787,50338;36765,67956;37772,78024;43816,93629;56406,104200;72019,110240;81588,110240;99215,108227;115834,103193;116338,130375;100222,135409;77559,136416;63961,136416;43816,131382;30721,125845;20145,116784;10576,107220;3525,93629;1007,77017;0,67956;1511,51345;5540,37754;13598,26176;22160,16612;33743,8557;46334,3524;60939,1007" o:connectangles="0,0,0,0,0,0,0,0,0,0,0,0,0,0,0,0,0,0,0,0,0,0,0,0,0,0,0,0,0,0,0,0,0,0,0"/>
                    </v:shape>
                    <v:shape id="Freeform 217" o:spid="_x0000_s1035" style="position:absolute;left:4603;top:1785;width:1163;height:1364;visibility:visible;mso-wrap-style:square;v-text-anchor:top" coordsize="23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rMgMYA&#10;AADcAAAADwAAAGRycy9kb3ducmV2LnhtbESPT2vCQBTE7wW/w/KE3uqmav0TXUUUpfRQMApeH9ln&#10;NjX7NmS3Me2n7xYKPQ4z8xtmue5sJVpqfOlYwfMgAUGcO11yoeB82j/NQPiArLFyTAq+yMN61XtY&#10;YqrdnY/UZqEQEcI+RQUmhDqV0ueGLPqBq4mjd3WNxRBlU0jd4D3CbSWHSTKRFkuOCwZr2hrKb9mn&#10;VXDYmmp8OZ75e3d45/pt1368ZK1Sj/1uswARqAv/4b/2q1Ywmk/h90w8AnL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urMgMYAAADcAAAADwAAAAAAAAAAAAAAAACYAgAAZHJz&#10;L2Rvd25yZXYueG1sUEsFBgAAAAAEAAQA9QAAAIsDAAAAAA==&#10;" path="m154,r,l173,r20,2l231,11r-5,58l208,62,191,56,173,52r-17,l139,52r-16,6l108,66,96,75,87,87r-8,13l75,118r-2,17l75,155r4,15l87,186r11,11l112,207r15,6l143,219r19,l179,219r18,-4l214,211r16,-6l231,259r-15,6l199,269r-22,2l154,271r-27,l100,265,87,261,73,255,61,250,50,242,40,232r-9,-9l21,213,13,199,7,186,3,170,2,153,,135,2,118,3,102,7,89,11,75,19,62,27,52,34,40,44,33,56,25,67,17,79,11,92,7,108,4,121,2,154,e" filled="f" stroked="f">
                      <v:path arrowok="t" o:connecttype="custom" o:connectlocs="77559,0;97200,1007;113820,34733;104755,31210;87128,26176;78566,26176;61946,29196;48348,37754;39787,50338;36765,67956;37772,78024;43816,93629;56406,104200;72019,110240;81588,110240;99215,108227;115834,103193;116338,130375;100222,135409;77559,136416;63961,136416;43816,131382;30721,125845;20145,116784;10576,107220;3525,93629;1007,77017;0,67956;1511,51345;5540,37754;13598,26176;22160,16612;33743,8557;46334,3524;60939,1007" o:connectangles="0,0,0,0,0,0,0,0,0,0,0,0,0,0,0,0,0,0,0,0,0,0,0,0,0,0,0,0,0,0,0,0,0,0,0"/>
                    </v:shape>
                    <v:shape id="Freeform 218" o:spid="_x0000_s1036" style="position:absolute;left:3379;top:1795;width:953;height:1344;visibility:visible;mso-wrap-style:square;v-text-anchor:top" coordsize="190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OtScIA&#10;AADcAAAADwAAAGRycy9kb3ducmV2LnhtbERPTWuDQBC9B/Iflgn0Epq1LUkT6yoSEHroJdpAjxN3&#10;olJ3Vtw1sf++eyj0+HjfSTabXtxodJ1lBU+bCARxbXXHjYLPqnjcg3AeWWNvmRT8kIMsXS4SjLW9&#10;84lupW9ECGEXo4LW+yGW0tUtGXQbOxAH7mpHgz7AsZF6xHsIN718jqKdNNhxaGhxoGNL9Xc5GQUf&#10;PKA54vS1LqbX8za6nPMKC6UeVnP+BsLT7P/Ff+53reDlENaGM+EIyPQ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E61JwgAAANwAAAAPAAAAAAAAAAAAAAAAAJgCAABkcnMvZG93&#10;bnJldi54bWxQSwUGAAAAAAQABAD1AAAAhwMAAAAA&#10;" path="m,l186,r,50l68,50r,54l178,104r,53l68,157r,58l190,215r,52l,267,,xe" fillcolor="black" stroked="f">
                      <v:path arrowok="t" o:connecttype="custom" o:connectlocs="0,0;93271,0;93271,25170;34099,25170;34099,52354;89260,52354;89260,79035;34099,79035;34099,108233;95277,108233;95277,134410;0,134410;0,0" o:connectangles="0,0,0,0,0,0,0,0,0,0,0,0,0"/>
                    </v:shape>
                    <v:shape id="Freeform 219" o:spid="_x0000_s1037" style="position:absolute;left:1243;top:1795;width:1866;height:1344;visibility:visible;mso-wrap-style:square;v-text-anchor:top" coordsize="373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pJesYA&#10;AADcAAAADwAAAGRycy9kb3ducmV2LnhtbESPUWvCQBCE3wv+h2MLvpR6qZVSU0+pYmmlCEalz0tu&#10;mwRzeyG31eiv7wmFPg4z8w0zmXWuVkdqQ+XZwMMgAUWce1txYWC/e7t/BhUE2WLtmQycKcBs2ruZ&#10;YGr9iTM6bqVQEcIhRQOlSJNqHfKSHIaBb4ij9+1bhxJlW2jb4inCXa2HSfKkHVYcF0psaFFSftj+&#10;OAPL8yVbbS53X5+JvGdrms+1jDpj+rfd6wsooU7+w3/tD2vgcTyG65l4BPT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4pJesYAAADcAAAADwAAAAAAAAAAAAAAAACYAgAAZHJz&#10;L2Rvd25yZXYueG1sUEsFBgAAAAAEAAQA9QAAAIsDAAAAAA==&#10;" path="m,l72,r33,203l107,203,141,r91,l269,203,304,r69,l311,267r-89,l186,62,151,267r-93,l,xe" fillcolor="black" stroked="f">
                      <v:path arrowok="t" o:connecttype="custom" o:connectlocs="0,0;36008,0;52512,102192;53512,102192;70515,0;116026,0;134530,102192;152033,0;186541,0;155534,134410;111024,134410;93020,31211;75517,134410;29006,134410;0,0" o:connectangles="0,0,0,0,0,0,0,0,0,0,0,0,0,0,0"/>
                    </v:shape>
                    <v:shape id="Freeform 220" o:spid="_x0000_s1038" style="position:absolute;top:1785;width:1002;height:1364;visibility:visible;mso-wrap-style:square;v-text-anchor:top" coordsize="20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h+R8IA&#10;AADcAAAADwAAAGRycy9kb3ducmV2LnhtbERPz2vCMBS+D/wfwhN2m4nFuVEbRYTh2EHQOdjx0Tyb&#10;1ualazLt/ntzEHb8+H4Xq8G14kJ9qD1rmE4UCOLSm5orDcfPt6dXECEiG2w9k4Y/CrBajh4KzI2/&#10;8p4uh1iJFMIhRw02xi6XMpSWHIaJ74gTd/K9w5hgX0nT4zWFu1ZmSs2lw5pTg8WONpbK8+HXachI&#10;Nkf3vH2ZKxq+vmX20+zsh9aP42G9ABFpiP/iu/vdaJipND+dSUdAL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eH5HwgAAANwAAAAPAAAAAAAAAAAAAAAAAJgCAABkcnMvZG93&#10;bnJldi54bWxQSwUGAAAAAAQABAD1AAAAhwMAAAAA&#10;" path="m116,r,l153,2r17,2l185,7r-5,57l166,58,153,54,137,52r-15,l106,52,91,54r-8,2l77,62r-4,5l73,75r,6l79,87r6,6l93,97r21,5l137,110r23,10l170,126r10,7l189,143r6,12l199,168r2,16l199,197r-2,12l195,219r-4,9l185,236r-5,8l172,250r-8,4l147,263r-21,4l104,271r-23,l64,271,43,269,21,265,4,259r6,-58l25,209r18,6l62,219r19,l99,219r13,-4l118,211r4,-6l124,201r2,-8l124,186r-4,-8l114,172r-8,-4l85,161,64,155,41,145,29,139,19,131r-7,-9l6,110,2,97,,81,2,69,4,58,8,48r4,-8l17,33r6,-6l39,15,56,7,75,4,97,r19,xe" fillcolor="black" stroked="f">
                      <v:path arrowok="t" o:connecttype="custom" o:connectlocs="57879,0;84823,2014;89813,32216;82827,29196;68358,26176;60873,26176;45405,27183;38420,31210;36424,37754;36424,40774;42412,46814;56881,51345;79834,60406;89813,66950;97297,78024;100291,92622;99293,99166;97297,110240;92308,118798;85821,125845;73347,132389;51892,136416;40416,136416;21455,135409;1996,130375;4990,101179;21455,108227;40416,110240;49397,110240;58877,106213;61871,101179;62869,97152;59875,89602;52890,84568;31933,78024;14470,69970;5988,61412;998,48828;0,40774;1996,29196;5988,20135;11476,13591;27942,3524;48399,0" o:connectangles="0,0,0,0,0,0,0,0,0,0,0,0,0,0,0,0,0,0,0,0,0,0,0,0,0,0,0,0,0,0,0,0,0,0,0,0,0,0,0,0,0,0,0,0"/>
                    </v:shape>
                    <v:shape id="Freeform 221" o:spid="_x0000_s1039" style="position:absolute;top:1785;width:1002;height:1364;visibility:visible;mso-wrap-style:square;v-text-anchor:top" coordsize="20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AhucUA&#10;AADcAAAADwAAAGRycy9kb3ducmV2LnhtbESPQWuDQBSE74X+h+UVegl1tZQSTDZiJIUeW5NLby/u&#10;i0rct+Ju1ObXdwuBHIeZ+YZZZ7PpxEiDay0rSKIYBHFldcu1gsP+42UJwnlkjZ1lUvBLDrLN48Ma&#10;U20n/qax9LUIEHYpKmi871MpXdWQQRfZnjh4JzsY9EEOtdQDTgFuOvkax+/SYMthocGeioaqc3kx&#10;Ci4LVxZH/bX4mcdK767baWqvuVLPT3O+AuFp9vfwrf2pFbzFCfyfC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kCG5xQAAANwAAAAPAAAAAAAAAAAAAAAAAJgCAABkcnMv&#10;ZG93bnJldi54bWxQSwUGAAAAAAQABAD1AAAAigMAAAAA&#10;" path="m116,r,l153,2r17,2l185,7r-5,57l166,58,153,54,137,52r-15,l106,52,91,54r-8,2l77,62r-4,5l73,75r,6l79,87r6,6l93,97r21,5l137,110r23,10l170,126r10,7l189,143r6,12l199,168r2,16l199,197r-2,12l195,219r-4,9l185,236r-5,8l172,250r-8,4l147,263r-21,4l104,271r-23,l64,271,43,269,21,265,4,259r6,-58l25,209r18,6l62,219r19,l99,219r13,-4l118,211r4,-6l124,201r2,-8l124,186r-4,-8l114,172r-8,-4l85,161,64,155,41,145,29,139,19,131r-7,-9l6,110,2,97,,81,2,69,4,58,8,48r4,-8l17,33r6,-6l39,15,56,7,75,4,97,r19,e" filled="f" stroked="f">
                      <v:path arrowok="t" o:connecttype="custom" o:connectlocs="57879,0;84823,2014;89813,32216;82827,29196;68358,26176;60873,26176;45405,27183;38420,31210;36424,37754;36424,40774;42412,46814;56881,51345;79834,60406;89813,66950;97297,78024;100291,92622;99293,99166;97297,110240;92308,118798;85821,125845;73347,132389;51892,136416;40416,136416;21455,135409;1996,130375;4990,101179;21455,108227;40416,110240;49397,110240;58877,106213;61871,101179;62869,97152;59875,89602;52890,84568;31933,78024;14470,69970;5988,61412;998,48828;0,40774;1996,29196;5988,20135;11476,13591;27942,3524;48399,0" o:connectangles="0,0,0,0,0,0,0,0,0,0,0,0,0,0,0,0,0,0,0,0,0,0,0,0,0,0,0,0,0,0,0,0,0,0,0,0,0,0,0,0,0,0,0,0"/>
                    </v:shape>
                    <w10:anchorlock/>
                  </v:group>
                </w:pict>
              </mc:Fallback>
            </mc:AlternateContent>
          </w:r>
        </w:p>
      </w:tc>
      <w:tc>
        <w:tcPr>
          <w:tcW w:w="2835" w:type="dxa"/>
          <w:tcMar>
            <w:left w:w="113" w:type="dxa"/>
            <w:bottom w:w="113" w:type="dxa"/>
          </w:tcMar>
          <w:vAlign w:val="bottom"/>
        </w:tcPr>
        <w:p w:rsidR="00977853" w:rsidRPr="0037186F" w:rsidRDefault="00977853" w:rsidP="00430EC5">
          <w:pPr>
            <w:jc w:val="center"/>
            <w:rPr>
              <w:color w:val="000000" w:themeColor="text1"/>
              <w:sz w:val="12"/>
            </w:rPr>
          </w:pPr>
        </w:p>
      </w:tc>
    </w:tr>
    <w:tr w:rsidR="00977853" w:rsidRPr="00AA14F6" w:rsidTr="00430EC5">
      <w:trPr>
        <w:trHeight w:val="227"/>
        <w:jc w:val="center"/>
      </w:trPr>
      <w:tc>
        <w:tcPr>
          <w:tcW w:w="283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tcMar>
            <w:top w:w="57" w:type="dxa"/>
            <w:left w:w="113" w:type="dxa"/>
          </w:tcMar>
          <w:vAlign w:val="bottom"/>
        </w:tcPr>
        <w:p w:rsidR="00977853" w:rsidRPr="0037186F" w:rsidRDefault="00977853" w:rsidP="00430EC5">
          <w:pPr>
            <w:jc w:val="left"/>
            <w:rPr>
              <w:color w:val="000000" w:themeColor="text1"/>
              <w:sz w:val="12"/>
            </w:rPr>
          </w:pP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tcMar>
            <w:top w:w="57" w:type="dxa"/>
            <w:left w:w="113" w:type="dxa"/>
          </w:tcMar>
          <w:vAlign w:val="bottom"/>
        </w:tcPr>
        <w:p w:rsidR="00977853" w:rsidRPr="008A758D" w:rsidRDefault="00977853" w:rsidP="00430EC5">
          <w:pPr>
            <w:jc w:val="left"/>
            <w:rPr>
              <w:b/>
              <w:color w:val="000000" w:themeColor="text1"/>
              <w:w w:val="102"/>
              <w:sz w:val="22"/>
              <w:szCs w:val="22"/>
            </w:rPr>
          </w:pPr>
          <w:r w:rsidRPr="008A758D">
            <w:rPr>
              <w:b/>
              <w:color w:val="000000" w:themeColor="text1"/>
              <w:w w:val="102"/>
              <w:sz w:val="22"/>
              <w:szCs w:val="22"/>
            </w:rPr>
            <w:t>Sweco Hydroprojekt a.s.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</w:tcBorders>
          <w:tcMar>
            <w:top w:w="57" w:type="dxa"/>
            <w:left w:w="113" w:type="dxa"/>
          </w:tcMar>
          <w:vAlign w:val="bottom"/>
        </w:tcPr>
        <w:p w:rsidR="00977853" w:rsidRPr="0037186F" w:rsidRDefault="00977853" w:rsidP="00430EC5">
          <w:pPr>
            <w:jc w:val="left"/>
            <w:rPr>
              <w:color w:val="000000" w:themeColor="text1"/>
              <w:sz w:val="12"/>
            </w:rPr>
          </w:pPr>
        </w:p>
      </w:tc>
    </w:tr>
    <w:tr w:rsidR="00977853" w:rsidRPr="00AA14F6" w:rsidTr="00430EC5">
      <w:trPr>
        <w:trHeight w:val="227"/>
        <w:jc w:val="center"/>
      </w:trPr>
      <w:tc>
        <w:tcPr>
          <w:tcW w:w="2834" w:type="dxa"/>
          <w:tcMar>
            <w:left w:w="113" w:type="dxa"/>
          </w:tcMar>
          <w:vAlign w:val="center"/>
        </w:tcPr>
        <w:p w:rsidR="00977853" w:rsidRPr="0037186F" w:rsidRDefault="00977853" w:rsidP="00430EC5">
          <w:pPr>
            <w:jc w:val="left"/>
            <w:rPr>
              <w:color w:val="000000" w:themeColor="text1"/>
              <w:sz w:val="12"/>
            </w:rPr>
          </w:pPr>
        </w:p>
      </w:tc>
      <w:tc>
        <w:tcPr>
          <w:tcW w:w="2835" w:type="dxa"/>
          <w:tcMar>
            <w:left w:w="113" w:type="dxa"/>
          </w:tcMar>
          <w:vAlign w:val="center"/>
        </w:tcPr>
        <w:p w:rsidR="00977853" w:rsidRDefault="00977853" w:rsidP="00430EC5">
          <w:pPr>
            <w:jc w:val="left"/>
            <w:rPr>
              <w:color w:val="000000" w:themeColor="text1"/>
              <w:sz w:val="12"/>
            </w:rPr>
          </w:pPr>
          <w:r>
            <w:rPr>
              <w:color w:val="000000" w:themeColor="text1"/>
              <w:sz w:val="12"/>
            </w:rPr>
            <w:t>Ústředí Praha</w:t>
          </w:r>
        </w:p>
        <w:p w:rsidR="00977853" w:rsidRDefault="00977853" w:rsidP="00430EC5">
          <w:pPr>
            <w:jc w:val="left"/>
            <w:rPr>
              <w:color w:val="000000" w:themeColor="text1"/>
              <w:sz w:val="12"/>
            </w:rPr>
          </w:pPr>
          <w:r>
            <w:rPr>
              <w:color w:val="000000" w:themeColor="text1"/>
              <w:sz w:val="12"/>
            </w:rPr>
            <w:t>Táborská 31, Praha 4</w:t>
          </w:r>
        </w:p>
        <w:p w:rsidR="00977853" w:rsidRDefault="00977853" w:rsidP="00430EC5">
          <w:pPr>
            <w:jc w:val="left"/>
            <w:rPr>
              <w:color w:val="000000" w:themeColor="text1"/>
              <w:sz w:val="12"/>
            </w:rPr>
          </w:pPr>
          <w:r w:rsidRPr="00DD3884">
            <w:rPr>
              <w:color w:val="000000" w:themeColor="text1"/>
              <w:sz w:val="12"/>
            </w:rPr>
            <w:t>www.sweco.cz</w:t>
          </w:r>
        </w:p>
        <w:p w:rsidR="00977853" w:rsidRDefault="00977853" w:rsidP="00430EC5">
          <w:pPr>
            <w:jc w:val="left"/>
            <w:rPr>
              <w:color w:val="000000" w:themeColor="text1"/>
              <w:sz w:val="12"/>
            </w:rPr>
          </w:pPr>
        </w:p>
        <w:p w:rsidR="00977853" w:rsidRDefault="00977853" w:rsidP="00430EC5">
          <w:pPr>
            <w:jc w:val="left"/>
            <w:rPr>
              <w:bCs/>
              <w:color w:val="000000" w:themeColor="text1"/>
              <w:sz w:val="12"/>
            </w:rPr>
          </w:pPr>
          <w:r w:rsidRPr="00DD3884">
            <w:rPr>
              <w:caps/>
              <w:color w:val="000000" w:themeColor="text1"/>
              <w:sz w:val="12"/>
            </w:rPr>
            <w:t>Číslo zakázky:</w:t>
          </w:r>
          <w:r w:rsidRPr="00DD3884">
            <w:rPr>
              <w:bCs/>
              <w:color w:val="000000" w:themeColor="text1"/>
              <w:sz w:val="12"/>
            </w:rPr>
            <w:t xml:space="preserve"> </w:t>
          </w:r>
          <w:sdt>
            <w:sdtPr>
              <w:rPr>
                <w:bCs/>
                <w:color w:val="000000" w:themeColor="text1"/>
                <w:sz w:val="12"/>
              </w:rPr>
              <w:alias w:val="Kmenové číslo smlouvy"/>
              <w:tag w:val="SmlKmC"/>
              <w:id w:val="1981803257"/>
              <w:showingPlcHdr/>
              <w:text/>
            </w:sdtPr>
            <w:sdtEndPr/>
            <w:sdtContent>
              <w:r w:rsidRPr="00DD3884">
                <w:rPr>
                  <w:bCs/>
                  <w:color w:val="000000" w:themeColor="text1"/>
                  <w:sz w:val="12"/>
                </w:rPr>
                <w:t xml:space="preserve"> </w:t>
              </w:r>
            </w:sdtContent>
          </w:sdt>
          <w:r w:rsidRPr="00DD3884">
            <w:rPr>
              <w:bCs/>
              <w:color w:val="000000" w:themeColor="text1"/>
              <w:sz w:val="12"/>
            </w:rPr>
            <w:t xml:space="preserve"> </w:t>
          </w:r>
          <w:sdt>
            <w:sdtPr>
              <w:rPr>
                <w:bCs/>
                <w:color w:val="000000" w:themeColor="text1"/>
                <w:sz w:val="12"/>
              </w:rPr>
              <w:alias w:val="Typ zakázky"/>
              <w:tag w:val="SmlT"/>
              <w:id w:val="-955249112"/>
              <w:showingPlcHdr/>
              <w:text/>
            </w:sdtPr>
            <w:sdtEndPr/>
            <w:sdtContent>
              <w:r w:rsidRPr="00DD3884">
                <w:rPr>
                  <w:bCs/>
                  <w:color w:val="000000" w:themeColor="text1"/>
                  <w:sz w:val="12"/>
                </w:rPr>
                <w:t xml:space="preserve"> </w:t>
              </w:r>
            </w:sdtContent>
          </w:sdt>
          <w:r w:rsidRPr="00DD3884">
            <w:rPr>
              <w:bCs/>
              <w:color w:val="000000" w:themeColor="text1"/>
              <w:sz w:val="12"/>
            </w:rPr>
            <w:t xml:space="preserve"> </w:t>
          </w:r>
          <w:sdt>
            <w:sdtPr>
              <w:rPr>
                <w:bCs/>
                <w:color w:val="000000" w:themeColor="text1"/>
                <w:sz w:val="12"/>
              </w:rPr>
              <w:alias w:val="Koncové číslo"/>
              <w:tag w:val="SmlKC"/>
              <w:id w:val="1773269962"/>
              <w:showingPlcHdr/>
              <w:text/>
            </w:sdtPr>
            <w:sdtEndPr/>
            <w:sdtContent>
              <w:r w:rsidRPr="00DD3884">
                <w:rPr>
                  <w:bCs/>
                  <w:color w:val="000000" w:themeColor="text1"/>
                  <w:sz w:val="12"/>
                </w:rPr>
                <w:t xml:space="preserve"> </w:t>
              </w:r>
            </w:sdtContent>
          </w:sdt>
          <w:r>
            <w:rPr>
              <w:bCs/>
              <w:color w:val="000000" w:themeColor="text1"/>
              <w:sz w:val="12"/>
            </w:rPr>
            <w:t xml:space="preserve"> </w:t>
          </w:r>
          <w:r w:rsidRPr="00DD3884">
            <w:rPr>
              <w:bCs/>
              <w:color w:val="000000" w:themeColor="text1"/>
              <w:sz w:val="12"/>
            </w:rPr>
            <w:t>/</w:t>
          </w:r>
          <w:r>
            <w:rPr>
              <w:bCs/>
              <w:color w:val="000000" w:themeColor="text1"/>
              <w:sz w:val="12"/>
            </w:rPr>
            <w:t xml:space="preserve"> </w:t>
          </w:r>
          <w:sdt>
            <w:sdtPr>
              <w:rPr>
                <w:bCs/>
                <w:color w:val="000000" w:themeColor="text1"/>
                <w:sz w:val="12"/>
              </w:rPr>
              <w:alias w:val="Pořadové číslo"/>
              <w:tag w:val="SmlPC"/>
              <w:id w:val="-221443551"/>
              <w:showingPlcHdr/>
              <w:text/>
            </w:sdtPr>
            <w:sdtEndPr/>
            <w:sdtContent>
              <w:r w:rsidRPr="00DD3884">
                <w:rPr>
                  <w:bCs/>
                  <w:color w:val="000000" w:themeColor="text1"/>
                  <w:sz w:val="12"/>
                </w:rPr>
                <w:t xml:space="preserve"> </w:t>
              </w:r>
            </w:sdtContent>
          </w:sdt>
        </w:p>
        <w:p w:rsidR="00977853" w:rsidRPr="0037186F" w:rsidRDefault="00977853" w:rsidP="00430EC5">
          <w:pPr>
            <w:jc w:val="left"/>
            <w:rPr>
              <w:color w:val="000000" w:themeColor="text1"/>
              <w:sz w:val="12"/>
            </w:rPr>
          </w:pPr>
          <w:r>
            <w:rPr>
              <w:caps/>
              <w:color w:val="000000" w:themeColor="text1"/>
              <w:sz w:val="12"/>
            </w:rPr>
            <w:t>Archivní číslo</w:t>
          </w:r>
          <w:r w:rsidRPr="00DD3884">
            <w:rPr>
              <w:caps/>
              <w:color w:val="000000" w:themeColor="text1"/>
              <w:sz w:val="12"/>
            </w:rPr>
            <w:t>:</w:t>
          </w:r>
          <w:r w:rsidRPr="00DD3884">
            <w:rPr>
              <w:bCs/>
              <w:color w:val="000000" w:themeColor="text1"/>
              <w:sz w:val="12"/>
            </w:rPr>
            <w:t xml:space="preserve"> </w:t>
          </w:r>
          <w:sdt>
            <w:sdtPr>
              <w:rPr>
                <w:bCs/>
                <w:color w:val="000000" w:themeColor="text1"/>
                <w:sz w:val="12"/>
              </w:rPr>
              <w:alias w:val="Archivní číslo"/>
              <w:tag w:val="Poc"/>
              <w:id w:val="-318805722"/>
              <w:showingPlcHdr/>
              <w:text/>
            </w:sdtPr>
            <w:sdtEndPr/>
            <w:sdtContent>
              <w:r w:rsidRPr="00DD3884">
                <w:rPr>
                  <w:bCs/>
                  <w:color w:val="000000" w:themeColor="text1"/>
                  <w:sz w:val="12"/>
                </w:rPr>
                <w:t xml:space="preserve"> </w:t>
              </w:r>
            </w:sdtContent>
          </w:sdt>
        </w:p>
      </w:tc>
      <w:tc>
        <w:tcPr>
          <w:tcW w:w="2835" w:type="dxa"/>
          <w:tcMar>
            <w:left w:w="113" w:type="dxa"/>
          </w:tcMar>
          <w:vAlign w:val="center"/>
        </w:tcPr>
        <w:p w:rsidR="00977853" w:rsidRPr="0037186F" w:rsidRDefault="00977853" w:rsidP="00430EC5">
          <w:pPr>
            <w:jc w:val="left"/>
            <w:rPr>
              <w:color w:val="000000" w:themeColor="text1"/>
              <w:sz w:val="12"/>
            </w:rPr>
          </w:pPr>
        </w:p>
      </w:tc>
    </w:tr>
  </w:tbl>
  <w:p w:rsidR="00977853" w:rsidRDefault="00977853" w:rsidP="00622869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Mkatabulky"/>
      <w:tblW w:w="8504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4"/>
      <w:gridCol w:w="2835"/>
      <w:gridCol w:w="2835"/>
    </w:tblGrid>
    <w:tr w:rsidR="00977853" w:rsidRPr="00AA14F6" w:rsidTr="00430EC5">
      <w:trPr>
        <w:trHeight w:val="2098"/>
        <w:jc w:val="center"/>
      </w:trPr>
      <w:tc>
        <w:tcPr>
          <w:tcW w:w="8504" w:type="dxa"/>
          <w:gridSpan w:val="3"/>
          <w:tcBorders>
            <w:top w:val="single" w:sz="4" w:space="0" w:color="auto"/>
          </w:tcBorders>
          <w:tcMar>
            <w:top w:w="113" w:type="dxa"/>
          </w:tcMar>
        </w:tcPr>
        <w:p w:rsidR="00977853" w:rsidRDefault="00B977A2" w:rsidP="00430EC5">
          <w:pPr>
            <w:jc w:val="center"/>
            <w:rPr>
              <w:bCs/>
              <w:caps/>
              <w:color w:val="000000" w:themeColor="text1"/>
              <w:sz w:val="24"/>
              <w:szCs w:val="24"/>
            </w:rPr>
          </w:pPr>
          <w:sdt>
            <w:sdtPr>
              <w:rPr>
                <w:bCs/>
                <w:caps/>
                <w:color w:val="000000" w:themeColor="text1"/>
                <w:sz w:val="24"/>
                <w:szCs w:val="24"/>
              </w:rPr>
              <w:alias w:val="Objednatel (investor)"/>
              <w:tag w:val="OFirma"/>
              <w:id w:val="-226679743"/>
              <w:showingPlcHdr/>
              <w:text/>
            </w:sdtPr>
            <w:sdtEndPr/>
            <w:sdtContent>
              <w:r w:rsidR="00977853" w:rsidRPr="00C5703F">
                <w:rPr>
                  <w:bCs/>
                  <w:caps/>
                  <w:color w:val="000000" w:themeColor="text1"/>
                  <w:sz w:val="24"/>
                  <w:szCs w:val="24"/>
                </w:rPr>
                <w:t xml:space="preserve"> </w:t>
              </w:r>
            </w:sdtContent>
          </w:sdt>
        </w:p>
        <w:sdt>
          <w:sdtPr>
            <w:rPr>
              <w:caps/>
              <w:color w:val="000000" w:themeColor="text1"/>
              <w:sz w:val="24"/>
              <w:szCs w:val="24"/>
            </w:rPr>
            <w:alias w:val="Prostor pro identifikaci objednatele nebo jiné bližší určení"/>
            <w:id w:val="295564671"/>
            <w:showingPlcHdr/>
            <w:picture/>
          </w:sdtPr>
          <w:sdtEndPr/>
          <w:sdtContent>
            <w:p w:rsidR="00977853" w:rsidRPr="00C5703F" w:rsidRDefault="00977853" w:rsidP="00430EC5">
              <w:pPr>
                <w:jc w:val="center"/>
                <w:rPr>
                  <w:caps/>
                  <w:color w:val="000000" w:themeColor="text1"/>
                  <w:sz w:val="24"/>
                  <w:szCs w:val="24"/>
                </w:rPr>
              </w:pPr>
              <w:r>
                <w:rPr>
                  <w:caps/>
                  <w:noProof/>
                  <w:color w:val="000000" w:themeColor="text1"/>
                  <w:sz w:val="24"/>
                  <w:szCs w:val="24"/>
                </w:rPr>
                <w:drawing>
                  <wp:inline distT="0" distB="0" distL="0" distR="0" wp14:anchorId="797B7ECB" wp14:editId="11BC285C">
                    <wp:extent cx="4680000" cy="1080000"/>
                    <wp:effectExtent l="0" t="0" r="6350" b="6350"/>
                    <wp:docPr id="388" name="obrázek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BEBA8EAE-BF5A-486C-A8C5-ECC9F3942E4B}">
                                  <a14:imgProps xmlns:a14="http://schemas.microsoft.com/office/drawing/2010/main">
                                    <a14:imgLayer r:embed="rId2">
                                      <a14:imgEffect>
                                        <a14:brightnessContrast bright="100000" contrast="100000"/>
                                      </a14:imgEffect>
                                    </a14:imgLayer>
                                  </a14:imgProps>
                                </a:ex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680000" cy="108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sdtContent>
        </w:sdt>
      </w:tc>
    </w:tr>
    <w:tr w:rsidR="00977853" w:rsidRPr="00AA14F6" w:rsidTr="00430EC5">
      <w:trPr>
        <w:trHeight w:val="851"/>
        <w:jc w:val="center"/>
      </w:trPr>
      <w:tc>
        <w:tcPr>
          <w:tcW w:w="2834" w:type="dxa"/>
          <w:tcMar>
            <w:left w:w="113" w:type="dxa"/>
            <w:bottom w:w="113" w:type="dxa"/>
          </w:tcMar>
          <w:vAlign w:val="bottom"/>
        </w:tcPr>
        <w:p w:rsidR="00977853" w:rsidRPr="0037186F" w:rsidRDefault="00977853" w:rsidP="00430EC5">
          <w:pPr>
            <w:jc w:val="center"/>
            <w:rPr>
              <w:color w:val="000000" w:themeColor="text1"/>
              <w:sz w:val="12"/>
            </w:rPr>
          </w:pPr>
        </w:p>
      </w:tc>
      <w:tc>
        <w:tcPr>
          <w:tcW w:w="2835" w:type="dxa"/>
          <w:tcMar>
            <w:left w:w="113" w:type="dxa"/>
            <w:bottom w:w="113" w:type="dxa"/>
          </w:tcMar>
          <w:vAlign w:val="bottom"/>
        </w:tcPr>
        <w:p w:rsidR="00977853" w:rsidRPr="00C5703F" w:rsidRDefault="009E6CEA" w:rsidP="00430EC5">
          <w:pPr>
            <w:jc w:val="center"/>
            <w:rPr>
              <w:b/>
              <w:color w:val="000000" w:themeColor="text1"/>
              <w:sz w:val="12"/>
            </w:rPr>
          </w:pPr>
          <w:r>
            <w:rPr>
              <w:noProof/>
              <w:color w:val="000000" w:themeColor="text1"/>
            </w:rPr>
            <mc:AlternateContent>
              <mc:Choice Requires="wpc">
                <w:drawing>
                  <wp:inline distT="0" distB="0" distL="0" distR="0" wp14:anchorId="7A651993" wp14:editId="13931989">
                    <wp:extent cx="1080135" cy="314960"/>
                    <wp:effectExtent l="0" t="0" r="5715" b="8890"/>
                    <wp:docPr id="15" name="Plátno 38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/>
                          <wps:wsp>
                            <wps:cNvPr id="337" name="Freeform 21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801326" y="42128"/>
                                <a:ext cx="278809" cy="271829"/>
                              </a:xfrm>
                              <a:custGeom>
                                <a:avLst/>
                                <a:gdLst>
                                  <a:gd name="T0" fmla="*/ 444 w 556"/>
                                  <a:gd name="T1" fmla="*/ 423 h 543"/>
                                  <a:gd name="T2" fmla="*/ 444 w 556"/>
                                  <a:gd name="T3" fmla="*/ 477 h 543"/>
                                  <a:gd name="T4" fmla="*/ 112 w 556"/>
                                  <a:gd name="T5" fmla="*/ 477 h 543"/>
                                  <a:gd name="T6" fmla="*/ 112 w 556"/>
                                  <a:gd name="T7" fmla="*/ 423 h 543"/>
                                  <a:gd name="T8" fmla="*/ 276 w 556"/>
                                  <a:gd name="T9" fmla="*/ 256 h 543"/>
                                  <a:gd name="T10" fmla="*/ 444 w 556"/>
                                  <a:gd name="T11" fmla="*/ 423 h 543"/>
                                  <a:gd name="T12" fmla="*/ 556 w 556"/>
                                  <a:gd name="T13" fmla="*/ 181 h 543"/>
                                  <a:gd name="T14" fmla="*/ 353 w 556"/>
                                  <a:gd name="T15" fmla="*/ 181 h 543"/>
                                  <a:gd name="T16" fmla="*/ 485 w 556"/>
                                  <a:gd name="T17" fmla="*/ 49 h 543"/>
                                  <a:gd name="T18" fmla="*/ 436 w 556"/>
                                  <a:gd name="T19" fmla="*/ 4 h 543"/>
                                  <a:gd name="T20" fmla="*/ 276 w 556"/>
                                  <a:gd name="T21" fmla="*/ 165 h 543"/>
                                  <a:gd name="T22" fmla="*/ 114 w 556"/>
                                  <a:gd name="T23" fmla="*/ 0 h 543"/>
                                  <a:gd name="T24" fmla="*/ 69 w 556"/>
                                  <a:gd name="T25" fmla="*/ 47 h 543"/>
                                  <a:gd name="T26" fmla="*/ 201 w 556"/>
                                  <a:gd name="T27" fmla="*/ 181 h 543"/>
                                  <a:gd name="T28" fmla="*/ 0 w 556"/>
                                  <a:gd name="T29" fmla="*/ 181 h 543"/>
                                  <a:gd name="T30" fmla="*/ 0 w 556"/>
                                  <a:gd name="T31" fmla="*/ 243 h 543"/>
                                  <a:gd name="T32" fmla="*/ 201 w 556"/>
                                  <a:gd name="T33" fmla="*/ 243 h 543"/>
                                  <a:gd name="T34" fmla="*/ 46 w 556"/>
                                  <a:gd name="T35" fmla="*/ 396 h 543"/>
                                  <a:gd name="T36" fmla="*/ 46 w 556"/>
                                  <a:gd name="T37" fmla="*/ 543 h 543"/>
                                  <a:gd name="T38" fmla="*/ 508 w 556"/>
                                  <a:gd name="T39" fmla="*/ 543 h 543"/>
                                  <a:gd name="T40" fmla="*/ 508 w 556"/>
                                  <a:gd name="T41" fmla="*/ 396 h 543"/>
                                  <a:gd name="T42" fmla="*/ 353 w 556"/>
                                  <a:gd name="T43" fmla="*/ 243 h 543"/>
                                  <a:gd name="T44" fmla="*/ 556 w 556"/>
                                  <a:gd name="T45" fmla="*/ 243 h 543"/>
                                  <a:gd name="T46" fmla="*/ 556 w 556"/>
                                  <a:gd name="T47" fmla="*/ 181 h 5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</a:cxnLst>
                                <a:rect l="0" t="0" r="r" b="b"/>
                                <a:pathLst>
                                  <a:path w="556" h="543">
                                    <a:moveTo>
                                      <a:pt x="444" y="423"/>
                                    </a:moveTo>
                                    <a:lnTo>
                                      <a:pt x="444" y="477"/>
                                    </a:lnTo>
                                    <a:lnTo>
                                      <a:pt x="112" y="477"/>
                                    </a:lnTo>
                                    <a:lnTo>
                                      <a:pt x="112" y="423"/>
                                    </a:lnTo>
                                    <a:lnTo>
                                      <a:pt x="276" y="256"/>
                                    </a:lnTo>
                                    <a:lnTo>
                                      <a:pt x="444" y="423"/>
                                    </a:lnTo>
                                    <a:close/>
                                    <a:moveTo>
                                      <a:pt x="556" y="181"/>
                                    </a:moveTo>
                                    <a:lnTo>
                                      <a:pt x="353" y="181"/>
                                    </a:lnTo>
                                    <a:lnTo>
                                      <a:pt x="485" y="49"/>
                                    </a:lnTo>
                                    <a:lnTo>
                                      <a:pt x="436" y="4"/>
                                    </a:lnTo>
                                    <a:lnTo>
                                      <a:pt x="276" y="165"/>
                                    </a:lnTo>
                                    <a:lnTo>
                                      <a:pt x="114" y="0"/>
                                    </a:lnTo>
                                    <a:lnTo>
                                      <a:pt x="69" y="47"/>
                                    </a:lnTo>
                                    <a:lnTo>
                                      <a:pt x="201" y="181"/>
                                    </a:lnTo>
                                    <a:lnTo>
                                      <a:pt x="0" y="181"/>
                                    </a:lnTo>
                                    <a:lnTo>
                                      <a:pt x="0" y="243"/>
                                    </a:lnTo>
                                    <a:lnTo>
                                      <a:pt x="201" y="243"/>
                                    </a:lnTo>
                                    <a:lnTo>
                                      <a:pt x="46" y="396"/>
                                    </a:lnTo>
                                    <a:lnTo>
                                      <a:pt x="46" y="543"/>
                                    </a:lnTo>
                                    <a:lnTo>
                                      <a:pt x="508" y="543"/>
                                    </a:lnTo>
                                    <a:lnTo>
                                      <a:pt x="508" y="396"/>
                                    </a:lnTo>
                                    <a:lnTo>
                                      <a:pt x="353" y="243"/>
                                    </a:lnTo>
                                    <a:lnTo>
                                      <a:pt x="556" y="243"/>
                                    </a:lnTo>
                                    <a:lnTo>
                                      <a:pt x="556" y="18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8" name="Freeform 211"/>
                            <wps:cNvSpPr>
                              <a:spLocks/>
                            </wps:cNvSpPr>
                            <wps:spPr bwMode="auto">
                              <a:xfrm>
                                <a:off x="907634" y="0"/>
                                <a:ext cx="66192" cy="66202"/>
                              </a:xfrm>
                              <a:custGeom>
                                <a:avLst/>
                                <a:gdLst>
                                  <a:gd name="T0" fmla="*/ 131 w 131"/>
                                  <a:gd name="T1" fmla="*/ 66 h 132"/>
                                  <a:gd name="T2" fmla="*/ 131 w 131"/>
                                  <a:gd name="T3" fmla="*/ 66 h 132"/>
                                  <a:gd name="T4" fmla="*/ 130 w 131"/>
                                  <a:gd name="T5" fmla="*/ 79 h 132"/>
                                  <a:gd name="T6" fmla="*/ 126 w 131"/>
                                  <a:gd name="T7" fmla="*/ 93 h 132"/>
                                  <a:gd name="T8" fmla="*/ 120 w 131"/>
                                  <a:gd name="T9" fmla="*/ 103 h 132"/>
                                  <a:gd name="T10" fmla="*/ 112 w 131"/>
                                  <a:gd name="T11" fmla="*/ 112 h 132"/>
                                  <a:gd name="T12" fmla="*/ 103 w 131"/>
                                  <a:gd name="T13" fmla="*/ 120 h 132"/>
                                  <a:gd name="T14" fmla="*/ 91 w 131"/>
                                  <a:gd name="T15" fmla="*/ 128 h 132"/>
                                  <a:gd name="T16" fmla="*/ 79 w 131"/>
                                  <a:gd name="T17" fmla="*/ 132 h 132"/>
                                  <a:gd name="T18" fmla="*/ 66 w 131"/>
                                  <a:gd name="T19" fmla="*/ 132 h 132"/>
                                  <a:gd name="T20" fmla="*/ 66 w 131"/>
                                  <a:gd name="T21" fmla="*/ 132 h 132"/>
                                  <a:gd name="T22" fmla="*/ 52 w 131"/>
                                  <a:gd name="T23" fmla="*/ 132 h 132"/>
                                  <a:gd name="T24" fmla="*/ 41 w 131"/>
                                  <a:gd name="T25" fmla="*/ 128 h 132"/>
                                  <a:gd name="T26" fmla="*/ 29 w 131"/>
                                  <a:gd name="T27" fmla="*/ 120 h 132"/>
                                  <a:gd name="T28" fmla="*/ 19 w 131"/>
                                  <a:gd name="T29" fmla="*/ 112 h 132"/>
                                  <a:gd name="T30" fmla="*/ 12 w 131"/>
                                  <a:gd name="T31" fmla="*/ 103 h 132"/>
                                  <a:gd name="T32" fmla="*/ 6 w 131"/>
                                  <a:gd name="T33" fmla="*/ 93 h 132"/>
                                  <a:gd name="T34" fmla="*/ 2 w 131"/>
                                  <a:gd name="T35" fmla="*/ 79 h 132"/>
                                  <a:gd name="T36" fmla="*/ 0 w 131"/>
                                  <a:gd name="T37" fmla="*/ 66 h 132"/>
                                  <a:gd name="T38" fmla="*/ 0 w 131"/>
                                  <a:gd name="T39" fmla="*/ 66 h 132"/>
                                  <a:gd name="T40" fmla="*/ 2 w 131"/>
                                  <a:gd name="T41" fmla="*/ 52 h 132"/>
                                  <a:gd name="T42" fmla="*/ 6 w 131"/>
                                  <a:gd name="T43" fmla="*/ 41 h 132"/>
                                  <a:gd name="T44" fmla="*/ 12 w 131"/>
                                  <a:gd name="T45" fmla="*/ 29 h 132"/>
                                  <a:gd name="T46" fmla="*/ 19 w 131"/>
                                  <a:gd name="T47" fmla="*/ 19 h 132"/>
                                  <a:gd name="T48" fmla="*/ 29 w 131"/>
                                  <a:gd name="T49" fmla="*/ 12 h 132"/>
                                  <a:gd name="T50" fmla="*/ 41 w 131"/>
                                  <a:gd name="T51" fmla="*/ 6 h 132"/>
                                  <a:gd name="T52" fmla="*/ 52 w 131"/>
                                  <a:gd name="T53" fmla="*/ 2 h 132"/>
                                  <a:gd name="T54" fmla="*/ 66 w 131"/>
                                  <a:gd name="T55" fmla="*/ 0 h 132"/>
                                  <a:gd name="T56" fmla="*/ 66 w 131"/>
                                  <a:gd name="T57" fmla="*/ 0 h 132"/>
                                  <a:gd name="T58" fmla="*/ 79 w 131"/>
                                  <a:gd name="T59" fmla="*/ 2 h 132"/>
                                  <a:gd name="T60" fmla="*/ 91 w 131"/>
                                  <a:gd name="T61" fmla="*/ 6 h 132"/>
                                  <a:gd name="T62" fmla="*/ 103 w 131"/>
                                  <a:gd name="T63" fmla="*/ 12 h 132"/>
                                  <a:gd name="T64" fmla="*/ 112 w 131"/>
                                  <a:gd name="T65" fmla="*/ 19 h 132"/>
                                  <a:gd name="T66" fmla="*/ 120 w 131"/>
                                  <a:gd name="T67" fmla="*/ 29 h 132"/>
                                  <a:gd name="T68" fmla="*/ 126 w 131"/>
                                  <a:gd name="T69" fmla="*/ 41 h 132"/>
                                  <a:gd name="T70" fmla="*/ 130 w 131"/>
                                  <a:gd name="T71" fmla="*/ 52 h 132"/>
                                  <a:gd name="T72" fmla="*/ 131 w 131"/>
                                  <a:gd name="T73" fmla="*/ 66 h 13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</a:cxnLst>
                                <a:rect l="0" t="0" r="r" b="b"/>
                                <a:pathLst>
                                  <a:path w="131" h="132">
                                    <a:moveTo>
                                      <a:pt x="131" y="66"/>
                                    </a:moveTo>
                                    <a:lnTo>
                                      <a:pt x="131" y="66"/>
                                    </a:lnTo>
                                    <a:lnTo>
                                      <a:pt x="130" y="79"/>
                                    </a:lnTo>
                                    <a:lnTo>
                                      <a:pt x="126" y="93"/>
                                    </a:lnTo>
                                    <a:lnTo>
                                      <a:pt x="120" y="103"/>
                                    </a:lnTo>
                                    <a:lnTo>
                                      <a:pt x="112" y="112"/>
                                    </a:lnTo>
                                    <a:lnTo>
                                      <a:pt x="103" y="120"/>
                                    </a:lnTo>
                                    <a:lnTo>
                                      <a:pt x="91" y="128"/>
                                    </a:lnTo>
                                    <a:lnTo>
                                      <a:pt x="79" y="132"/>
                                    </a:lnTo>
                                    <a:lnTo>
                                      <a:pt x="66" y="132"/>
                                    </a:lnTo>
                                    <a:lnTo>
                                      <a:pt x="52" y="132"/>
                                    </a:lnTo>
                                    <a:lnTo>
                                      <a:pt x="41" y="128"/>
                                    </a:lnTo>
                                    <a:lnTo>
                                      <a:pt x="29" y="120"/>
                                    </a:lnTo>
                                    <a:lnTo>
                                      <a:pt x="19" y="112"/>
                                    </a:lnTo>
                                    <a:lnTo>
                                      <a:pt x="12" y="103"/>
                                    </a:lnTo>
                                    <a:lnTo>
                                      <a:pt x="6" y="93"/>
                                    </a:lnTo>
                                    <a:lnTo>
                                      <a:pt x="2" y="79"/>
                                    </a:lnTo>
                                    <a:lnTo>
                                      <a:pt x="0" y="66"/>
                                    </a:lnTo>
                                    <a:lnTo>
                                      <a:pt x="2" y="52"/>
                                    </a:lnTo>
                                    <a:lnTo>
                                      <a:pt x="6" y="41"/>
                                    </a:lnTo>
                                    <a:lnTo>
                                      <a:pt x="12" y="29"/>
                                    </a:lnTo>
                                    <a:lnTo>
                                      <a:pt x="19" y="19"/>
                                    </a:lnTo>
                                    <a:lnTo>
                                      <a:pt x="29" y="12"/>
                                    </a:lnTo>
                                    <a:lnTo>
                                      <a:pt x="41" y="6"/>
                                    </a:lnTo>
                                    <a:lnTo>
                                      <a:pt x="52" y="2"/>
                                    </a:lnTo>
                                    <a:lnTo>
                                      <a:pt x="66" y="0"/>
                                    </a:lnTo>
                                    <a:lnTo>
                                      <a:pt x="79" y="2"/>
                                    </a:lnTo>
                                    <a:lnTo>
                                      <a:pt x="91" y="6"/>
                                    </a:lnTo>
                                    <a:lnTo>
                                      <a:pt x="103" y="12"/>
                                    </a:lnTo>
                                    <a:lnTo>
                                      <a:pt x="112" y="19"/>
                                    </a:lnTo>
                                    <a:lnTo>
                                      <a:pt x="120" y="29"/>
                                    </a:lnTo>
                                    <a:lnTo>
                                      <a:pt x="126" y="41"/>
                                    </a:lnTo>
                                    <a:lnTo>
                                      <a:pt x="130" y="52"/>
                                    </a:lnTo>
                                    <a:lnTo>
                                      <a:pt x="131" y="6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C002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9" name="Freeform 212"/>
                            <wps:cNvSpPr>
                              <a:spLocks/>
                            </wps:cNvSpPr>
                            <wps:spPr bwMode="auto">
                              <a:xfrm>
                                <a:off x="907634" y="0"/>
                                <a:ext cx="66192" cy="66202"/>
                              </a:xfrm>
                              <a:custGeom>
                                <a:avLst/>
                                <a:gdLst>
                                  <a:gd name="T0" fmla="*/ 131 w 131"/>
                                  <a:gd name="T1" fmla="*/ 66 h 132"/>
                                  <a:gd name="T2" fmla="*/ 131 w 131"/>
                                  <a:gd name="T3" fmla="*/ 66 h 132"/>
                                  <a:gd name="T4" fmla="*/ 130 w 131"/>
                                  <a:gd name="T5" fmla="*/ 79 h 132"/>
                                  <a:gd name="T6" fmla="*/ 126 w 131"/>
                                  <a:gd name="T7" fmla="*/ 93 h 132"/>
                                  <a:gd name="T8" fmla="*/ 120 w 131"/>
                                  <a:gd name="T9" fmla="*/ 103 h 132"/>
                                  <a:gd name="T10" fmla="*/ 112 w 131"/>
                                  <a:gd name="T11" fmla="*/ 112 h 132"/>
                                  <a:gd name="T12" fmla="*/ 103 w 131"/>
                                  <a:gd name="T13" fmla="*/ 120 h 132"/>
                                  <a:gd name="T14" fmla="*/ 91 w 131"/>
                                  <a:gd name="T15" fmla="*/ 128 h 132"/>
                                  <a:gd name="T16" fmla="*/ 79 w 131"/>
                                  <a:gd name="T17" fmla="*/ 132 h 132"/>
                                  <a:gd name="T18" fmla="*/ 66 w 131"/>
                                  <a:gd name="T19" fmla="*/ 132 h 132"/>
                                  <a:gd name="T20" fmla="*/ 66 w 131"/>
                                  <a:gd name="T21" fmla="*/ 132 h 132"/>
                                  <a:gd name="T22" fmla="*/ 52 w 131"/>
                                  <a:gd name="T23" fmla="*/ 132 h 132"/>
                                  <a:gd name="T24" fmla="*/ 41 w 131"/>
                                  <a:gd name="T25" fmla="*/ 128 h 132"/>
                                  <a:gd name="T26" fmla="*/ 29 w 131"/>
                                  <a:gd name="T27" fmla="*/ 120 h 132"/>
                                  <a:gd name="T28" fmla="*/ 19 w 131"/>
                                  <a:gd name="T29" fmla="*/ 112 h 132"/>
                                  <a:gd name="T30" fmla="*/ 12 w 131"/>
                                  <a:gd name="T31" fmla="*/ 103 h 132"/>
                                  <a:gd name="T32" fmla="*/ 6 w 131"/>
                                  <a:gd name="T33" fmla="*/ 93 h 132"/>
                                  <a:gd name="T34" fmla="*/ 2 w 131"/>
                                  <a:gd name="T35" fmla="*/ 79 h 132"/>
                                  <a:gd name="T36" fmla="*/ 0 w 131"/>
                                  <a:gd name="T37" fmla="*/ 66 h 132"/>
                                  <a:gd name="T38" fmla="*/ 0 w 131"/>
                                  <a:gd name="T39" fmla="*/ 66 h 132"/>
                                  <a:gd name="T40" fmla="*/ 2 w 131"/>
                                  <a:gd name="T41" fmla="*/ 52 h 132"/>
                                  <a:gd name="T42" fmla="*/ 6 w 131"/>
                                  <a:gd name="T43" fmla="*/ 41 h 132"/>
                                  <a:gd name="T44" fmla="*/ 12 w 131"/>
                                  <a:gd name="T45" fmla="*/ 29 h 132"/>
                                  <a:gd name="T46" fmla="*/ 19 w 131"/>
                                  <a:gd name="T47" fmla="*/ 19 h 132"/>
                                  <a:gd name="T48" fmla="*/ 29 w 131"/>
                                  <a:gd name="T49" fmla="*/ 12 h 132"/>
                                  <a:gd name="T50" fmla="*/ 41 w 131"/>
                                  <a:gd name="T51" fmla="*/ 6 h 132"/>
                                  <a:gd name="T52" fmla="*/ 52 w 131"/>
                                  <a:gd name="T53" fmla="*/ 2 h 132"/>
                                  <a:gd name="T54" fmla="*/ 66 w 131"/>
                                  <a:gd name="T55" fmla="*/ 0 h 132"/>
                                  <a:gd name="T56" fmla="*/ 66 w 131"/>
                                  <a:gd name="T57" fmla="*/ 0 h 132"/>
                                  <a:gd name="T58" fmla="*/ 79 w 131"/>
                                  <a:gd name="T59" fmla="*/ 2 h 132"/>
                                  <a:gd name="T60" fmla="*/ 91 w 131"/>
                                  <a:gd name="T61" fmla="*/ 6 h 132"/>
                                  <a:gd name="T62" fmla="*/ 103 w 131"/>
                                  <a:gd name="T63" fmla="*/ 12 h 132"/>
                                  <a:gd name="T64" fmla="*/ 112 w 131"/>
                                  <a:gd name="T65" fmla="*/ 19 h 132"/>
                                  <a:gd name="T66" fmla="*/ 120 w 131"/>
                                  <a:gd name="T67" fmla="*/ 29 h 132"/>
                                  <a:gd name="T68" fmla="*/ 126 w 131"/>
                                  <a:gd name="T69" fmla="*/ 41 h 132"/>
                                  <a:gd name="T70" fmla="*/ 130 w 131"/>
                                  <a:gd name="T71" fmla="*/ 52 h 132"/>
                                  <a:gd name="T72" fmla="*/ 131 w 131"/>
                                  <a:gd name="T73" fmla="*/ 66 h 13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</a:cxnLst>
                                <a:rect l="0" t="0" r="r" b="b"/>
                                <a:pathLst>
                                  <a:path w="131" h="132">
                                    <a:moveTo>
                                      <a:pt x="131" y="66"/>
                                    </a:moveTo>
                                    <a:lnTo>
                                      <a:pt x="131" y="66"/>
                                    </a:lnTo>
                                    <a:lnTo>
                                      <a:pt x="130" y="79"/>
                                    </a:lnTo>
                                    <a:lnTo>
                                      <a:pt x="126" y="93"/>
                                    </a:lnTo>
                                    <a:lnTo>
                                      <a:pt x="120" y="103"/>
                                    </a:lnTo>
                                    <a:lnTo>
                                      <a:pt x="112" y="112"/>
                                    </a:lnTo>
                                    <a:lnTo>
                                      <a:pt x="103" y="120"/>
                                    </a:lnTo>
                                    <a:lnTo>
                                      <a:pt x="91" y="128"/>
                                    </a:lnTo>
                                    <a:lnTo>
                                      <a:pt x="79" y="132"/>
                                    </a:lnTo>
                                    <a:lnTo>
                                      <a:pt x="66" y="132"/>
                                    </a:lnTo>
                                    <a:lnTo>
                                      <a:pt x="52" y="132"/>
                                    </a:lnTo>
                                    <a:lnTo>
                                      <a:pt x="41" y="128"/>
                                    </a:lnTo>
                                    <a:lnTo>
                                      <a:pt x="29" y="120"/>
                                    </a:lnTo>
                                    <a:lnTo>
                                      <a:pt x="19" y="112"/>
                                    </a:lnTo>
                                    <a:lnTo>
                                      <a:pt x="12" y="103"/>
                                    </a:lnTo>
                                    <a:lnTo>
                                      <a:pt x="6" y="93"/>
                                    </a:lnTo>
                                    <a:lnTo>
                                      <a:pt x="2" y="79"/>
                                    </a:lnTo>
                                    <a:lnTo>
                                      <a:pt x="0" y="66"/>
                                    </a:lnTo>
                                    <a:lnTo>
                                      <a:pt x="2" y="52"/>
                                    </a:lnTo>
                                    <a:lnTo>
                                      <a:pt x="6" y="41"/>
                                    </a:lnTo>
                                    <a:lnTo>
                                      <a:pt x="12" y="29"/>
                                    </a:lnTo>
                                    <a:lnTo>
                                      <a:pt x="19" y="19"/>
                                    </a:lnTo>
                                    <a:lnTo>
                                      <a:pt x="29" y="12"/>
                                    </a:lnTo>
                                    <a:lnTo>
                                      <a:pt x="41" y="6"/>
                                    </a:lnTo>
                                    <a:lnTo>
                                      <a:pt x="52" y="2"/>
                                    </a:lnTo>
                                    <a:lnTo>
                                      <a:pt x="66" y="0"/>
                                    </a:lnTo>
                                    <a:lnTo>
                                      <a:pt x="79" y="2"/>
                                    </a:lnTo>
                                    <a:lnTo>
                                      <a:pt x="91" y="6"/>
                                    </a:lnTo>
                                    <a:lnTo>
                                      <a:pt x="103" y="12"/>
                                    </a:lnTo>
                                    <a:lnTo>
                                      <a:pt x="112" y="19"/>
                                    </a:lnTo>
                                    <a:lnTo>
                                      <a:pt x="120" y="29"/>
                                    </a:lnTo>
                                    <a:lnTo>
                                      <a:pt x="126" y="41"/>
                                    </a:lnTo>
                                    <a:lnTo>
                                      <a:pt x="130" y="52"/>
                                    </a:lnTo>
                                    <a:lnTo>
                                      <a:pt x="131" y="66"/>
                                    </a:lnTo>
                                  </a:path>
                                </a:pathLst>
                              </a:custGeom>
                              <a:solidFill>
                                <a:srgbClr val="E41A1F"/>
                              </a:solidFill>
                              <a:ln>
                                <a:noFill/>
                              </a:ln>
                              <a:ex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0" name="Freeform 213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601747" y="178544"/>
                                <a:ext cx="133387" cy="136416"/>
                              </a:xfrm>
                              <a:custGeom>
                                <a:avLst/>
                                <a:gdLst>
                                  <a:gd name="T0" fmla="*/ 133 w 266"/>
                                  <a:gd name="T1" fmla="*/ 0 h 271"/>
                                  <a:gd name="T2" fmla="*/ 162 w 266"/>
                                  <a:gd name="T3" fmla="*/ 2 h 271"/>
                                  <a:gd name="T4" fmla="*/ 189 w 266"/>
                                  <a:gd name="T5" fmla="*/ 7 h 271"/>
                                  <a:gd name="T6" fmla="*/ 212 w 266"/>
                                  <a:gd name="T7" fmla="*/ 19 h 271"/>
                                  <a:gd name="T8" fmla="*/ 231 w 266"/>
                                  <a:gd name="T9" fmla="*/ 35 h 271"/>
                                  <a:gd name="T10" fmla="*/ 247 w 266"/>
                                  <a:gd name="T11" fmla="*/ 54 h 271"/>
                                  <a:gd name="T12" fmla="*/ 257 w 266"/>
                                  <a:gd name="T13" fmla="*/ 77 h 271"/>
                                  <a:gd name="T14" fmla="*/ 262 w 266"/>
                                  <a:gd name="T15" fmla="*/ 104 h 271"/>
                                  <a:gd name="T16" fmla="*/ 266 w 266"/>
                                  <a:gd name="T17" fmla="*/ 135 h 271"/>
                                  <a:gd name="T18" fmla="*/ 260 w 266"/>
                                  <a:gd name="T19" fmla="*/ 180 h 271"/>
                                  <a:gd name="T20" fmla="*/ 253 w 266"/>
                                  <a:gd name="T21" fmla="*/ 205 h 271"/>
                                  <a:gd name="T22" fmla="*/ 239 w 266"/>
                                  <a:gd name="T23" fmla="*/ 226 h 271"/>
                                  <a:gd name="T24" fmla="*/ 222 w 266"/>
                                  <a:gd name="T25" fmla="*/ 244 h 271"/>
                                  <a:gd name="T26" fmla="*/ 203 w 266"/>
                                  <a:gd name="T27" fmla="*/ 257 h 271"/>
                                  <a:gd name="T28" fmla="*/ 177 w 266"/>
                                  <a:gd name="T29" fmla="*/ 267 h 271"/>
                                  <a:gd name="T30" fmla="*/ 148 w 266"/>
                                  <a:gd name="T31" fmla="*/ 271 h 271"/>
                                  <a:gd name="T32" fmla="*/ 133 w 266"/>
                                  <a:gd name="T33" fmla="*/ 271 h 271"/>
                                  <a:gd name="T34" fmla="*/ 102 w 266"/>
                                  <a:gd name="T35" fmla="*/ 269 h 271"/>
                                  <a:gd name="T36" fmla="*/ 75 w 266"/>
                                  <a:gd name="T37" fmla="*/ 263 h 271"/>
                                  <a:gd name="T38" fmla="*/ 52 w 266"/>
                                  <a:gd name="T39" fmla="*/ 252 h 271"/>
                                  <a:gd name="T40" fmla="*/ 33 w 266"/>
                                  <a:gd name="T41" fmla="*/ 236 h 271"/>
                                  <a:gd name="T42" fmla="*/ 19 w 266"/>
                                  <a:gd name="T43" fmla="*/ 215 h 271"/>
                                  <a:gd name="T44" fmla="*/ 7 w 266"/>
                                  <a:gd name="T45" fmla="*/ 192 h 271"/>
                                  <a:gd name="T46" fmla="*/ 2 w 266"/>
                                  <a:gd name="T47" fmla="*/ 166 h 271"/>
                                  <a:gd name="T48" fmla="*/ 0 w 266"/>
                                  <a:gd name="T49" fmla="*/ 135 h 271"/>
                                  <a:gd name="T50" fmla="*/ 4 w 266"/>
                                  <a:gd name="T51" fmla="*/ 91 h 271"/>
                                  <a:gd name="T52" fmla="*/ 13 w 266"/>
                                  <a:gd name="T53" fmla="*/ 66 h 271"/>
                                  <a:gd name="T54" fmla="*/ 25 w 266"/>
                                  <a:gd name="T55" fmla="*/ 44 h 271"/>
                                  <a:gd name="T56" fmla="*/ 42 w 266"/>
                                  <a:gd name="T57" fmla="*/ 27 h 271"/>
                                  <a:gd name="T58" fmla="*/ 63 w 266"/>
                                  <a:gd name="T59" fmla="*/ 13 h 271"/>
                                  <a:gd name="T60" fmla="*/ 89 w 266"/>
                                  <a:gd name="T61" fmla="*/ 4 h 271"/>
                                  <a:gd name="T62" fmla="*/ 116 w 266"/>
                                  <a:gd name="T63" fmla="*/ 0 h 271"/>
                                  <a:gd name="T64" fmla="*/ 133 w 266"/>
                                  <a:gd name="T65" fmla="*/ 219 h 271"/>
                                  <a:gd name="T66" fmla="*/ 146 w 266"/>
                                  <a:gd name="T67" fmla="*/ 219 h 271"/>
                                  <a:gd name="T68" fmla="*/ 170 w 266"/>
                                  <a:gd name="T69" fmla="*/ 205 h 271"/>
                                  <a:gd name="T70" fmla="*/ 183 w 266"/>
                                  <a:gd name="T71" fmla="*/ 182 h 271"/>
                                  <a:gd name="T72" fmla="*/ 189 w 266"/>
                                  <a:gd name="T73" fmla="*/ 151 h 271"/>
                                  <a:gd name="T74" fmla="*/ 191 w 266"/>
                                  <a:gd name="T75" fmla="*/ 135 h 271"/>
                                  <a:gd name="T76" fmla="*/ 187 w 266"/>
                                  <a:gd name="T77" fmla="*/ 102 h 271"/>
                                  <a:gd name="T78" fmla="*/ 177 w 266"/>
                                  <a:gd name="T79" fmla="*/ 75 h 271"/>
                                  <a:gd name="T80" fmla="*/ 160 w 266"/>
                                  <a:gd name="T81" fmla="*/ 58 h 271"/>
                                  <a:gd name="T82" fmla="*/ 133 w 266"/>
                                  <a:gd name="T83" fmla="*/ 52 h 271"/>
                                  <a:gd name="T84" fmla="*/ 118 w 266"/>
                                  <a:gd name="T85" fmla="*/ 52 h 271"/>
                                  <a:gd name="T86" fmla="*/ 94 w 266"/>
                                  <a:gd name="T87" fmla="*/ 66 h 271"/>
                                  <a:gd name="T88" fmla="*/ 79 w 266"/>
                                  <a:gd name="T89" fmla="*/ 89 h 271"/>
                                  <a:gd name="T90" fmla="*/ 73 w 266"/>
                                  <a:gd name="T91" fmla="*/ 118 h 271"/>
                                  <a:gd name="T92" fmla="*/ 71 w 266"/>
                                  <a:gd name="T93" fmla="*/ 135 h 271"/>
                                  <a:gd name="T94" fmla="*/ 75 w 266"/>
                                  <a:gd name="T95" fmla="*/ 166 h 271"/>
                                  <a:gd name="T96" fmla="*/ 85 w 266"/>
                                  <a:gd name="T97" fmla="*/ 193 h 271"/>
                                  <a:gd name="T98" fmla="*/ 104 w 266"/>
                                  <a:gd name="T99" fmla="*/ 213 h 271"/>
                                  <a:gd name="T100" fmla="*/ 133 w 266"/>
                                  <a:gd name="T101" fmla="*/ 219 h 27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266" h="271">
                                    <a:moveTo>
                                      <a:pt x="133" y="0"/>
                                    </a:moveTo>
                                    <a:lnTo>
                                      <a:pt x="133" y="0"/>
                                    </a:lnTo>
                                    <a:lnTo>
                                      <a:pt x="148" y="0"/>
                                    </a:lnTo>
                                    <a:lnTo>
                                      <a:pt x="162" y="2"/>
                                    </a:lnTo>
                                    <a:lnTo>
                                      <a:pt x="177" y="4"/>
                                    </a:lnTo>
                                    <a:lnTo>
                                      <a:pt x="189" y="7"/>
                                    </a:lnTo>
                                    <a:lnTo>
                                      <a:pt x="203" y="13"/>
                                    </a:lnTo>
                                    <a:lnTo>
                                      <a:pt x="212" y="19"/>
                                    </a:lnTo>
                                    <a:lnTo>
                                      <a:pt x="222" y="27"/>
                                    </a:lnTo>
                                    <a:lnTo>
                                      <a:pt x="231" y="35"/>
                                    </a:lnTo>
                                    <a:lnTo>
                                      <a:pt x="239" y="44"/>
                                    </a:lnTo>
                                    <a:lnTo>
                                      <a:pt x="247" y="54"/>
                                    </a:lnTo>
                                    <a:lnTo>
                                      <a:pt x="253" y="66"/>
                                    </a:lnTo>
                                    <a:lnTo>
                                      <a:pt x="257" y="77"/>
                                    </a:lnTo>
                                    <a:lnTo>
                                      <a:pt x="260" y="91"/>
                                    </a:lnTo>
                                    <a:lnTo>
                                      <a:pt x="262" y="104"/>
                                    </a:lnTo>
                                    <a:lnTo>
                                      <a:pt x="266" y="135"/>
                                    </a:lnTo>
                                    <a:lnTo>
                                      <a:pt x="262" y="166"/>
                                    </a:lnTo>
                                    <a:lnTo>
                                      <a:pt x="260" y="180"/>
                                    </a:lnTo>
                                    <a:lnTo>
                                      <a:pt x="257" y="192"/>
                                    </a:lnTo>
                                    <a:lnTo>
                                      <a:pt x="253" y="205"/>
                                    </a:lnTo>
                                    <a:lnTo>
                                      <a:pt x="247" y="215"/>
                                    </a:lnTo>
                                    <a:lnTo>
                                      <a:pt x="239" y="226"/>
                                    </a:lnTo>
                                    <a:lnTo>
                                      <a:pt x="231" y="236"/>
                                    </a:lnTo>
                                    <a:lnTo>
                                      <a:pt x="222" y="244"/>
                                    </a:lnTo>
                                    <a:lnTo>
                                      <a:pt x="212" y="252"/>
                                    </a:lnTo>
                                    <a:lnTo>
                                      <a:pt x="203" y="257"/>
                                    </a:lnTo>
                                    <a:lnTo>
                                      <a:pt x="189" y="263"/>
                                    </a:lnTo>
                                    <a:lnTo>
                                      <a:pt x="177" y="267"/>
                                    </a:lnTo>
                                    <a:lnTo>
                                      <a:pt x="162" y="269"/>
                                    </a:lnTo>
                                    <a:lnTo>
                                      <a:pt x="148" y="271"/>
                                    </a:lnTo>
                                    <a:lnTo>
                                      <a:pt x="133" y="271"/>
                                    </a:lnTo>
                                    <a:lnTo>
                                      <a:pt x="116" y="271"/>
                                    </a:lnTo>
                                    <a:lnTo>
                                      <a:pt x="102" y="269"/>
                                    </a:lnTo>
                                    <a:lnTo>
                                      <a:pt x="89" y="267"/>
                                    </a:lnTo>
                                    <a:lnTo>
                                      <a:pt x="75" y="263"/>
                                    </a:lnTo>
                                    <a:lnTo>
                                      <a:pt x="63" y="257"/>
                                    </a:lnTo>
                                    <a:lnTo>
                                      <a:pt x="52" y="252"/>
                                    </a:lnTo>
                                    <a:lnTo>
                                      <a:pt x="42" y="244"/>
                                    </a:lnTo>
                                    <a:lnTo>
                                      <a:pt x="33" y="236"/>
                                    </a:lnTo>
                                    <a:lnTo>
                                      <a:pt x="25" y="226"/>
                                    </a:lnTo>
                                    <a:lnTo>
                                      <a:pt x="19" y="215"/>
                                    </a:lnTo>
                                    <a:lnTo>
                                      <a:pt x="13" y="205"/>
                                    </a:lnTo>
                                    <a:lnTo>
                                      <a:pt x="7" y="192"/>
                                    </a:lnTo>
                                    <a:lnTo>
                                      <a:pt x="4" y="180"/>
                                    </a:lnTo>
                                    <a:lnTo>
                                      <a:pt x="2" y="166"/>
                                    </a:lnTo>
                                    <a:lnTo>
                                      <a:pt x="0" y="135"/>
                                    </a:lnTo>
                                    <a:lnTo>
                                      <a:pt x="2" y="104"/>
                                    </a:lnTo>
                                    <a:lnTo>
                                      <a:pt x="4" y="91"/>
                                    </a:lnTo>
                                    <a:lnTo>
                                      <a:pt x="7" y="77"/>
                                    </a:lnTo>
                                    <a:lnTo>
                                      <a:pt x="13" y="66"/>
                                    </a:lnTo>
                                    <a:lnTo>
                                      <a:pt x="19" y="54"/>
                                    </a:lnTo>
                                    <a:lnTo>
                                      <a:pt x="25" y="44"/>
                                    </a:lnTo>
                                    <a:lnTo>
                                      <a:pt x="33" y="35"/>
                                    </a:lnTo>
                                    <a:lnTo>
                                      <a:pt x="42" y="27"/>
                                    </a:lnTo>
                                    <a:lnTo>
                                      <a:pt x="52" y="19"/>
                                    </a:lnTo>
                                    <a:lnTo>
                                      <a:pt x="63" y="13"/>
                                    </a:lnTo>
                                    <a:lnTo>
                                      <a:pt x="75" y="7"/>
                                    </a:lnTo>
                                    <a:lnTo>
                                      <a:pt x="89" y="4"/>
                                    </a:lnTo>
                                    <a:lnTo>
                                      <a:pt x="102" y="2"/>
                                    </a:lnTo>
                                    <a:lnTo>
                                      <a:pt x="116" y="0"/>
                                    </a:lnTo>
                                    <a:lnTo>
                                      <a:pt x="133" y="0"/>
                                    </a:lnTo>
                                    <a:close/>
                                    <a:moveTo>
                                      <a:pt x="133" y="219"/>
                                    </a:moveTo>
                                    <a:lnTo>
                                      <a:pt x="133" y="219"/>
                                    </a:lnTo>
                                    <a:lnTo>
                                      <a:pt x="146" y="219"/>
                                    </a:lnTo>
                                    <a:lnTo>
                                      <a:pt x="160" y="213"/>
                                    </a:lnTo>
                                    <a:lnTo>
                                      <a:pt x="170" y="205"/>
                                    </a:lnTo>
                                    <a:lnTo>
                                      <a:pt x="177" y="193"/>
                                    </a:lnTo>
                                    <a:lnTo>
                                      <a:pt x="183" y="182"/>
                                    </a:lnTo>
                                    <a:lnTo>
                                      <a:pt x="187" y="166"/>
                                    </a:lnTo>
                                    <a:lnTo>
                                      <a:pt x="189" y="151"/>
                                    </a:lnTo>
                                    <a:lnTo>
                                      <a:pt x="191" y="135"/>
                                    </a:lnTo>
                                    <a:lnTo>
                                      <a:pt x="189" y="118"/>
                                    </a:lnTo>
                                    <a:lnTo>
                                      <a:pt x="187" y="102"/>
                                    </a:lnTo>
                                    <a:lnTo>
                                      <a:pt x="183" y="89"/>
                                    </a:lnTo>
                                    <a:lnTo>
                                      <a:pt x="177" y="75"/>
                                    </a:lnTo>
                                    <a:lnTo>
                                      <a:pt x="170" y="66"/>
                                    </a:lnTo>
                                    <a:lnTo>
                                      <a:pt x="160" y="58"/>
                                    </a:lnTo>
                                    <a:lnTo>
                                      <a:pt x="146" y="52"/>
                                    </a:lnTo>
                                    <a:lnTo>
                                      <a:pt x="133" y="52"/>
                                    </a:lnTo>
                                    <a:lnTo>
                                      <a:pt x="118" y="52"/>
                                    </a:lnTo>
                                    <a:lnTo>
                                      <a:pt x="104" y="58"/>
                                    </a:lnTo>
                                    <a:lnTo>
                                      <a:pt x="94" y="66"/>
                                    </a:lnTo>
                                    <a:lnTo>
                                      <a:pt x="85" y="75"/>
                                    </a:lnTo>
                                    <a:lnTo>
                                      <a:pt x="79" y="89"/>
                                    </a:lnTo>
                                    <a:lnTo>
                                      <a:pt x="75" y="102"/>
                                    </a:lnTo>
                                    <a:lnTo>
                                      <a:pt x="73" y="118"/>
                                    </a:lnTo>
                                    <a:lnTo>
                                      <a:pt x="71" y="135"/>
                                    </a:lnTo>
                                    <a:lnTo>
                                      <a:pt x="73" y="151"/>
                                    </a:lnTo>
                                    <a:lnTo>
                                      <a:pt x="75" y="166"/>
                                    </a:lnTo>
                                    <a:lnTo>
                                      <a:pt x="79" y="182"/>
                                    </a:lnTo>
                                    <a:lnTo>
                                      <a:pt x="85" y="193"/>
                                    </a:lnTo>
                                    <a:lnTo>
                                      <a:pt x="94" y="205"/>
                                    </a:lnTo>
                                    <a:lnTo>
                                      <a:pt x="104" y="213"/>
                                    </a:lnTo>
                                    <a:lnTo>
                                      <a:pt x="118" y="219"/>
                                    </a:lnTo>
                                    <a:lnTo>
                                      <a:pt x="133" y="21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1" name="Freeform 214"/>
                            <wps:cNvSpPr>
                              <a:spLocks/>
                            </wps:cNvSpPr>
                            <wps:spPr bwMode="auto">
                              <a:xfrm>
                                <a:off x="601747" y="178544"/>
                                <a:ext cx="133387" cy="136416"/>
                              </a:xfrm>
                              <a:custGeom>
                                <a:avLst/>
                                <a:gdLst>
                                  <a:gd name="T0" fmla="*/ 133 w 266"/>
                                  <a:gd name="T1" fmla="*/ 0 h 271"/>
                                  <a:gd name="T2" fmla="*/ 162 w 266"/>
                                  <a:gd name="T3" fmla="*/ 2 h 271"/>
                                  <a:gd name="T4" fmla="*/ 189 w 266"/>
                                  <a:gd name="T5" fmla="*/ 7 h 271"/>
                                  <a:gd name="T6" fmla="*/ 212 w 266"/>
                                  <a:gd name="T7" fmla="*/ 19 h 271"/>
                                  <a:gd name="T8" fmla="*/ 231 w 266"/>
                                  <a:gd name="T9" fmla="*/ 35 h 271"/>
                                  <a:gd name="T10" fmla="*/ 247 w 266"/>
                                  <a:gd name="T11" fmla="*/ 54 h 271"/>
                                  <a:gd name="T12" fmla="*/ 257 w 266"/>
                                  <a:gd name="T13" fmla="*/ 77 h 271"/>
                                  <a:gd name="T14" fmla="*/ 262 w 266"/>
                                  <a:gd name="T15" fmla="*/ 104 h 271"/>
                                  <a:gd name="T16" fmla="*/ 266 w 266"/>
                                  <a:gd name="T17" fmla="*/ 135 h 271"/>
                                  <a:gd name="T18" fmla="*/ 260 w 266"/>
                                  <a:gd name="T19" fmla="*/ 180 h 271"/>
                                  <a:gd name="T20" fmla="*/ 253 w 266"/>
                                  <a:gd name="T21" fmla="*/ 205 h 271"/>
                                  <a:gd name="T22" fmla="*/ 239 w 266"/>
                                  <a:gd name="T23" fmla="*/ 226 h 271"/>
                                  <a:gd name="T24" fmla="*/ 222 w 266"/>
                                  <a:gd name="T25" fmla="*/ 244 h 271"/>
                                  <a:gd name="T26" fmla="*/ 203 w 266"/>
                                  <a:gd name="T27" fmla="*/ 257 h 271"/>
                                  <a:gd name="T28" fmla="*/ 177 w 266"/>
                                  <a:gd name="T29" fmla="*/ 267 h 271"/>
                                  <a:gd name="T30" fmla="*/ 148 w 266"/>
                                  <a:gd name="T31" fmla="*/ 271 h 271"/>
                                  <a:gd name="T32" fmla="*/ 133 w 266"/>
                                  <a:gd name="T33" fmla="*/ 271 h 271"/>
                                  <a:gd name="T34" fmla="*/ 102 w 266"/>
                                  <a:gd name="T35" fmla="*/ 269 h 271"/>
                                  <a:gd name="T36" fmla="*/ 75 w 266"/>
                                  <a:gd name="T37" fmla="*/ 263 h 271"/>
                                  <a:gd name="T38" fmla="*/ 52 w 266"/>
                                  <a:gd name="T39" fmla="*/ 252 h 271"/>
                                  <a:gd name="T40" fmla="*/ 33 w 266"/>
                                  <a:gd name="T41" fmla="*/ 236 h 271"/>
                                  <a:gd name="T42" fmla="*/ 19 w 266"/>
                                  <a:gd name="T43" fmla="*/ 215 h 271"/>
                                  <a:gd name="T44" fmla="*/ 7 w 266"/>
                                  <a:gd name="T45" fmla="*/ 192 h 271"/>
                                  <a:gd name="T46" fmla="*/ 2 w 266"/>
                                  <a:gd name="T47" fmla="*/ 166 h 271"/>
                                  <a:gd name="T48" fmla="*/ 0 w 266"/>
                                  <a:gd name="T49" fmla="*/ 135 h 271"/>
                                  <a:gd name="T50" fmla="*/ 4 w 266"/>
                                  <a:gd name="T51" fmla="*/ 91 h 271"/>
                                  <a:gd name="T52" fmla="*/ 13 w 266"/>
                                  <a:gd name="T53" fmla="*/ 66 h 271"/>
                                  <a:gd name="T54" fmla="*/ 25 w 266"/>
                                  <a:gd name="T55" fmla="*/ 44 h 271"/>
                                  <a:gd name="T56" fmla="*/ 42 w 266"/>
                                  <a:gd name="T57" fmla="*/ 27 h 271"/>
                                  <a:gd name="T58" fmla="*/ 63 w 266"/>
                                  <a:gd name="T59" fmla="*/ 13 h 271"/>
                                  <a:gd name="T60" fmla="*/ 89 w 266"/>
                                  <a:gd name="T61" fmla="*/ 4 h 271"/>
                                  <a:gd name="T62" fmla="*/ 116 w 266"/>
                                  <a:gd name="T63" fmla="*/ 0 h 27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</a:cxnLst>
                                <a:rect l="0" t="0" r="r" b="b"/>
                                <a:pathLst>
                                  <a:path w="266" h="271">
                                    <a:moveTo>
                                      <a:pt x="133" y="0"/>
                                    </a:moveTo>
                                    <a:lnTo>
                                      <a:pt x="133" y="0"/>
                                    </a:lnTo>
                                    <a:lnTo>
                                      <a:pt x="148" y="0"/>
                                    </a:lnTo>
                                    <a:lnTo>
                                      <a:pt x="162" y="2"/>
                                    </a:lnTo>
                                    <a:lnTo>
                                      <a:pt x="177" y="4"/>
                                    </a:lnTo>
                                    <a:lnTo>
                                      <a:pt x="189" y="7"/>
                                    </a:lnTo>
                                    <a:lnTo>
                                      <a:pt x="203" y="13"/>
                                    </a:lnTo>
                                    <a:lnTo>
                                      <a:pt x="212" y="19"/>
                                    </a:lnTo>
                                    <a:lnTo>
                                      <a:pt x="222" y="27"/>
                                    </a:lnTo>
                                    <a:lnTo>
                                      <a:pt x="231" y="35"/>
                                    </a:lnTo>
                                    <a:lnTo>
                                      <a:pt x="239" y="44"/>
                                    </a:lnTo>
                                    <a:lnTo>
                                      <a:pt x="247" y="54"/>
                                    </a:lnTo>
                                    <a:lnTo>
                                      <a:pt x="253" y="66"/>
                                    </a:lnTo>
                                    <a:lnTo>
                                      <a:pt x="257" y="77"/>
                                    </a:lnTo>
                                    <a:lnTo>
                                      <a:pt x="260" y="91"/>
                                    </a:lnTo>
                                    <a:lnTo>
                                      <a:pt x="262" y="104"/>
                                    </a:lnTo>
                                    <a:lnTo>
                                      <a:pt x="266" y="135"/>
                                    </a:lnTo>
                                    <a:lnTo>
                                      <a:pt x="262" y="166"/>
                                    </a:lnTo>
                                    <a:lnTo>
                                      <a:pt x="260" y="180"/>
                                    </a:lnTo>
                                    <a:lnTo>
                                      <a:pt x="257" y="192"/>
                                    </a:lnTo>
                                    <a:lnTo>
                                      <a:pt x="253" y="205"/>
                                    </a:lnTo>
                                    <a:lnTo>
                                      <a:pt x="247" y="215"/>
                                    </a:lnTo>
                                    <a:lnTo>
                                      <a:pt x="239" y="226"/>
                                    </a:lnTo>
                                    <a:lnTo>
                                      <a:pt x="231" y="236"/>
                                    </a:lnTo>
                                    <a:lnTo>
                                      <a:pt x="222" y="244"/>
                                    </a:lnTo>
                                    <a:lnTo>
                                      <a:pt x="212" y="252"/>
                                    </a:lnTo>
                                    <a:lnTo>
                                      <a:pt x="203" y="257"/>
                                    </a:lnTo>
                                    <a:lnTo>
                                      <a:pt x="189" y="263"/>
                                    </a:lnTo>
                                    <a:lnTo>
                                      <a:pt x="177" y="267"/>
                                    </a:lnTo>
                                    <a:lnTo>
                                      <a:pt x="162" y="269"/>
                                    </a:lnTo>
                                    <a:lnTo>
                                      <a:pt x="148" y="271"/>
                                    </a:lnTo>
                                    <a:lnTo>
                                      <a:pt x="133" y="271"/>
                                    </a:lnTo>
                                    <a:lnTo>
                                      <a:pt x="116" y="271"/>
                                    </a:lnTo>
                                    <a:lnTo>
                                      <a:pt x="102" y="269"/>
                                    </a:lnTo>
                                    <a:lnTo>
                                      <a:pt x="89" y="267"/>
                                    </a:lnTo>
                                    <a:lnTo>
                                      <a:pt x="75" y="263"/>
                                    </a:lnTo>
                                    <a:lnTo>
                                      <a:pt x="63" y="257"/>
                                    </a:lnTo>
                                    <a:lnTo>
                                      <a:pt x="52" y="252"/>
                                    </a:lnTo>
                                    <a:lnTo>
                                      <a:pt x="42" y="244"/>
                                    </a:lnTo>
                                    <a:lnTo>
                                      <a:pt x="33" y="236"/>
                                    </a:lnTo>
                                    <a:lnTo>
                                      <a:pt x="25" y="226"/>
                                    </a:lnTo>
                                    <a:lnTo>
                                      <a:pt x="19" y="215"/>
                                    </a:lnTo>
                                    <a:lnTo>
                                      <a:pt x="13" y="205"/>
                                    </a:lnTo>
                                    <a:lnTo>
                                      <a:pt x="7" y="192"/>
                                    </a:lnTo>
                                    <a:lnTo>
                                      <a:pt x="4" y="180"/>
                                    </a:lnTo>
                                    <a:lnTo>
                                      <a:pt x="2" y="166"/>
                                    </a:lnTo>
                                    <a:lnTo>
                                      <a:pt x="0" y="135"/>
                                    </a:lnTo>
                                    <a:lnTo>
                                      <a:pt x="2" y="104"/>
                                    </a:lnTo>
                                    <a:lnTo>
                                      <a:pt x="4" y="91"/>
                                    </a:lnTo>
                                    <a:lnTo>
                                      <a:pt x="7" y="77"/>
                                    </a:lnTo>
                                    <a:lnTo>
                                      <a:pt x="13" y="66"/>
                                    </a:lnTo>
                                    <a:lnTo>
                                      <a:pt x="19" y="54"/>
                                    </a:lnTo>
                                    <a:lnTo>
                                      <a:pt x="25" y="44"/>
                                    </a:lnTo>
                                    <a:lnTo>
                                      <a:pt x="33" y="35"/>
                                    </a:lnTo>
                                    <a:lnTo>
                                      <a:pt x="42" y="27"/>
                                    </a:lnTo>
                                    <a:lnTo>
                                      <a:pt x="52" y="19"/>
                                    </a:lnTo>
                                    <a:lnTo>
                                      <a:pt x="63" y="13"/>
                                    </a:lnTo>
                                    <a:lnTo>
                                      <a:pt x="75" y="7"/>
                                    </a:lnTo>
                                    <a:lnTo>
                                      <a:pt x="89" y="4"/>
                                    </a:lnTo>
                                    <a:lnTo>
                                      <a:pt x="102" y="2"/>
                                    </a:lnTo>
                                    <a:lnTo>
                                      <a:pt x="116" y="0"/>
                                    </a:lnTo>
                                    <a:lnTo>
                                      <a:pt x="133" y="0"/>
                                    </a:lnTo>
                                  </a:path>
                                </a:pathLst>
                              </a:cu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2" name="Freeform 215"/>
                            <wps:cNvSpPr>
                              <a:spLocks/>
                            </wps:cNvSpPr>
                            <wps:spPr bwMode="auto">
                              <a:xfrm>
                                <a:off x="637851" y="204624"/>
                                <a:ext cx="59172" cy="84257"/>
                              </a:xfrm>
                              <a:custGeom>
                                <a:avLst/>
                                <a:gdLst>
                                  <a:gd name="T0" fmla="*/ 62 w 120"/>
                                  <a:gd name="T1" fmla="*/ 167 h 167"/>
                                  <a:gd name="T2" fmla="*/ 62 w 120"/>
                                  <a:gd name="T3" fmla="*/ 167 h 167"/>
                                  <a:gd name="T4" fmla="*/ 75 w 120"/>
                                  <a:gd name="T5" fmla="*/ 167 h 167"/>
                                  <a:gd name="T6" fmla="*/ 89 w 120"/>
                                  <a:gd name="T7" fmla="*/ 161 h 167"/>
                                  <a:gd name="T8" fmla="*/ 99 w 120"/>
                                  <a:gd name="T9" fmla="*/ 153 h 167"/>
                                  <a:gd name="T10" fmla="*/ 106 w 120"/>
                                  <a:gd name="T11" fmla="*/ 141 h 167"/>
                                  <a:gd name="T12" fmla="*/ 112 w 120"/>
                                  <a:gd name="T13" fmla="*/ 130 h 167"/>
                                  <a:gd name="T14" fmla="*/ 116 w 120"/>
                                  <a:gd name="T15" fmla="*/ 114 h 167"/>
                                  <a:gd name="T16" fmla="*/ 118 w 120"/>
                                  <a:gd name="T17" fmla="*/ 99 h 167"/>
                                  <a:gd name="T18" fmla="*/ 120 w 120"/>
                                  <a:gd name="T19" fmla="*/ 83 h 167"/>
                                  <a:gd name="T20" fmla="*/ 120 w 120"/>
                                  <a:gd name="T21" fmla="*/ 83 h 167"/>
                                  <a:gd name="T22" fmla="*/ 118 w 120"/>
                                  <a:gd name="T23" fmla="*/ 66 h 167"/>
                                  <a:gd name="T24" fmla="*/ 116 w 120"/>
                                  <a:gd name="T25" fmla="*/ 50 h 167"/>
                                  <a:gd name="T26" fmla="*/ 112 w 120"/>
                                  <a:gd name="T27" fmla="*/ 37 h 167"/>
                                  <a:gd name="T28" fmla="*/ 106 w 120"/>
                                  <a:gd name="T29" fmla="*/ 23 h 167"/>
                                  <a:gd name="T30" fmla="*/ 99 w 120"/>
                                  <a:gd name="T31" fmla="*/ 14 h 167"/>
                                  <a:gd name="T32" fmla="*/ 89 w 120"/>
                                  <a:gd name="T33" fmla="*/ 6 h 167"/>
                                  <a:gd name="T34" fmla="*/ 75 w 120"/>
                                  <a:gd name="T35" fmla="*/ 0 h 167"/>
                                  <a:gd name="T36" fmla="*/ 62 w 120"/>
                                  <a:gd name="T37" fmla="*/ 0 h 167"/>
                                  <a:gd name="T38" fmla="*/ 62 w 120"/>
                                  <a:gd name="T39" fmla="*/ 0 h 167"/>
                                  <a:gd name="T40" fmla="*/ 47 w 120"/>
                                  <a:gd name="T41" fmla="*/ 0 h 167"/>
                                  <a:gd name="T42" fmla="*/ 33 w 120"/>
                                  <a:gd name="T43" fmla="*/ 6 h 167"/>
                                  <a:gd name="T44" fmla="*/ 23 w 120"/>
                                  <a:gd name="T45" fmla="*/ 14 h 167"/>
                                  <a:gd name="T46" fmla="*/ 14 w 120"/>
                                  <a:gd name="T47" fmla="*/ 23 h 167"/>
                                  <a:gd name="T48" fmla="*/ 8 w 120"/>
                                  <a:gd name="T49" fmla="*/ 37 h 167"/>
                                  <a:gd name="T50" fmla="*/ 4 w 120"/>
                                  <a:gd name="T51" fmla="*/ 50 h 167"/>
                                  <a:gd name="T52" fmla="*/ 2 w 120"/>
                                  <a:gd name="T53" fmla="*/ 66 h 167"/>
                                  <a:gd name="T54" fmla="*/ 0 w 120"/>
                                  <a:gd name="T55" fmla="*/ 83 h 167"/>
                                  <a:gd name="T56" fmla="*/ 0 w 120"/>
                                  <a:gd name="T57" fmla="*/ 83 h 167"/>
                                  <a:gd name="T58" fmla="*/ 2 w 120"/>
                                  <a:gd name="T59" fmla="*/ 99 h 167"/>
                                  <a:gd name="T60" fmla="*/ 4 w 120"/>
                                  <a:gd name="T61" fmla="*/ 114 h 167"/>
                                  <a:gd name="T62" fmla="*/ 8 w 120"/>
                                  <a:gd name="T63" fmla="*/ 130 h 167"/>
                                  <a:gd name="T64" fmla="*/ 14 w 120"/>
                                  <a:gd name="T65" fmla="*/ 141 h 167"/>
                                  <a:gd name="T66" fmla="*/ 23 w 120"/>
                                  <a:gd name="T67" fmla="*/ 153 h 167"/>
                                  <a:gd name="T68" fmla="*/ 33 w 120"/>
                                  <a:gd name="T69" fmla="*/ 161 h 167"/>
                                  <a:gd name="T70" fmla="*/ 47 w 120"/>
                                  <a:gd name="T71" fmla="*/ 167 h 167"/>
                                  <a:gd name="T72" fmla="*/ 62 w 120"/>
                                  <a:gd name="T73" fmla="*/ 167 h 16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</a:cxnLst>
                                <a:rect l="0" t="0" r="r" b="b"/>
                                <a:pathLst>
                                  <a:path w="120" h="167">
                                    <a:moveTo>
                                      <a:pt x="62" y="167"/>
                                    </a:moveTo>
                                    <a:lnTo>
                                      <a:pt x="62" y="167"/>
                                    </a:lnTo>
                                    <a:lnTo>
                                      <a:pt x="75" y="167"/>
                                    </a:lnTo>
                                    <a:lnTo>
                                      <a:pt x="89" y="161"/>
                                    </a:lnTo>
                                    <a:lnTo>
                                      <a:pt x="99" y="153"/>
                                    </a:lnTo>
                                    <a:lnTo>
                                      <a:pt x="106" y="141"/>
                                    </a:lnTo>
                                    <a:lnTo>
                                      <a:pt x="112" y="130"/>
                                    </a:lnTo>
                                    <a:lnTo>
                                      <a:pt x="116" y="114"/>
                                    </a:lnTo>
                                    <a:lnTo>
                                      <a:pt x="118" y="99"/>
                                    </a:lnTo>
                                    <a:lnTo>
                                      <a:pt x="120" y="83"/>
                                    </a:lnTo>
                                    <a:lnTo>
                                      <a:pt x="118" y="66"/>
                                    </a:lnTo>
                                    <a:lnTo>
                                      <a:pt x="116" y="50"/>
                                    </a:lnTo>
                                    <a:lnTo>
                                      <a:pt x="112" y="37"/>
                                    </a:lnTo>
                                    <a:lnTo>
                                      <a:pt x="106" y="23"/>
                                    </a:lnTo>
                                    <a:lnTo>
                                      <a:pt x="99" y="14"/>
                                    </a:lnTo>
                                    <a:lnTo>
                                      <a:pt x="89" y="6"/>
                                    </a:lnTo>
                                    <a:lnTo>
                                      <a:pt x="75" y="0"/>
                                    </a:lnTo>
                                    <a:lnTo>
                                      <a:pt x="62" y="0"/>
                                    </a:lnTo>
                                    <a:lnTo>
                                      <a:pt x="47" y="0"/>
                                    </a:lnTo>
                                    <a:lnTo>
                                      <a:pt x="33" y="6"/>
                                    </a:lnTo>
                                    <a:lnTo>
                                      <a:pt x="23" y="14"/>
                                    </a:lnTo>
                                    <a:lnTo>
                                      <a:pt x="14" y="23"/>
                                    </a:lnTo>
                                    <a:lnTo>
                                      <a:pt x="8" y="37"/>
                                    </a:lnTo>
                                    <a:lnTo>
                                      <a:pt x="4" y="50"/>
                                    </a:lnTo>
                                    <a:lnTo>
                                      <a:pt x="2" y="66"/>
                                    </a:lnTo>
                                    <a:lnTo>
                                      <a:pt x="0" y="83"/>
                                    </a:lnTo>
                                    <a:lnTo>
                                      <a:pt x="2" y="99"/>
                                    </a:lnTo>
                                    <a:lnTo>
                                      <a:pt x="4" y="114"/>
                                    </a:lnTo>
                                    <a:lnTo>
                                      <a:pt x="8" y="130"/>
                                    </a:lnTo>
                                    <a:lnTo>
                                      <a:pt x="14" y="141"/>
                                    </a:lnTo>
                                    <a:lnTo>
                                      <a:pt x="23" y="153"/>
                                    </a:lnTo>
                                    <a:lnTo>
                                      <a:pt x="33" y="161"/>
                                    </a:lnTo>
                                    <a:lnTo>
                                      <a:pt x="47" y="167"/>
                                    </a:lnTo>
                                    <a:lnTo>
                                      <a:pt x="62" y="167"/>
                                    </a:lnTo>
                                  </a:path>
                                </a:pathLst>
                              </a:cu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3" name="Freeform 216"/>
                            <wps:cNvSpPr>
                              <a:spLocks/>
                            </wps:cNvSpPr>
                            <wps:spPr bwMode="auto">
                              <a:xfrm>
                                <a:off x="460336" y="178544"/>
                                <a:ext cx="116338" cy="136416"/>
                              </a:xfrm>
                              <a:custGeom>
                                <a:avLst/>
                                <a:gdLst>
                                  <a:gd name="T0" fmla="*/ 154 w 231"/>
                                  <a:gd name="T1" fmla="*/ 0 h 271"/>
                                  <a:gd name="T2" fmla="*/ 193 w 231"/>
                                  <a:gd name="T3" fmla="*/ 2 h 271"/>
                                  <a:gd name="T4" fmla="*/ 226 w 231"/>
                                  <a:gd name="T5" fmla="*/ 69 h 271"/>
                                  <a:gd name="T6" fmla="*/ 208 w 231"/>
                                  <a:gd name="T7" fmla="*/ 62 h 271"/>
                                  <a:gd name="T8" fmla="*/ 173 w 231"/>
                                  <a:gd name="T9" fmla="*/ 52 h 271"/>
                                  <a:gd name="T10" fmla="*/ 156 w 231"/>
                                  <a:gd name="T11" fmla="*/ 52 h 271"/>
                                  <a:gd name="T12" fmla="*/ 123 w 231"/>
                                  <a:gd name="T13" fmla="*/ 58 h 271"/>
                                  <a:gd name="T14" fmla="*/ 96 w 231"/>
                                  <a:gd name="T15" fmla="*/ 75 h 271"/>
                                  <a:gd name="T16" fmla="*/ 79 w 231"/>
                                  <a:gd name="T17" fmla="*/ 100 h 271"/>
                                  <a:gd name="T18" fmla="*/ 73 w 231"/>
                                  <a:gd name="T19" fmla="*/ 135 h 271"/>
                                  <a:gd name="T20" fmla="*/ 75 w 231"/>
                                  <a:gd name="T21" fmla="*/ 155 h 271"/>
                                  <a:gd name="T22" fmla="*/ 87 w 231"/>
                                  <a:gd name="T23" fmla="*/ 186 h 271"/>
                                  <a:gd name="T24" fmla="*/ 112 w 231"/>
                                  <a:gd name="T25" fmla="*/ 207 h 271"/>
                                  <a:gd name="T26" fmla="*/ 143 w 231"/>
                                  <a:gd name="T27" fmla="*/ 219 h 271"/>
                                  <a:gd name="T28" fmla="*/ 162 w 231"/>
                                  <a:gd name="T29" fmla="*/ 219 h 271"/>
                                  <a:gd name="T30" fmla="*/ 197 w 231"/>
                                  <a:gd name="T31" fmla="*/ 215 h 271"/>
                                  <a:gd name="T32" fmla="*/ 230 w 231"/>
                                  <a:gd name="T33" fmla="*/ 205 h 271"/>
                                  <a:gd name="T34" fmla="*/ 231 w 231"/>
                                  <a:gd name="T35" fmla="*/ 259 h 271"/>
                                  <a:gd name="T36" fmla="*/ 199 w 231"/>
                                  <a:gd name="T37" fmla="*/ 269 h 271"/>
                                  <a:gd name="T38" fmla="*/ 154 w 231"/>
                                  <a:gd name="T39" fmla="*/ 271 h 271"/>
                                  <a:gd name="T40" fmla="*/ 127 w 231"/>
                                  <a:gd name="T41" fmla="*/ 271 h 271"/>
                                  <a:gd name="T42" fmla="*/ 87 w 231"/>
                                  <a:gd name="T43" fmla="*/ 261 h 271"/>
                                  <a:gd name="T44" fmla="*/ 61 w 231"/>
                                  <a:gd name="T45" fmla="*/ 250 h 271"/>
                                  <a:gd name="T46" fmla="*/ 40 w 231"/>
                                  <a:gd name="T47" fmla="*/ 232 h 271"/>
                                  <a:gd name="T48" fmla="*/ 21 w 231"/>
                                  <a:gd name="T49" fmla="*/ 213 h 271"/>
                                  <a:gd name="T50" fmla="*/ 7 w 231"/>
                                  <a:gd name="T51" fmla="*/ 186 h 271"/>
                                  <a:gd name="T52" fmla="*/ 2 w 231"/>
                                  <a:gd name="T53" fmla="*/ 153 h 271"/>
                                  <a:gd name="T54" fmla="*/ 0 w 231"/>
                                  <a:gd name="T55" fmla="*/ 135 h 271"/>
                                  <a:gd name="T56" fmla="*/ 3 w 231"/>
                                  <a:gd name="T57" fmla="*/ 102 h 271"/>
                                  <a:gd name="T58" fmla="*/ 11 w 231"/>
                                  <a:gd name="T59" fmla="*/ 75 h 271"/>
                                  <a:gd name="T60" fmla="*/ 27 w 231"/>
                                  <a:gd name="T61" fmla="*/ 52 h 271"/>
                                  <a:gd name="T62" fmla="*/ 44 w 231"/>
                                  <a:gd name="T63" fmla="*/ 33 h 271"/>
                                  <a:gd name="T64" fmla="*/ 67 w 231"/>
                                  <a:gd name="T65" fmla="*/ 17 h 271"/>
                                  <a:gd name="T66" fmla="*/ 92 w 231"/>
                                  <a:gd name="T67" fmla="*/ 7 h 271"/>
                                  <a:gd name="T68" fmla="*/ 121 w 231"/>
                                  <a:gd name="T69" fmla="*/ 2 h 27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231" h="271">
                                    <a:moveTo>
                                      <a:pt x="154" y="0"/>
                                    </a:moveTo>
                                    <a:lnTo>
                                      <a:pt x="154" y="0"/>
                                    </a:lnTo>
                                    <a:lnTo>
                                      <a:pt x="173" y="0"/>
                                    </a:lnTo>
                                    <a:lnTo>
                                      <a:pt x="193" y="2"/>
                                    </a:lnTo>
                                    <a:lnTo>
                                      <a:pt x="231" y="11"/>
                                    </a:lnTo>
                                    <a:lnTo>
                                      <a:pt x="226" y="69"/>
                                    </a:lnTo>
                                    <a:lnTo>
                                      <a:pt x="208" y="62"/>
                                    </a:lnTo>
                                    <a:lnTo>
                                      <a:pt x="191" y="56"/>
                                    </a:lnTo>
                                    <a:lnTo>
                                      <a:pt x="173" y="52"/>
                                    </a:lnTo>
                                    <a:lnTo>
                                      <a:pt x="156" y="52"/>
                                    </a:lnTo>
                                    <a:lnTo>
                                      <a:pt x="139" y="52"/>
                                    </a:lnTo>
                                    <a:lnTo>
                                      <a:pt x="123" y="58"/>
                                    </a:lnTo>
                                    <a:lnTo>
                                      <a:pt x="108" y="66"/>
                                    </a:lnTo>
                                    <a:lnTo>
                                      <a:pt x="96" y="75"/>
                                    </a:lnTo>
                                    <a:lnTo>
                                      <a:pt x="87" y="87"/>
                                    </a:lnTo>
                                    <a:lnTo>
                                      <a:pt x="79" y="100"/>
                                    </a:lnTo>
                                    <a:lnTo>
                                      <a:pt x="75" y="118"/>
                                    </a:lnTo>
                                    <a:lnTo>
                                      <a:pt x="73" y="135"/>
                                    </a:lnTo>
                                    <a:lnTo>
                                      <a:pt x="75" y="155"/>
                                    </a:lnTo>
                                    <a:lnTo>
                                      <a:pt x="79" y="170"/>
                                    </a:lnTo>
                                    <a:lnTo>
                                      <a:pt x="87" y="186"/>
                                    </a:lnTo>
                                    <a:lnTo>
                                      <a:pt x="98" y="197"/>
                                    </a:lnTo>
                                    <a:lnTo>
                                      <a:pt x="112" y="207"/>
                                    </a:lnTo>
                                    <a:lnTo>
                                      <a:pt x="127" y="213"/>
                                    </a:lnTo>
                                    <a:lnTo>
                                      <a:pt x="143" y="219"/>
                                    </a:lnTo>
                                    <a:lnTo>
                                      <a:pt x="162" y="219"/>
                                    </a:lnTo>
                                    <a:lnTo>
                                      <a:pt x="179" y="219"/>
                                    </a:lnTo>
                                    <a:lnTo>
                                      <a:pt x="197" y="215"/>
                                    </a:lnTo>
                                    <a:lnTo>
                                      <a:pt x="214" y="211"/>
                                    </a:lnTo>
                                    <a:lnTo>
                                      <a:pt x="230" y="205"/>
                                    </a:lnTo>
                                    <a:lnTo>
                                      <a:pt x="231" y="259"/>
                                    </a:lnTo>
                                    <a:lnTo>
                                      <a:pt x="216" y="265"/>
                                    </a:lnTo>
                                    <a:lnTo>
                                      <a:pt x="199" y="269"/>
                                    </a:lnTo>
                                    <a:lnTo>
                                      <a:pt x="177" y="271"/>
                                    </a:lnTo>
                                    <a:lnTo>
                                      <a:pt x="154" y="271"/>
                                    </a:lnTo>
                                    <a:lnTo>
                                      <a:pt x="127" y="271"/>
                                    </a:lnTo>
                                    <a:lnTo>
                                      <a:pt x="100" y="265"/>
                                    </a:lnTo>
                                    <a:lnTo>
                                      <a:pt x="87" y="261"/>
                                    </a:lnTo>
                                    <a:lnTo>
                                      <a:pt x="73" y="255"/>
                                    </a:lnTo>
                                    <a:lnTo>
                                      <a:pt x="61" y="250"/>
                                    </a:lnTo>
                                    <a:lnTo>
                                      <a:pt x="50" y="242"/>
                                    </a:lnTo>
                                    <a:lnTo>
                                      <a:pt x="40" y="232"/>
                                    </a:lnTo>
                                    <a:lnTo>
                                      <a:pt x="31" y="223"/>
                                    </a:lnTo>
                                    <a:lnTo>
                                      <a:pt x="21" y="213"/>
                                    </a:lnTo>
                                    <a:lnTo>
                                      <a:pt x="13" y="199"/>
                                    </a:lnTo>
                                    <a:lnTo>
                                      <a:pt x="7" y="186"/>
                                    </a:lnTo>
                                    <a:lnTo>
                                      <a:pt x="3" y="170"/>
                                    </a:lnTo>
                                    <a:lnTo>
                                      <a:pt x="2" y="153"/>
                                    </a:lnTo>
                                    <a:lnTo>
                                      <a:pt x="0" y="135"/>
                                    </a:lnTo>
                                    <a:lnTo>
                                      <a:pt x="2" y="118"/>
                                    </a:lnTo>
                                    <a:lnTo>
                                      <a:pt x="3" y="102"/>
                                    </a:lnTo>
                                    <a:lnTo>
                                      <a:pt x="7" y="89"/>
                                    </a:lnTo>
                                    <a:lnTo>
                                      <a:pt x="11" y="75"/>
                                    </a:lnTo>
                                    <a:lnTo>
                                      <a:pt x="19" y="62"/>
                                    </a:lnTo>
                                    <a:lnTo>
                                      <a:pt x="27" y="52"/>
                                    </a:lnTo>
                                    <a:lnTo>
                                      <a:pt x="34" y="40"/>
                                    </a:lnTo>
                                    <a:lnTo>
                                      <a:pt x="44" y="33"/>
                                    </a:lnTo>
                                    <a:lnTo>
                                      <a:pt x="56" y="25"/>
                                    </a:lnTo>
                                    <a:lnTo>
                                      <a:pt x="67" y="17"/>
                                    </a:lnTo>
                                    <a:lnTo>
                                      <a:pt x="79" y="11"/>
                                    </a:lnTo>
                                    <a:lnTo>
                                      <a:pt x="92" y="7"/>
                                    </a:lnTo>
                                    <a:lnTo>
                                      <a:pt x="108" y="4"/>
                                    </a:lnTo>
                                    <a:lnTo>
                                      <a:pt x="121" y="2"/>
                                    </a:lnTo>
                                    <a:lnTo>
                                      <a:pt x="154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4" name="Freeform 217"/>
                            <wps:cNvSpPr>
                              <a:spLocks/>
                            </wps:cNvSpPr>
                            <wps:spPr bwMode="auto">
                              <a:xfrm>
                                <a:off x="460336" y="178544"/>
                                <a:ext cx="116338" cy="136416"/>
                              </a:xfrm>
                              <a:custGeom>
                                <a:avLst/>
                                <a:gdLst>
                                  <a:gd name="T0" fmla="*/ 154 w 231"/>
                                  <a:gd name="T1" fmla="*/ 0 h 271"/>
                                  <a:gd name="T2" fmla="*/ 193 w 231"/>
                                  <a:gd name="T3" fmla="*/ 2 h 271"/>
                                  <a:gd name="T4" fmla="*/ 226 w 231"/>
                                  <a:gd name="T5" fmla="*/ 69 h 271"/>
                                  <a:gd name="T6" fmla="*/ 208 w 231"/>
                                  <a:gd name="T7" fmla="*/ 62 h 271"/>
                                  <a:gd name="T8" fmla="*/ 173 w 231"/>
                                  <a:gd name="T9" fmla="*/ 52 h 271"/>
                                  <a:gd name="T10" fmla="*/ 156 w 231"/>
                                  <a:gd name="T11" fmla="*/ 52 h 271"/>
                                  <a:gd name="T12" fmla="*/ 123 w 231"/>
                                  <a:gd name="T13" fmla="*/ 58 h 271"/>
                                  <a:gd name="T14" fmla="*/ 96 w 231"/>
                                  <a:gd name="T15" fmla="*/ 75 h 271"/>
                                  <a:gd name="T16" fmla="*/ 79 w 231"/>
                                  <a:gd name="T17" fmla="*/ 100 h 271"/>
                                  <a:gd name="T18" fmla="*/ 73 w 231"/>
                                  <a:gd name="T19" fmla="*/ 135 h 271"/>
                                  <a:gd name="T20" fmla="*/ 75 w 231"/>
                                  <a:gd name="T21" fmla="*/ 155 h 271"/>
                                  <a:gd name="T22" fmla="*/ 87 w 231"/>
                                  <a:gd name="T23" fmla="*/ 186 h 271"/>
                                  <a:gd name="T24" fmla="*/ 112 w 231"/>
                                  <a:gd name="T25" fmla="*/ 207 h 271"/>
                                  <a:gd name="T26" fmla="*/ 143 w 231"/>
                                  <a:gd name="T27" fmla="*/ 219 h 271"/>
                                  <a:gd name="T28" fmla="*/ 162 w 231"/>
                                  <a:gd name="T29" fmla="*/ 219 h 271"/>
                                  <a:gd name="T30" fmla="*/ 197 w 231"/>
                                  <a:gd name="T31" fmla="*/ 215 h 271"/>
                                  <a:gd name="T32" fmla="*/ 230 w 231"/>
                                  <a:gd name="T33" fmla="*/ 205 h 271"/>
                                  <a:gd name="T34" fmla="*/ 231 w 231"/>
                                  <a:gd name="T35" fmla="*/ 259 h 271"/>
                                  <a:gd name="T36" fmla="*/ 199 w 231"/>
                                  <a:gd name="T37" fmla="*/ 269 h 271"/>
                                  <a:gd name="T38" fmla="*/ 154 w 231"/>
                                  <a:gd name="T39" fmla="*/ 271 h 271"/>
                                  <a:gd name="T40" fmla="*/ 127 w 231"/>
                                  <a:gd name="T41" fmla="*/ 271 h 271"/>
                                  <a:gd name="T42" fmla="*/ 87 w 231"/>
                                  <a:gd name="T43" fmla="*/ 261 h 271"/>
                                  <a:gd name="T44" fmla="*/ 61 w 231"/>
                                  <a:gd name="T45" fmla="*/ 250 h 271"/>
                                  <a:gd name="T46" fmla="*/ 40 w 231"/>
                                  <a:gd name="T47" fmla="*/ 232 h 271"/>
                                  <a:gd name="T48" fmla="*/ 21 w 231"/>
                                  <a:gd name="T49" fmla="*/ 213 h 271"/>
                                  <a:gd name="T50" fmla="*/ 7 w 231"/>
                                  <a:gd name="T51" fmla="*/ 186 h 271"/>
                                  <a:gd name="T52" fmla="*/ 2 w 231"/>
                                  <a:gd name="T53" fmla="*/ 153 h 271"/>
                                  <a:gd name="T54" fmla="*/ 0 w 231"/>
                                  <a:gd name="T55" fmla="*/ 135 h 271"/>
                                  <a:gd name="T56" fmla="*/ 3 w 231"/>
                                  <a:gd name="T57" fmla="*/ 102 h 271"/>
                                  <a:gd name="T58" fmla="*/ 11 w 231"/>
                                  <a:gd name="T59" fmla="*/ 75 h 271"/>
                                  <a:gd name="T60" fmla="*/ 27 w 231"/>
                                  <a:gd name="T61" fmla="*/ 52 h 271"/>
                                  <a:gd name="T62" fmla="*/ 44 w 231"/>
                                  <a:gd name="T63" fmla="*/ 33 h 271"/>
                                  <a:gd name="T64" fmla="*/ 67 w 231"/>
                                  <a:gd name="T65" fmla="*/ 17 h 271"/>
                                  <a:gd name="T66" fmla="*/ 92 w 231"/>
                                  <a:gd name="T67" fmla="*/ 7 h 271"/>
                                  <a:gd name="T68" fmla="*/ 121 w 231"/>
                                  <a:gd name="T69" fmla="*/ 2 h 27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231" h="271">
                                    <a:moveTo>
                                      <a:pt x="154" y="0"/>
                                    </a:moveTo>
                                    <a:lnTo>
                                      <a:pt x="154" y="0"/>
                                    </a:lnTo>
                                    <a:lnTo>
                                      <a:pt x="173" y="0"/>
                                    </a:lnTo>
                                    <a:lnTo>
                                      <a:pt x="193" y="2"/>
                                    </a:lnTo>
                                    <a:lnTo>
                                      <a:pt x="231" y="11"/>
                                    </a:lnTo>
                                    <a:lnTo>
                                      <a:pt x="226" y="69"/>
                                    </a:lnTo>
                                    <a:lnTo>
                                      <a:pt x="208" y="62"/>
                                    </a:lnTo>
                                    <a:lnTo>
                                      <a:pt x="191" y="56"/>
                                    </a:lnTo>
                                    <a:lnTo>
                                      <a:pt x="173" y="52"/>
                                    </a:lnTo>
                                    <a:lnTo>
                                      <a:pt x="156" y="52"/>
                                    </a:lnTo>
                                    <a:lnTo>
                                      <a:pt x="139" y="52"/>
                                    </a:lnTo>
                                    <a:lnTo>
                                      <a:pt x="123" y="58"/>
                                    </a:lnTo>
                                    <a:lnTo>
                                      <a:pt x="108" y="66"/>
                                    </a:lnTo>
                                    <a:lnTo>
                                      <a:pt x="96" y="75"/>
                                    </a:lnTo>
                                    <a:lnTo>
                                      <a:pt x="87" y="87"/>
                                    </a:lnTo>
                                    <a:lnTo>
                                      <a:pt x="79" y="100"/>
                                    </a:lnTo>
                                    <a:lnTo>
                                      <a:pt x="75" y="118"/>
                                    </a:lnTo>
                                    <a:lnTo>
                                      <a:pt x="73" y="135"/>
                                    </a:lnTo>
                                    <a:lnTo>
                                      <a:pt x="75" y="155"/>
                                    </a:lnTo>
                                    <a:lnTo>
                                      <a:pt x="79" y="170"/>
                                    </a:lnTo>
                                    <a:lnTo>
                                      <a:pt x="87" y="186"/>
                                    </a:lnTo>
                                    <a:lnTo>
                                      <a:pt x="98" y="197"/>
                                    </a:lnTo>
                                    <a:lnTo>
                                      <a:pt x="112" y="207"/>
                                    </a:lnTo>
                                    <a:lnTo>
                                      <a:pt x="127" y="213"/>
                                    </a:lnTo>
                                    <a:lnTo>
                                      <a:pt x="143" y="219"/>
                                    </a:lnTo>
                                    <a:lnTo>
                                      <a:pt x="162" y="219"/>
                                    </a:lnTo>
                                    <a:lnTo>
                                      <a:pt x="179" y="219"/>
                                    </a:lnTo>
                                    <a:lnTo>
                                      <a:pt x="197" y="215"/>
                                    </a:lnTo>
                                    <a:lnTo>
                                      <a:pt x="214" y="211"/>
                                    </a:lnTo>
                                    <a:lnTo>
                                      <a:pt x="230" y="205"/>
                                    </a:lnTo>
                                    <a:lnTo>
                                      <a:pt x="231" y="259"/>
                                    </a:lnTo>
                                    <a:lnTo>
                                      <a:pt x="216" y="265"/>
                                    </a:lnTo>
                                    <a:lnTo>
                                      <a:pt x="199" y="269"/>
                                    </a:lnTo>
                                    <a:lnTo>
                                      <a:pt x="177" y="271"/>
                                    </a:lnTo>
                                    <a:lnTo>
                                      <a:pt x="154" y="271"/>
                                    </a:lnTo>
                                    <a:lnTo>
                                      <a:pt x="127" y="271"/>
                                    </a:lnTo>
                                    <a:lnTo>
                                      <a:pt x="100" y="265"/>
                                    </a:lnTo>
                                    <a:lnTo>
                                      <a:pt x="87" y="261"/>
                                    </a:lnTo>
                                    <a:lnTo>
                                      <a:pt x="73" y="255"/>
                                    </a:lnTo>
                                    <a:lnTo>
                                      <a:pt x="61" y="250"/>
                                    </a:lnTo>
                                    <a:lnTo>
                                      <a:pt x="50" y="242"/>
                                    </a:lnTo>
                                    <a:lnTo>
                                      <a:pt x="40" y="232"/>
                                    </a:lnTo>
                                    <a:lnTo>
                                      <a:pt x="31" y="223"/>
                                    </a:lnTo>
                                    <a:lnTo>
                                      <a:pt x="21" y="213"/>
                                    </a:lnTo>
                                    <a:lnTo>
                                      <a:pt x="13" y="199"/>
                                    </a:lnTo>
                                    <a:lnTo>
                                      <a:pt x="7" y="186"/>
                                    </a:lnTo>
                                    <a:lnTo>
                                      <a:pt x="3" y="170"/>
                                    </a:lnTo>
                                    <a:lnTo>
                                      <a:pt x="2" y="153"/>
                                    </a:lnTo>
                                    <a:lnTo>
                                      <a:pt x="0" y="135"/>
                                    </a:lnTo>
                                    <a:lnTo>
                                      <a:pt x="2" y="118"/>
                                    </a:lnTo>
                                    <a:lnTo>
                                      <a:pt x="3" y="102"/>
                                    </a:lnTo>
                                    <a:lnTo>
                                      <a:pt x="7" y="89"/>
                                    </a:lnTo>
                                    <a:lnTo>
                                      <a:pt x="11" y="75"/>
                                    </a:lnTo>
                                    <a:lnTo>
                                      <a:pt x="19" y="62"/>
                                    </a:lnTo>
                                    <a:lnTo>
                                      <a:pt x="27" y="52"/>
                                    </a:lnTo>
                                    <a:lnTo>
                                      <a:pt x="34" y="40"/>
                                    </a:lnTo>
                                    <a:lnTo>
                                      <a:pt x="44" y="33"/>
                                    </a:lnTo>
                                    <a:lnTo>
                                      <a:pt x="56" y="25"/>
                                    </a:lnTo>
                                    <a:lnTo>
                                      <a:pt x="67" y="17"/>
                                    </a:lnTo>
                                    <a:lnTo>
                                      <a:pt x="79" y="11"/>
                                    </a:lnTo>
                                    <a:lnTo>
                                      <a:pt x="92" y="7"/>
                                    </a:lnTo>
                                    <a:lnTo>
                                      <a:pt x="108" y="4"/>
                                    </a:lnTo>
                                    <a:lnTo>
                                      <a:pt x="121" y="2"/>
                                    </a:lnTo>
                                    <a:lnTo>
                                      <a:pt x="154" y="0"/>
                                    </a:lnTo>
                                  </a:path>
                                </a:pathLst>
                              </a:cu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5" name="Freeform 218"/>
                            <wps:cNvSpPr>
                              <a:spLocks/>
                            </wps:cNvSpPr>
                            <wps:spPr bwMode="auto">
                              <a:xfrm>
                                <a:off x="337981" y="179547"/>
                                <a:ext cx="95277" cy="134410"/>
                              </a:xfrm>
                              <a:custGeom>
                                <a:avLst/>
                                <a:gdLst>
                                  <a:gd name="T0" fmla="*/ 0 w 190"/>
                                  <a:gd name="T1" fmla="*/ 0 h 267"/>
                                  <a:gd name="T2" fmla="*/ 186 w 190"/>
                                  <a:gd name="T3" fmla="*/ 0 h 267"/>
                                  <a:gd name="T4" fmla="*/ 186 w 190"/>
                                  <a:gd name="T5" fmla="*/ 50 h 267"/>
                                  <a:gd name="T6" fmla="*/ 68 w 190"/>
                                  <a:gd name="T7" fmla="*/ 50 h 267"/>
                                  <a:gd name="T8" fmla="*/ 68 w 190"/>
                                  <a:gd name="T9" fmla="*/ 104 h 267"/>
                                  <a:gd name="T10" fmla="*/ 178 w 190"/>
                                  <a:gd name="T11" fmla="*/ 104 h 267"/>
                                  <a:gd name="T12" fmla="*/ 178 w 190"/>
                                  <a:gd name="T13" fmla="*/ 157 h 267"/>
                                  <a:gd name="T14" fmla="*/ 68 w 190"/>
                                  <a:gd name="T15" fmla="*/ 157 h 267"/>
                                  <a:gd name="T16" fmla="*/ 68 w 190"/>
                                  <a:gd name="T17" fmla="*/ 215 h 267"/>
                                  <a:gd name="T18" fmla="*/ 190 w 190"/>
                                  <a:gd name="T19" fmla="*/ 215 h 267"/>
                                  <a:gd name="T20" fmla="*/ 190 w 190"/>
                                  <a:gd name="T21" fmla="*/ 267 h 267"/>
                                  <a:gd name="T22" fmla="*/ 0 w 190"/>
                                  <a:gd name="T23" fmla="*/ 267 h 267"/>
                                  <a:gd name="T24" fmla="*/ 0 w 190"/>
                                  <a:gd name="T25" fmla="*/ 0 h 26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</a:cxnLst>
                                <a:rect l="0" t="0" r="r" b="b"/>
                                <a:pathLst>
                                  <a:path w="190" h="267">
                                    <a:moveTo>
                                      <a:pt x="0" y="0"/>
                                    </a:moveTo>
                                    <a:lnTo>
                                      <a:pt x="186" y="0"/>
                                    </a:lnTo>
                                    <a:lnTo>
                                      <a:pt x="186" y="50"/>
                                    </a:lnTo>
                                    <a:lnTo>
                                      <a:pt x="68" y="50"/>
                                    </a:lnTo>
                                    <a:lnTo>
                                      <a:pt x="68" y="104"/>
                                    </a:lnTo>
                                    <a:lnTo>
                                      <a:pt x="178" y="104"/>
                                    </a:lnTo>
                                    <a:lnTo>
                                      <a:pt x="178" y="157"/>
                                    </a:lnTo>
                                    <a:lnTo>
                                      <a:pt x="68" y="157"/>
                                    </a:lnTo>
                                    <a:lnTo>
                                      <a:pt x="68" y="215"/>
                                    </a:lnTo>
                                    <a:lnTo>
                                      <a:pt x="190" y="215"/>
                                    </a:lnTo>
                                    <a:lnTo>
                                      <a:pt x="190" y="267"/>
                                    </a:lnTo>
                                    <a:lnTo>
                                      <a:pt x="0" y="267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6" name="Freeform 219"/>
                            <wps:cNvSpPr>
                              <a:spLocks/>
                            </wps:cNvSpPr>
                            <wps:spPr bwMode="auto">
                              <a:xfrm>
                                <a:off x="124361" y="179547"/>
                                <a:ext cx="186541" cy="134410"/>
                              </a:xfrm>
                              <a:custGeom>
                                <a:avLst/>
                                <a:gdLst>
                                  <a:gd name="T0" fmla="*/ 0 w 373"/>
                                  <a:gd name="T1" fmla="*/ 0 h 267"/>
                                  <a:gd name="T2" fmla="*/ 72 w 373"/>
                                  <a:gd name="T3" fmla="*/ 0 h 267"/>
                                  <a:gd name="T4" fmla="*/ 105 w 373"/>
                                  <a:gd name="T5" fmla="*/ 203 h 267"/>
                                  <a:gd name="T6" fmla="*/ 107 w 373"/>
                                  <a:gd name="T7" fmla="*/ 203 h 267"/>
                                  <a:gd name="T8" fmla="*/ 141 w 373"/>
                                  <a:gd name="T9" fmla="*/ 0 h 267"/>
                                  <a:gd name="T10" fmla="*/ 232 w 373"/>
                                  <a:gd name="T11" fmla="*/ 0 h 267"/>
                                  <a:gd name="T12" fmla="*/ 269 w 373"/>
                                  <a:gd name="T13" fmla="*/ 203 h 267"/>
                                  <a:gd name="T14" fmla="*/ 304 w 373"/>
                                  <a:gd name="T15" fmla="*/ 0 h 267"/>
                                  <a:gd name="T16" fmla="*/ 373 w 373"/>
                                  <a:gd name="T17" fmla="*/ 0 h 267"/>
                                  <a:gd name="T18" fmla="*/ 311 w 373"/>
                                  <a:gd name="T19" fmla="*/ 267 h 267"/>
                                  <a:gd name="T20" fmla="*/ 222 w 373"/>
                                  <a:gd name="T21" fmla="*/ 267 h 267"/>
                                  <a:gd name="T22" fmla="*/ 186 w 373"/>
                                  <a:gd name="T23" fmla="*/ 62 h 267"/>
                                  <a:gd name="T24" fmla="*/ 151 w 373"/>
                                  <a:gd name="T25" fmla="*/ 267 h 267"/>
                                  <a:gd name="T26" fmla="*/ 58 w 373"/>
                                  <a:gd name="T27" fmla="*/ 267 h 267"/>
                                  <a:gd name="T28" fmla="*/ 0 w 373"/>
                                  <a:gd name="T29" fmla="*/ 0 h 26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</a:cxnLst>
                                <a:rect l="0" t="0" r="r" b="b"/>
                                <a:pathLst>
                                  <a:path w="373" h="267">
                                    <a:moveTo>
                                      <a:pt x="0" y="0"/>
                                    </a:moveTo>
                                    <a:lnTo>
                                      <a:pt x="72" y="0"/>
                                    </a:lnTo>
                                    <a:lnTo>
                                      <a:pt x="105" y="203"/>
                                    </a:lnTo>
                                    <a:lnTo>
                                      <a:pt x="107" y="203"/>
                                    </a:lnTo>
                                    <a:lnTo>
                                      <a:pt x="141" y="0"/>
                                    </a:lnTo>
                                    <a:lnTo>
                                      <a:pt x="232" y="0"/>
                                    </a:lnTo>
                                    <a:lnTo>
                                      <a:pt x="269" y="203"/>
                                    </a:lnTo>
                                    <a:lnTo>
                                      <a:pt x="304" y="0"/>
                                    </a:lnTo>
                                    <a:lnTo>
                                      <a:pt x="373" y="0"/>
                                    </a:lnTo>
                                    <a:lnTo>
                                      <a:pt x="311" y="267"/>
                                    </a:lnTo>
                                    <a:lnTo>
                                      <a:pt x="222" y="267"/>
                                    </a:lnTo>
                                    <a:lnTo>
                                      <a:pt x="186" y="62"/>
                                    </a:lnTo>
                                    <a:lnTo>
                                      <a:pt x="151" y="267"/>
                                    </a:lnTo>
                                    <a:lnTo>
                                      <a:pt x="58" y="267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6" name="Freeform 220"/>
                            <wps:cNvSpPr>
                              <a:spLocks/>
                            </wps:cNvSpPr>
                            <wps:spPr bwMode="auto">
                              <a:xfrm>
                                <a:off x="0" y="178544"/>
                                <a:ext cx="100291" cy="136416"/>
                              </a:xfrm>
                              <a:custGeom>
                                <a:avLst/>
                                <a:gdLst>
                                  <a:gd name="T0" fmla="*/ 116 w 201"/>
                                  <a:gd name="T1" fmla="*/ 0 h 271"/>
                                  <a:gd name="T2" fmla="*/ 170 w 201"/>
                                  <a:gd name="T3" fmla="*/ 4 h 271"/>
                                  <a:gd name="T4" fmla="*/ 180 w 201"/>
                                  <a:gd name="T5" fmla="*/ 64 h 271"/>
                                  <a:gd name="T6" fmla="*/ 166 w 201"/>
                                  <a:gd name="T7" fmla="*/ 58 h 271"/>
                                  <a:gd name="T8" fmla="*/ 137 w 201"/>
                                  <a:gd name="T9" fmla="*/ 52 h 271"/>
                                  <a:gd name="T10" fmla="*/ 122 w 201"/>
                                  <a:gd name="T11" fmla="*/ 52 h 271"/>
                                  <a:gd name="T12" fmla="*/ 91 w 201"/>
                                  <a:gd name="T13" fmla="*/ 54 h 271"/>
                                  <a:gd name="T14" fmla="*/ 77 w 201"/>
                                  <a:gd name="T15" fmla="*/ 62 h 271"/>
                                  <a:gd name="T16" fmla="*/ 73 w 201"/>
                                  <a:gd name="T17" fmla="*/ 75 h 271"/>
                                  <a:gd name="T18" fmla="*/ 73 w 201"/>
                                  <a:gd name="T19" fmla="*/ 81 h 271"/>
                                  <a:gd name="T20" fmla="*/ 85 w 201"/>
                                  <a:gd name="T21" fmla="*/ 93 h 271"/>
                                  <a:gd name="T22" fmla="*/ 114 w 201"/>
                                  <a:gd name="T23" fmla="*/ 102 h 271"/>
                                  <a:gd name="T24" fmla="*/ 160 w 201"/>
                                  <a:gd name="T25" fmla="*/ 120 h 271"/>
                                  <a:gd name="T26" fmla="*/ 180 w 201"/>
                                  <a:gd name="T27" fmla="*/ 133 h 271"/>
                                  <a:gd name="T28" fmla="*/ 195 w 201"/>
                                  <a:gd name="T29" fmla="*/ 155 h 271"/>
                                  <a:gd name="T30" fmla="*/ 201 w 201"/>
                                  <a:gd name="T31" fmla="*/ 184 h 271"/>
                                  <a:gd name="T32" fmla="*/ 199 w 201"/>
                                  <a:gd name="T33" fmla="*/ 197 h 271"/>
                                  <a:gd name="T34" fmla="*/ 195 w 201"/>
                                  <a:gd name="T35" fmla="*/ 219 h 271"/>
                                  <a:gd name="T36" fmla="*/ 185 w 201"/>
                                  <a:gd name="T37" fmla="*/ 236 h 271"/>
                                  <a:gd name="T38" fmla="*/ 172 w 201"/>
                                  <a:gd name="T39" fmla="*/ 250 h 271"/>
                                  <a:gd name="T40" fmla="*/ 147 w 201"/>
                                  <a:gd name="T41" fmla="*/ 263 h 271"/>
                                  <a:gd name="T42" fmla="*/ 104 w 201"/>
                                  <a:gd name="T43" fmla="*/ 271 h 271"/>
                                  <a:gd name="T44" fmla="*/ 81 w 201"/>
                                  <a:gd name="T45" fmla="*/ 271 h 271"/>
                                  <a:gd name="T46" fmla="*/ 43 w 201"/>
                                  <a:gd name="T47" fmla="*/ 269 h 271"/>
                                  <a:gd name="T48" fmla="*/ 4 w 201"/>
                                  <a:gd name="T49" fmla="*/ 259 h 271"/>
                                  <a:gd name="T50" fmla="*/ 10 w 201"/>
                                  <a:gd name="T51" fmla="*/ 201 h 271"/>
                                  <a:gd name="T52" fmla="*/ 43 w 201"/>
                                  <a:gd name="T53" fmla="*/ 215 h 271"/>
                                  <a:gd name="T54" fmla="*/ 81 w 201"/>
                                  <a:gd name="T55" fmla="*/ 219 h 271"/>
                                  <a:gd name="T56" fmla="*/ 99 w 201"/>
                                  <a:gd name="T57" fmla="*/ 219 h 271"/>
                                  <a:gd name="T58" fmla="*/ 118 w 201"/>
                                  <a:gd name="T59" fmla="*/ 211 h 271"/>
                                  <a:gd name="T60" fmla="*/ 124 w 201"/>
                                  <a:gd name="T61" fmla="*/ 201 h 271"/>
                                  <a:gd name="T62" fmla="*/ 126 w 201"/>
                                  <a:gd name="T63" fmla="*/ 193 h 271"/>
                                  <a:gd name="T64" fmla="*/ 120 w 201"/>
                                  <a:gd name="T65" fmla="*/ 178 h 271"/>
                                  <a:gd name="T66" fmla="*/ 106 w 201"/>
                                  <a:gd name="T67" fmla="*/ 168 h 271"/>
                                  <a:gd name="T68" fmla="*/ 64 w 201"/>
                                  <a:gd name="T69" fmla="*/ 155 h 271"/>
                                  <a:gd name="T70" fmla="*/ 29 w 201"/>
                                  <a:gd name="T71" fmla="*/ 139 h 271"/>
                                  <a:gd name="T72" fmla="*/ 12 w 201"/>
                                  <a:gd name="T73" fmla="*/ 122 h 271"/>
                                  <a:gd name="T74" fmla="*/ 2 w 201"/>
                                  <a:gd name="T75" fmla="*/ 97 h 271"/>
                                  <a:gd name="T76" fmla="*/ 0 w 201"/>
                                  <a:gd name="T77" fmla="*/ 81 h 271"/>
                                  <a:gd name="T78" fmla="*/ 4 w 201"/>
                                  <a:gd name="T79" fmla="*/ 58 h 271"/>
                                  <a:gd name="T80" fmla="*/ 12 w 201"/>
                                  <a:gd name="T81" fmla="*/ 40 h 271"/>
                                  <a:gd name="T82" fmla="*/ 23 w 201"/>
                                  <a:gd name="T83" fmla="*/ 27 h 271"/>
                                  <a:gd name="T84" fmla="*/ 56 w 201"/>
                                  <a:gd name="T85" fmla="*/ 7 h 271"/>
                                  <a:gd name="T86" fmla="*/ 97 w 201"/>
                                  <a:gd name="T87" fmla="*/ 0 h 27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201" h="271">
                                    <a:moveTo>
                                      <a:pt x="116" y="0"/>
                                    </a:moveTo>
                                    <a:lnTo>
                                      <a:pt x="116" y="0"/>
                                    </a:lnTo>
                                    <a:lnTo>
                                      <a:pt x="153" y="2"/>
                                    </a:lnTo>
                                    <a:lnTo>
                                      <a:pt x="170" y="4"/>
                                    </a:lnTo>
                                    <a:lnTo>
                                      <a:pt x="185" y="7"/>
                                    </a:lnTo>
                                    <a:lnTo>
                                      <a:pt x="180" y="64"/>
                                    </a:lnTo>
                                    <a:lnTo>
                                      <a:pt x="166" y="58"/>
                                    </a:lnTo>
                                    <a:lnTo>
                                      <a:pt x="153" y="54"/>
                                    </a:lnTo>
                                    <a:lnTo>
                                      <a:pt x="137" y="52"/>
                                    </a:lnTo>
                                    <a:lnTo>
                                      <a:pt x="122" y="52"/>
                                    </a:lnTo>
                                    <a:lnTo>
                                      <a:pt x="106" y="52"/>
                                    </a:lnTo>
                                    <a:lnTo>
                                      <a:pt x="91" y="54"/>
                                    </a:lnTo>
                                    <a:lnTo>
                                      <a:pt x="83" y="56"/>
                                    </a:lnTo>
                                    <a:lnTo>
                                      <a:pt x="77" y="62"/>
                                    </a:lnTo>
                                    <a:lnTo>
                                      <a:pt x="73" y="67"/>
                                    </a:lnTo>
                                    <a:lnTo>
                                      <a:pt x="73" y="75"/>
                                    </a:lnTo>
                                    <a:lnTo>
                                      <a:pt x="73" y="81"/>
                                    </a:lnTo>
                                    <a:lnTo>
                                      <a:pt x="79" y="87"/>
                                    </a:lnTo>
                                    <a:lnTo>
                                      <a:pt x="85" y="93"/>
                                    </a:lnTo>
                                    <a:lnTo>
                                      <a:pt x="93" y="97"/>
                                    </a:lnTo>
                                    <a:lnTo>
                                      <a:pt x="114" y="102"/>
                                    </a:lnTo>
                                    <a:lnTo>
                                      <a:pt x="137" y="110"/>
                                    </a:lnTo>
                                    <a:lnTo>
                                      <a:pt x="160" y="120"/>
                                    </a:lnTo>
                                    <a:lnTo>
                                      <a:pt x="170" y="126"/>
                                    </a:lnTo>
                                    <a:lnTo>
                                      <a:pt x="180" y="133"/>
                                    </a:lnTo>
                                    <a:lnTo>
                                      <a:pt x="189" y="143"/>
                                    </a:lnTo>
                                    <a:lnTo>
                                      <a:pt x="195" y="155"/>
                                    </a:lnTo>
                                    <a:lnTo>
                                      <a:pt x="199" y="168"/>
                                    </a:lnTo>
                                    <a:lnTo>
                                      <a:pt x="201" y="184"/>
                                    </a:lnTo>
                                    <a:lnTo>
                                      <a:pt x="199" y="197"/>
                                    </a:lnTo>
                                    <a:lnTo>
                                      <a:pt x="197" y="209"/>
                                    </a:lnTo>
                                    <a:lnTo>
                                      <a:pt x="195" y="219"/>
                                    </a:lnTo>
                                    <a:lnTo>
                                      <a:pt x="191" y="228"/>
                                    </a:lnTo>
                                    <a:lnTo>
                                      <a:pt x="185" y="236"/>
                                    </a:lnTo>
                                    <a:lnTo>
                                      <a:pt x="180" y="244"/>
                                    </a:lnTo>
                                    <a:lnTo>
                                      <a:pt x="172" y="250"/>
                                    </a:lnTo>
                                    <a:lnTo>
                                      <a:pt x="164" y="254"/>
                                    </a:lnTo>
                                    <a:lnTo>
                                      <a:pt x="147" y="263"/>
                                    </a:lnTo>
                                    <a:lnTo>
                                      <a:pt x="126" y="267"/>
                                    </a:lnTo>
                                    <a:lnTo>
                                      <a:pt x="104" y="271"/>
                                    </a:lnTo>
                                    <a:lnTo>
                                      <a:pt x="81" y="271"/>
                                    </a:lnTo>
                                    <a:lnTo>
                                      <a:pt x="64" y="271"/>
                                    </a:lnTo>
                                    <a:lnTo>
                                      <a:pt x="43" y="269"/>
                                    </a:lnTo>
                                    <a:lnTo>
                                      <a:pt x="21" y="265"/>
                                    </a:lnTo>
                                    <a:lnTo>
                                      <a:pt x="4" y="259"/>
                                    </a:lnTo>
                                    <a:lnTo>
                                      <a:pt x="10" y="201"/>
                                    </a:lnTo>
                                    <a:lnTo>
                                      <a:pt x="25" y="209"/>
                                    </a:lnTo>
                                    <a:lnTo>
                                      <a:pt x="43" y="215"/>
                                    </a:lnTo>
                                    <a:lnTo>
                                      <a:pt x="62" y="219"/>
                                    </a:lnTo>
                                    <a:lnTo>
                                      <a:pt x="81" y="219"/>
                                    </a:lnTo>
                                    <a:lnTo>
                                      <a:pt x="99" y="219"/>
                                    </a:lnTo>
                                    <a:lnTo>
                                      <a:pt x="112" y="215"/>
                                    </a:lnTo>
                                    <a:lnTo>
                                      <a:pt x="118" y="211"/>
                                    </a:lnTo>
                                    <a:lnTo>
                                      <a:pt x="122" y="205"/>
                                    </a:lnTo>
                                    <a:lnTo>
                                      <a:pt x="124" y="201"/>
                                    </a:lnTo>
                                    <a:lnTo>
                                      <a:pt x="126" y="193"/>
                                    </a:lnTo>
                                    <a:lnTo>
                                      <a:pt x="124" y="186"/>
                                    </a:lnTo>
                                    <a:lnTo>
                                      <a:pt x="120" y="178"/>
                                    </a:lnTo>
                                    <a:lnTo>
                                      <a:pt x="114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85" y="161"/>
                                    </a:lnTo>
                                    <a:lnTo>
                                      <a:pt x="64" y="155"/>
                                    </a:lnTo>
                                    <a:lnTo>
                                      <a:pt x="41" y="145"/>
                                    </a:lnTo>
                                    <a:lnTo>
                                      <a:pt x="29" y="139"/>
                                    </a:lnTo>
                                    <a:lnTo>
                                      <a:pt x="19" y="131"/>
                                    </a:lnTo>
                                    <a:lnTo>
                                      <a:pt x="12" y="122"/>
                                    </a:lnTo>
                                    <a:lnTo>
                                      <a:pt x="6" y="110"/>
                                    </a:lnTo>
                                    <a:lnTo>
                                      <a:pt x="2" y="97"/>
                                    </a:lnTo>
                                    <a:lnTo>
                                      <a:pt x="0" y="81"/>
                                    </a:lnTo>
                                    <a:lnTo>
                                      <a:pt x="2" y="69"/>
                                    </a:lnTo>
                                    <a:lnTo>
                                      <a:pt x="4" y="58"/>
                                    </a:lnTo>
                                    <a:lnTo>
                                      <a:pt x="8" y="48"/>
                                    </a:lnTo>
                                    <a:lnTo>
                                      <a:pt x="12" y="40"/>
                                    </a:lnTo>
                                    <a:lnTo>
                                      <a:pt x="17" y="33"/>
                                    </a:lnTo>
                                    <a:lnTo>
                                      <a:pt x="23" y="27"/>
                                    </a:lnTo>
                                    <a:lnTo>
                                      <a:pt x="39" y="15"/>
                                    </a:lnTo>
                                    <a:lnTo>
                                      <a:pt x="56" y="7"/>
                                    </a:lnTo>
                                    <a:lnTo>
                                      <a:pt x="75" y="4"/>
                                    </a:lnTo>
                                    <a:lnTo>
                                      <a:pt x="97" y="0"/>
                                    </a:lnTo>
                                    <a:lnTo>
                                      <a:pt x="116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7" name="Freeform 221"/>
                            <wps:cNvSpPr>
                              <a:spLocks/>
                            </wps:cNvSpPr>
                            <wps:spPr bwMode="auto">
                              <a:xfrm>
                                <a:off x="0" y="178544"/>
                                <a:ext cx="100291" cy="136416"/>
                              </a:xfrm>
                              <a:custGeom>
                                <a:avLst/>
                                <a:gdLst>
                                  <a:gd name="T0" fmla="*/ 116 w 201"/>
                                  <a:gd name="T1" fmla="*/ 0 h 271"/>
                                  <a:gd name="T2" fmla="*/ 170 w 201"/>
                                  <a:gd name="T3" fmla="*/ 4 h 271"/>
                                  <a:gd name="T4" fmla="*/ 180 w 201"/>
                                  <a:gd name="T5" fmla="*/ 64 h 271"/>
                                  <a:gd name="T6" fmla="*/ 166 w 201"/>
                                  <a:gd name="T7" fmla="*/ 58 h 271"/>
                                  <a:gd name="T8" fmla="*/ 137 w 201"/>
                                  <a:gd name="T9" fmla="*/ 52 h 271"/>
                                  <a:gd name="T10" fmla="*/ 122 w 201"/>
                                  <a:gd name="T11" fmla="*/ 52 h 271"/>
                                  <a:gd name="T12" fmla="*/ 91 w 201"/>
                                  <a:gd name="T13" fmla="*/ 54 h 271"/>
                                  <a:gd name="T14" fmla="*/ 77 w 201"/>
                                  <a:gd name="T15" fmla="*/ 62 h 271"/>
                                  <a:gd name="T16" fmla="*/ 73 w 201"/>
                                  <a:gd name="T17" fmla="*/ 75 h 271"/>
                                  <a:gd name="T18" fmla="*/ 73 w 201"/>
                                  <a:gd name="T19" fmla="*/ 81 h 271"/>
                                  <a:gd name="T20" fmla="*/ 85 w 201"/>
                                  <a:gd name="T21" fmla="*/ 93 h 271"/>
                                  <a:gd name="T22" fmla="*/ 114 w 201"/>
                                  <a:gd name="T23" fmla="*/ 102 h 271"/>
                                  <a:gd name="T24" fmla="*/ 160 w 201"/>
                                  <a:gd name="T25" fmla="*/ 120 h 271"/>
                                  <a:gd name="T26" fmla="*/ 180 w 201"/>
                                  <a:gd name="T27" fmla="*/ 133 h 271"/>
                                  <a:gd name="T28" fmla="*/ 195 w 201"/>
                                  <a:gd name="T29" fmla="*/ 155 h 271"/>
                                  <a:gd name="T30" fmla="*/ 201 w 201"/>
                                  <a:gd name="T31" fmla="*/ 184 h 271"/>
                                  <a:gd name="T32" fmla="*/ 199 w 201"/>
                                  <a:gd name="T33" fmla="*/ 197 h 271"/>
                                  <a:gd name="T34" fmla="*/ 195 w 201"/>
                                  <a:gd name="T35" fmla="*/ 219 h 271"/>
                                  <a:gd name="T36" fmla="*/ 185 w 201"/>
                                  <a:gd name="T37" fmla="*/ 236 h 271"/>
                                  <a:gd name="T38" fmla="*/ 172 w 201"/>
                                  <a:gd name="T39" fmla="*/ 250 h 271"/>
                                  <a:gd name="T40" fmla="*/ 147 w 201"/>
                                  <a:gd name="T41" fmla="*/ 263 h 271"/>
                                  <a:gd name="T42" fmla="*/ 104 w 201"/>
                                  <a:gd name="T43" fmla="*/ 271 h 271"/>
                                  <a:gd name="T44" fmla="*/ 81 w 201"/>
                                  <a:gd name="T45" fmla="*/ 271 h 271"/>
                                  <a:gd name="T46" fmla="*/ 43 w 201"/>
                                  <a:gd name="T47" fmla="*/ 269 h 271"/>
                                  <a:gd name="T48" fmla="*/ 4 w 201"/>
                                  <a:gd name="T49" fmla="*/ 259 h 271"/>
                                  <a:gd name="T50" fmla="*/ 10 w 201"/>
                                  <a:gd name="T51" fmla="*/ 201 h 271"/>
                                  <a:gd name="T52" fmla="*/ 43 w 201"/>
                                  <a:gd name="T53" fmla="*/ 215 h 271"/>
                                  <a:gd name="T54" fmla="*/ 81 w 201"/>
                                  <a:gd name="T55" fmla="*/ 219 h 271"/>
                                  <a:gd name="T56" fmla="*/ 99 w 201"/>
                                  <a:gd name="T57" fmla="*/ 219 h 271"/>
                                  <a:gd name="T58" fmla="*/ 118 w 201"/>
                                  <a:gd name="T59" fmla="*/ 211 h 271"/>
                                  <a:gd name="T60" fmla="*/ 124 w 201"/>
                                  <a:gd name="T61" fmla="*/ 201 h 271"/>
                                  <a:gd name="T62" fmla="*/ 126 w 201"/>
                                  <a:gd name="T63" fmla="*/ 193 h 271"/>
                                  <a:gd name="T64" fmla="*/ 120 w 201"/>
                                  <a:gd name="T65" fmla="*/ 178 h 271"/>
                                  <a:gd name="T66" fmla="*/ 106 w 201"/>
                                  <a:gd name="T67" fmla="*/ 168 h 271"/>
                                  <a:gd name="T68" fmla="*/ 64 w 201"/>
                                  <a:gd name="T69" fmla="*/ 155 h 271"/>
                                  <a:gd name="T70" fmla="*/ 29 w 201"/>
                                  <a:gd name="T71" fmla="*/ 139 h 271"/>
                                  <a:gd name="T72" fmla="*/ 12 w 201"/>
                                  <a:gd name="T73" fmla="*/ 122 h 271"/>
                                  <a:gd name="T74" fmla="*/ 2 w 201"/>
                                  <a:gd name="T75" fmla="*/ 97 h 271"/>
                                  <a:gd name="T76" fmla="*/ 0 w 201"/>
                                  <a:gd name="T77" fmla="*/ 81 h 271"/>
                                  <a:gd name="T78" fmla="*/ 4 w 201"/>
                                  <a:gd name="T79" fmla="*/ 58 h 271"/>
                                  <a:gd name="T80" fmla="*/ 12 w 201"/>
                                  <a:gd name="T81" fmla="*/ 40 h 271"/>
                                  <a:gd name="T82" fmla="*/ 23 w 201"/>
                                  <a:gd name="T83" fmla="*/ 27 h 271"/>
                                  <a:gd name="T84" fmla="*/ 56 w 201"/>
                                  <a:gd name="T85" fmla="*/ 7 h 271"/>
                                  <a:gd name="T86" fmla="*/ 97 w 201"/>
                                  <a:gd name="T87" fmla="*/ 0 h 27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201" h="271">
                                    <a:moveTo>
                                      <a:pt x="116" y="0"/>
                                    </a:moveTo>
                                    <a:lnTo>
                                      <a:pt x="116" y="0"/>
                                    </a:lnTo>
                                    <a:lnTo>
                                      <a:pt x="153" y="2"/>
                                    </a:lnTo>
                                    <a:lnTo>
                                      <a:pt x="170" y="4"/>
                                    </a:lnTo>
                                    <a:lnTo>
                                      <a:pt x="185" y="7"/>
                                    </a:lnTo>
                                    <a:lnTo>
                                      <a:pt x="180" y="64"/>
                                    </a:lnTo>
                                    <a:lnTo>
                                      <a:pt x="166" y="58"/>
                                    </a:lnTo>
                                    <a:lnTo>
                                      <a:pt x="153" y="54"/>
                                    </a:lnTo>
                                    <a:lnTo>
                                      <a:pt x="137" y="52"/>
                                    </a:lnTo>
                                    <a:lnTo>
                                      <a:pt x="122" y="52"/>
                                    </a:lnTo>
                                    <a:lnTo>
                                      <a:pt x="106" y="52"/>
                                    </a:lnTo>
                                    <a:lnTo>
                                      <a:pt x="91" y="54"/>
                                    </a:lnTo>
                                    <a:lnTo>
                                      <a:pt x="83" y="56"/>
                                    </a:lnTo>
                                    <a:lnTo>
                                      <a:pt x="77" y="62"/>
                                    </a:lnTo>
                                    <a:lnTo>
                                      <a:pt x="73" y="67"/>
                                    </a:lnTo>
                                    <a:lnTo>
                                      <a:pt x="73" y="75"/>
                                    </a:lnTo>
                                    <a:lnTo>
                                      <a:pt x="73" y="81"/>
                                    </a:lnTo>
                                    <a:lnTo>
                                      <a:pt x="79" y="87"/>
                                    </a:lnTo>
                                    <a:lnTo>
                                      <a:pt x="85" y="93"/>
                                    </a:lnTo>
                                    <a:lnTo>
                                      <a:pt x="93" y="97"/>
                                    </a:lnTo>
                                    <a:lnTo>
                                      <a:pt x="114" y="102"/>
                                    </a:lnTo>
                                    <a:lnTo>
                                      <a:pt x="137" y="110"/>
                                    </a:lnTo>
                                    <a:lnTo>
                                      <a:pt x="160" y="120"/>
                                    </a:lnTo>
                                    <a:lnTo>
                                      <a:pt x="170" y="126"/>
                                    </a:lnTo>
                                    <a:lnTo>
                                      <a:pt x="180" y="133"/>
                                    </a:lnTo>
                                    <a:lnTo>
                                      <a:pt x="189" y="143"/>
                                    </a:lnTo>
                                    <a:lnTo>
                                      <a:pt x="195" y="155"/>
                                    </a:lnTo>
                                    <a:lnTo>
                                      <a:pt x="199" y="168"/>
                                    </a:lnTo>
                                    <a:lnTo>
                                      <a:pt x="201" y="184"/>
                                    </a:lnTo>
                                    <a:lnTo>
                                      <a:pt x="199" y="197"/>
                                    </a:lnTo>
                                    <a:lnTo>
                                      <a:pt x="197" y="209"/>
                                    </a:lnTo>
                                    <a:lnTo>
                                      <a:pt x="195" y="219"/>
                                    </a:lnTo>
                                    <a:lnTo>
                                      <a:pt x="191" y="228"/>
                                    </a:lnTo>
                                    <a:lnTo>
                                      <a:pt x="185" y="236"/>
                                    </a:lnTo>
                                    <a:lnTo>
                                      <a:pt x="180" y="244"/>
                                    </a:lnTo>
                                    <a:lnTo>
                                      <a:pt x="172" y="250"/>
                                    </a:lnTo>
                                    <a:lnTo>
                                      <a:pt x="164" y="254"/>
                                    </a:lnTo>
                                    <a:lnTo>
                                      <a:pt x="147" y="263"/>
                                    </a:lnTo>
                                    <a:lnTo>
                                      <a:pt x="126" y="267"/>
                                    </a:lnTo>
                                    <a:lnTo>
                                      <a:pt x="104" y="271"/>
                                    </a:lnTo>
                                    <a:lnTo>
                                      <a:pt x="81" y="271"/>
                                    </a:lnTo>
                                    <a:lnTo>
                                      <a:pt x="64" y="271"/>
                                    </a:lnTo>
                                    <a:lnTo>
                                      <a:pt x="43" y="269"/>
                                    </a:lnTo>
                                    <a:lnTo>
                                      <a:pt x="21" y="265"/>
                                    </a:lnTo>
                                    <a:lnTo>
                                      <a:pt x="4" y="259"/>
                                    </a:lnTo>
                                    <a:lnTo>
                                      <a:pt x="10" y="201"/>
                                    </a:lnTo>
                                    <a:lnTo>
                                      <a:pt x="25" y="209"/>
                                    </a:lnTo>
                                    <a:lnTo>
                                      <a:pt x="43" y="215"/>
                                    </a:lnTo>
                                    <a:lnTo>
                                      <a:pt x="62" y="219"/>
                                    </a:lnTo>
                                    <a:lnTo>
                                      <a:pt x="81" y="219"/>
                                    </a:lnTo>
                                    <a:lnTo>
                                      <a:pt x="99" y="219"/>
                                    </a:lnTo>
                                    <a:lnTo>
                                      <a:pt x="112" y="215"/>
                                    </a:lnTo>
                                    <a:lnTo>
                                      <a:pt x="118" y="211"/>
                                    </a:lnTo>
                                    <a:lnTo>
                                      <a:pt x="122" y="205"/>
                                    </a:lnTo>
                                    <a:lnTo>
                                      <a:pt x="124" y="201"/>
                                    </a:lnTo>
                                    <a:lnTo>
                                      <a:pt x="126" y="193"/>
                                    </a:lnTo>
                                    <a:lnTo>
                                      <a:pt x="124" y="186"/>
                                    </a:lnTo>
                                    <a:lnTo>
                                      <a:pt x="120" y="178"/>
                                    </a:lnTo>
                                    <a:lnTo>
                                      <a:pt x="114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85" y="161"/>
                                    </a:lnTo>
                                    <a:lnTo>
                                      <a:pt x="64" y="155"/>
                                    </a:lnTo>
                                    <a:lnTo>
                                      <a:pt x="41" y="145"/>
                                    </a:lnTo>
                                    <a:lnTo>
                                      <a:pt x="29" y="139"/>
                                    </a:lnTo>
                                    <a:lnTo>
                                      <a:pt x="19" y="131"/>
                                    </a:lnTo>
                                    <a:lnTo>
                                      <a:pt x="12" y="122"/>
                                    </a:lnTo>
                                    <a:lnTo>
                                      <a:pt x="6" y="110"/>
                                    </a:lnTo>
                                    <a:lnTo>
                                      <a:pt x="2" y="97"/>
                                    </a:lnTo>
                                    <a:lnTo>
                                      <a:pt x="0" y="81"/>
                                    </a:lnTo>
                                    <a:lnTo>
                                      <a:pt x="2" y="69"/>
                                    </a:lnTo>
                                    <a:lnTo>
                                      <a:pt x="4" y="58"/>
                                    </a:lnTo>
                                    <a:lnTo>
                                      <a:pt x="8" y="48"/>
                                    </a:lnTo>
                                    <a:lnTo>
                                      <a:pt x="12" y="40"/>
                                    </a:lnTo>
                                    <a:lnTo>
                                      <a:pt x="17" y="33"/>
                                    </a:lnTo>
                                    <a:lnTo>
                                      <a:pt x="23" y="27"/>
                                    </a:lnTo>
                                    <a:lnTo>
                                      <a:pt x="39" y="15"/>
                                    </a:lnTo>
                                    <a:lnTo>
                                      <a:pt x="56" y="7"/>
                                    </a:lnTo>
                                    <a:lnTo>
                                      <a:pt x="75" y="4"/>
                                    </a:lnTo>
                                    <a:lnTo>
                                      <a:pt x="97" y="0"/>
                                    </a:lnTo>
                                    <a:lnTo>
                                      <a:pt x="116" y="0"/>
                                    </a:lnTo>
                                  </a:path>
                                </a:pathLst>
                              </a:cu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c:wpc>
                      </a:graphicData>
                    </a:graphic>
                  </wp:inline>
                </w:drawing>
              </mc:Choice>
              <mc:Fallback>
                <w:pict>
                  <v:group w14:anchorId="280CE213" id="Plátno 389" o:spid="_x0000_s1026" editas="canvas" style="width:85.05pt;height:24.8pt;mso-position-horizontal-relative:char;mso-position-vertical-relative:line" coordsize="10801,3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10801;height:3149;visibility:visible;mso-wrap-style:square">
                      <v:fill o:detectmouseclick="t"/>
                      <v:path o:connecttype="none"/>
                    </v:shape>
                    <v:shape id="Freeform 210" o:spid="_x0000_s1028" style="position:absolute;left:8013;top:421;width:2788;height:2718;visibility:visible;mso-wrap-style:square;v-text-anchor:top" coordsize="556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Nr9sQA&#10;AADcAAAADwAAAGRycy9kb3ducmV2LnhtbESPT4vCMBTE7wv7HcJb8Lamq4tKNUoRFjy5+A88Pppn&#10;27V5qUm21m9vBMHjMDO/YWaLztSiJecrywq++gkI4tzqigsF+93P5wSED8gaa8uk4EYeFvP3txmm&#10;2l55Q+02FCJC2KeooAyhSaX0eUkGfd82xNE7WWcwROkKqR1eI9zUcpAkI2mw4rhQYkPLkvLz9t8o&#10;aCeX7zNllc9Gv7skHJw5/q0HSvU+umwKIlAXXuFne6UVDIdjeJyJR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+Ta/bEAAAA3AAAAA8AAAAAAAAAAAAAAAAAmAIAAGRycy9k&#10;b3ducmV2LnhtbFBLBQYAAAAABAAEAPUAAACJAwAAAAA=&#10;" path="m444,423r,54l112,477r,-54l276,256,444,423xm556,181r-203,l485,49,436,4,276,165,114,,69,47,201,181,,181r,62l201,243,46,396r,147l508,543r,-147l353,243r203,l556,181xe" fillcolor="black" stroked="f">
                      <v:path arrowok="t" o:connecttype="custom" o:connectlocs="222646,211756;222646,238789;56163,238789;56163,211756;138402,128155;222646,211756;278809,90610;177014,90610;243206,24530;218634,2002;138402,82600;57166,0;34600,23528;100792,90610;0,90610;0,121647;100792,121647;23067,198240;23067,271829;254739,271829;254739,198240;177014,121647;278809,121647;278809,90610" o:connectangles="0,0,0,0,0,0,0,0,0,0,0,0,0,0,0,0,0,0,0,0,0,0,0,0"/>
                      <o:lock v:ext="edit" verticies="t"/>
                    </v:shape>
                    <v:shape id="Freeform 211" o:spid="_x0000_s1029" style="position:absolute;left:9076;width:662;height:662;visibility:visible;mso-wrap-style:square;v-text-anchor:top" coordsize="131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ANMIA&#10;AADcAAAADwAAAGRycy9kb3ducmV2LnhtbERPz2vCMBS+D/wfwhN2W9NNHKMaZTgGA/Gg7tLbo3k2&#10;0ealNLHt/OvNQdjx4/u9XI+uET11wXpW8JrlIIgrry3XCn6P3y8fIEJE1th4JgV/FGC9mjwtsdB+&#10;4D31h1iLFMKhQAUmxraQMlSGHIbMt8SJO/nOYUywq6XucEjhrpFvef4uHVpODQZb2hiqLoerU2CH&#10;43Ve3vC8seXO99t+91XnWqnn6fi5ABFpjP/ih/tHK5jN0tp0Jh0B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bEA0wgAAANwAAAAPAAAAAAAAAAAAAAAAAJgCAABkcnMvZG93&#10;bnJldi54bWxQSwUGAAAAAAQABAD1AAAAhwMAAAAA&#10;" path="m131,66r,l130,79r-4,14l120,103r-8,9l103,120r-12,8l79,132r-13,l52,132,41,128,29,120,19,112r-7,-9l6,93,2,79,,66,2,52,6,41,12,29,19,19,29,12,41,6,52,2,66,,79,2,91,6r12,6l112,19r8,10l126,41r4,11l131,66xe" fillcolor="#dc002e" stroked="f">
                      <v:path arrowok="t" o:connecttype="custom" o:connectlocs="66192,33101;66192,33101;65687,39621;63666,46642;60634,51658;56592,56171;52044,60184;45981,64196;39917,66202;33349,66202;33349,66202;26275,66202;20717,64196;14653,60184;9600,56171;6063,51658;3032,46642;1011,39621;0,33101;0,33101;1011,26080;3032,20563;6063,14544;9600,9529;14653,6018;20717,3009;26275,1003;33349,0;33349,0;39917,1003;45981,3009;52044,6018;56592,9529;60634,14544;63666,20563;65687,26080;66192,33101" o:connectangles="0,0,0,0,0,0,0,0,0,0,0,0,0,0,0,0,0,0,0,0,0,0,0,0,0,0,0,0,0,0,0,0,0,0,0,0,0"/>
                    </v:shape>
                    <v:shape id="Freeform 212" o:spid="_x0000_s1030" style="position:absolute;left:9076;width:662;height:662;visibility:visible;mso-wrap-style:square;v-text-anchor:top" coordsize="131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6MC8YA&#10;AADcAAAADwAAAGRycy9kb3ducmV2LnhtbESP3WrCQBSE7wt9h+UUelc3RrAaXcUWbKWI4g9eH7LH&#10;JJg9G3a3Jvr03UKhl8PMfMNM552pxZWcrywr6PcSEMS51RUXCo6H5csIhA/IGmvLpOBGHuazx4cp&#10;Ztq2vKPrPhQiQthnqKAMocmk9HlJBn3PNsTRO1tnMETpCqkdthFuapkmyVAarDgulNjQe0n5Zf9t&#10;FKSfrfzajJYfh9pvzPr+dtq+ulSp56duMQERqAv/4b/2SisYDMbweyYeATn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X6MC8YAAADcAAAADwAAAAAAAAAAAAAAAACYAgAAZHJz&#10;L2Rvd25yZXYueG1sUEsFBgAAAAAEAAQA9QAAAIsDAAAAAA==&#10;" path="m131,66r,l130,79r-4,14l120,103r-8,9l103,120r-12,8l79,132r-13,l52,132,41,128,29,120,19,112r-7,-9l6,93,2,79,,66,2,52,6,41,12,29,19,19,29,12,41,6,52,2,66,,79,2,91,6r12,6l112,19r8,10l126,41r4,11l131,66e" fillcolor="#e41a1f" stroked="f">
                      <v:path arrowok="t" o:connecttype="custom" o:connectlocs="66192,33101;66192,33101;65687,39621;63666,46642;60634,51658;56592,56171;52044,60184;45981,64196;39917,66202;33349,66202;33349,66202;26275,66202;20717,64196;14653,60184;9600,56171;6063,51658;3032,46642;1011,39621;0,33101;0,33101;1011,26080;3032,20563;6063,14544;9600,9529;14653,6018;20717,3009;26275,1003;33349,0;33349,0;39917,1003;45981,3009;52044,6018;56592,9529;60634,14544;63666,20563;65687,26080;66192,33101" o:connectangles="0,0,0,0,0,0,0,0,0,0,0,0,0,0,0,0,0,0,0,0,0,0,0,0,0,0,0,0,0,0,0,0,0,0,0,0,0"/>
                    </v:shape>
                    <v:shape id="Freeform 213" o:spid="_x0000_s1031" style="position:absolute;left:6017;top:1785;width:1334;height:1364;visibility:visible;mso-wrap-style:square;v-text-anchor:top" coordsize="266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VmK8MA&#10;AADcAAAADwAAAGRycy9kb3ducmV2LnhtbERPz2vCMBS+C/sfwhvsZtOtY0pnlDEs7DSwFsTbo3k2&#10;dc1LaaK2++uXg7Djx/d7tRltJ640+NaxguckBUFcO91yo6DaF/MlCB+QNXaOScFEHjbrh9kKc+1u&#10;vKNrGRoRQ9jnqMCE0OdS+tqQRZ+4njhyJzdYDBEOjdQD3mK47eRLmr5Jiy3HBoM9fRqqf8qLVVC0&#10;Vbedsu/z+Xghc3Db8rT4nZR6ehw/3kEEGsO/+O7+0gqy1zg/nolH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VmK8MAAADcAAAADwAAAAAAAAAAAAAAAACYAgAAZHJzL2Rv&#10;d25yZXYueG1sUEsFBgAAAAAEAAQA9QAAAIgDAAAAAA==&#10;" path="m133,r,l148,r14,2l177,4r12,3l203,13r9,6l222,27r9,8l239,44r8,10l253,66r4,11l260,91r2,13l266,135r-4,31l260,180r-3,12l253,205r-6,10l239,226r-8,10l222,244r-10,8l203,257r-14,6l177,267r-15,2l148,271r-15,l116,271r-14,-2l89,267,75,263,63,257,52,252,42,244r-9,-8l25,226,19,215,13,205,7,192,4,180,2,166,,135,2,104,4,91,7,77,13,66,19,54,25,44r8,-9l42,27,52,19,63,13,75,7,89,4,102,2,116,r17,xm133,219r,l146,219r14,-6l170,205r7,-12l183,182r4,-16l189,151r2,-16l189,118r-2,-16l183,89,177,75r-7,-9l160,58,146,52r-13,l118,52r-14,6l94,66r-9,9l79,89r-4,13l73,118r-2,17l73,151r2,15l79,182r6,11l94,205r10,8l118,219r15,xe" fillcolor="black" stroked="f">
                      <v:path arrowok="t" o:connecttype="custom" o:connectlocs="66694,0;81236,1007;94775,3524;106308,9564;115836,17618;123859,27183;128874,38760;131381,52352;133387,67956;130378,90608;126868,103193;119848,113764;111323,122825;101795,129369;88758,134402;74215,136416;66694,136416;51148,135409;37609,132389;26076,126852;16548,118798;9528,108227;3510,96649;1003,83561;0,67956;2006,45808;6519,33223;12536,22149;21061,13591;31592,6544;44629,2014;58169,0;66694,110240;73212,110240;85247,103193;91766,91615;94775,76010;95778,67956;93772,51345;88758,37754;80233,29196;66694,26176;59172,26176;47137,33223;39615,44801;36606,59399;35603,67956;37609,83561;42624,97152;52151,107220;66694,110240" o:connectangles="0,0,0,0,0,0,0,0,0,0,0,0,0,0,0,0,0,0,0,0,0,0,0,0,0,0,0,0,0,0,0,0,0,0,0,0,0,0,0,0,0,0,0,0,0,0,0,0,0,0,0"/>
                      <o:lock v:ext="edit" verticies="t"/>
                    </v:shape>
                    <v:shape id="Freeform 214" o:spid="_x0000_s1032" style="position:absolute;left:6017;top:1785;width:1334;height:1364;visibility:visible;mso-wrap-style:square;v-text-anchor:top" coordsize="266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mp2sUA&#10;AADcAAAADwAAAGRycy9kb3ducmV2LnhtbESPQWsCMRSE7wX/Q3hCbzWrFSmrUURpqZdCteD1uXlu&#10;VjcvS5Lubv31TaHgcZiZb5jFqre1aMmHyrGC8SgDQVw4XXGp4Ovw+vQCIkRkjbVjUvBDAVbLwcMC&#10;c+06/qR2H0uRIBxyVGBibHIpQ2HIYhi5hjh5Z+ctxiR9KbXHLsFtLSdZNpMWK04LBhvaGCqu+2+r&#10;4Nj1H36n2+3tbXeZbQ72NL2Zk1KPw349BxGpj/fwf/tdK3iejuHvTDo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WanaxQAAANwAAAAPAAAAAAAAAAAAAAAAAJgCAABkcnMv&#10;ZG93bnJldi54bWxQSwUGAAAAAAQABAD1AAAAigMAAAAA&#10;" path="m133,r,l148,r14,2l177,4r12,3l203,13r9,6l222,27r9,8l239,44r8,10l253,66r4,11l260,91r2,13l266,135r-4,31l260,180r-3,12l253,205r-6,10l239,226r-8,10l222,244r-10,8l203,257r-14,6l177,267r-15,2l148,271r-15,l116,271r-14,-2l89,267,75,263,63,257,52,252,42,244r-9,-8l25,226,19,215,13,205,7,192,4,180,2,166,,135,2,104,4,91,7,77,13,66,19,54,25,44r8,-9l42,27,52,19,63,13,75,7,89,4,102,2,116,r17,e" filled="f" stroked="f">
                      <v:path arrowok="t" o:connecttype="custom" o:connectlocs="66694,0;81236,1007;94775,3524;106308,9564;115836,17618;123859,27183;128874,38760;131381,52352;133387,67956;130378,90608;126868,103193;119848,113764;111323,122825;101795,129369;88758,134402;74215,136416;66694,136416;51148,135409;37609,132389;26076,126852;16548,118798;9528,108227;3510,96649;1003,83561;0,67956;2006,45808;6519,33223;12536,22149;21061,13591;31592,6544;44629,2014;58169,0" o:connectangles="0,0,0,0,0,0,0,0,0,0,0,0,0,0,0,0,0,0,0,0,0,0,0,0,0,0,0,0,0,0,0,0"/>
                    </v:shape>
                    <v:shape id="Freeform 215" o:spid="_x0000_s1033" style="position:absolute;left:6378;top:2046;width:592;height:842;visibility:visible;mso-wrap-style:square;v-text-anchor:top" coordsize="120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bM+MUA&#10;AADcAAAADwAAAGRycy9kb3ducmV2LnhtbESPQWvCQBSE7wX/w/IEb3WjliLRVUQUWzw1FcTbI/tM&#10;YrJvY3ZN0n/vFgo9DjPzDbNc96YSLTWusKxgMo5AEKdWF5wpOH3vX+cgnEfWWFkmBT/kYL0avCwx&#10;1rbjL2oTn4kAYRejgtz7OpbSpTkZdGNbEwfvahuDPsgmk7rBLsBNJadR9C4NFhwWcqxpm1NaJg+j&#10;4HC7G3++ZDN5uHxWZdKV7e4YKTUa9psFCE+9/w//tT+0gtnbFH7Ph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psz4xQAAANwAAAAPAAAAAAAAAAAAAAAAAJgCAABkcnMv&#10;ZG93bnJldi54bWxQSwUGAAAAAAQABAD1AAAAigMAAAAA&#10;" path="m62,167r,l75,167r14,-6l99,153r7,-12l112,130r4,-16l118,99r2,-16l118,66,116,50,112,37,106,23,99,14,89,6,75,,62,,47,,33,6,23,14r-9,9l8,37,4,50,2,66,,83,2,99r2,15l8,130r6,11l23,153r10,8l47,167r15,e" filled="f" stroked="f">
                      <v:path arrowok="t" o:connecttype="custom" o:connectlocs="30572,84257;30572,84257;36983,84257;43886,81230;48817,77194;52269,71139;55227,65589;57200,57517;58186,49949;59172,41876;59172,41876;58186,33299;57200,25227;55227,18668;52269,11604;48817,7063;43886,3027;36983,0;30572,0;30572,0;23176,0;16272,3027;11341,7063;6903,11604;3945,18668;1972,25227;986,33299;0,41876;0,41876;986,49949;1972,57517;3945,65589;6903,71139;11341,77194;16272,81230;23176,84257;30572,84257" o:connectangles="0,0,0,0,0,0,0,0,0,0,0,0,0,0,0,0,0,0,0,0,0,0,0,0,0,0,0,0,0,0,0,0,0,0,0,0,0"/>
                    </v:shape>
                    <v:shape id="Freeform 216" o:spid="_x0000_s1034" style="position:absolute;left:4603;top:1785;width:1163;height:1364;visibility:visible;mso-wrap-style:square;v-text-anchor:top" coordsize="23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pxRMUA&#10;AADcAAAADwAAAGRycy9kb3ducmV2LnhtbESPQWvCQBSE74L/YXlCL1I3GgkldRUVlFJQ0ErPj+xr&#10;EpJ9G3ZXTf99tyB4HGbmG2ax6k0rbuR8bVnBdJKAIC6srrlUcPnavb6B8AFZY2uZFPySh9VyOFhg&#10;ru2dT3Q7h1JECPscFVQhdLmUvqjIoJ/Yjjh6P9YZDFG6UmqH9wg3rZwlSSYN1hwXKuxoW1HRnK9G&#10;weF4yfZp85ntv/txaHbuOjtsxkq9jPr1O4hAfXiGH+0PrSCdp/B/Jh4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KnFExQAAANwAAAAPAAAAAAAAAAAAAAAAAJgCAABkcnMv&#10;ZG93bnJldi54bWxQSwUGAAAAAAQABAD1AAAAigMAAAAA&#10;" path="m154,r,l173,r20,2l231,11r-5,58l208,62,191,56,173,52r-17,l139,52r-16,6l108,66,96,75,87,87r-8,13l75,118r-2,17l75,155r4,15l87,186r11,11l112,207r15,6l143,219r19,l179,219r18,-4l214,211r16,-6l231,259r-15,6l199,269r-22,2l154,271r-27,l100,265,87,261,73,255,61,250,50,242,40,232r-9,-9l21,213,13,199,7,186,3,170,2,153,,135,2,118,3,102,7,89,11,75,19,62,27,52,34,40,44,33,56,25,67,17,79,11,92,7,108,4,121,2,154,xe" fillcolor="black" stroked="f">
                      <v:path arrowok="t" o:connecttype="custom" o:connectlocs="77559,0;97200,1007;113820,34733;104755,31210;87128,26176;78566,26176;61946,29196;48348,37754;39787,50338;36765,67956;37772,78024;43816,93629;56406,104200;72019,110240;81588,110240;99215,108227;115834,103193;116338,130375;100222,135409;77559,136416;63961,136416;43816,131382;30721,125845;20145,116784;10576,107220;3525,93629;1007,77017;0,67956;1511,51345;5540,37754;13598,26176;22160,16612;33743,8557;46334,3524;60939,1007" o:connectangles="0,0,0,0,0,0,0,0,0,0,0,0,0,0,0,0,0,0,0,0,0,0,0,0,0,0,0,0,0,0,0,0,0,0,0"/>
                    </v:shape>
                    <v:shape id="Freeform 217" o:spid="_x0000_s1035" style="position:absolute;left:4603;top:1785;width:1163;height:1364;visibility:visible;mso-wrap-style:square;v-text-anchor:top" coordsize="23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h+sMUA&#10;AADcAAAADwAAAGRycy9kb3ducmV2LnhtbESPQWvCQBSE7wX/w/IEb3VjTYtEVxFFKT0UTAWvj+wz&#10;G82+DdltjP313ULB4zAz3zCLVW9r0VHrK8cKJuMEBHHhdMWlguPX7nkGwgdkjbVjUnAnD6vl4GmB&#10;mXY3PlCXh1JECPsMFZgQmkxKXxiy6MeuIY7e2bUWQ5RtKXWLtwi3tXxJkjdpseK4YLChjaHimn9b&#10;BfuNqdPT4cg/2/0nNx/b7vKad0qNhv16DiJQHx7h//a7VjBNU/g7E4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WH6wxQAAANwAAAAPAAAAAAAAAAAAAAAAAJgCAABkcnMv&#10;ZG93bnJldi54bWxQSwUGAAAAAAQABAD1AAAAigMAAAAA&#10;" path="m154,r,l173,r20,2l231,11r-5,58l208,62,191,56,173,52r-17,l139,52r-16,6l108,66,96,75,87,87r-8,13l75,118r-2,17l75,155r4,15l87,186r11,11l112,207r15,6l143,219r19,l179,219r18,-4l214,211r16,-6l231,259r-15,6l199,269r-22,2l154,271r-27,l100,265,87,261,73,255,61,250,50,242,40,232r-9,-9l21,213,13,199,7,186,3,170,2,153,,135,2,118,3,102,7,89,11,75,19,62,27,52,34,40,44,33,56,25,67,17,79,11,92,7,108,4,121,2,154,e" filled="f" stroked="f">
                      <v:path arrowok="t" o:connecttype="custom" o:connectlocs="77559,0;97200,1007;113820,34733;104755,31210;87128,26176;78566,26176;61946,29196;48348,37754;39787,50338;36765,67956;37772,78024;43816,93629;56406,104200;72019,110240;81588,110240;99215,108227;115834,103193;116338,130375;100222,135409;77559,136416;63961,136416;43816,131382;30721,125845;20145,116784;10576,107220;3525,93629;1007,77017;0,67956;1511,51345;5540,37754;13598,26176;22160,16612;33743,8557;46334,3524;60939,1007" o:connectangles="0,0,0,0,0,0,0,0,0,0,0,0,0,0,0,0,0,0,0,0,0,0,0,0,0,0,0,0,0,0,0,0,0,0,0"/>
                    </v:shape>
                    <v:shape id="Freeform 218" o:spid="_x0000_s1036" style="position:absolute;left:3379;top:1795;width:953;height:1344;visibility:visible;mso-wrap-style:square;v-text-anchor:top" coordsize="190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IukMUA&#10;AADcAAAADwAAAGRycy9kb3ducmV2LnhtbESPT2vCQBTE7wW/w/IEL6VutNVKdBURAj30UmOgx9fs&#10;Mwlm34bs5o/fvlsoeBxm5jfM7jCaWvTUusqygsU8AkGcW11xoeCSJi8bEM4ja6wtk4I7OTjsJ087&#10;jLUd+Iv6sy9EgLCLUUHpfRNL6fKSDLq5bYiDd7WtQR9kW0jd4hDgppbLKFpLgxWHhRIbOpWU386d&#10;UfDJDZoTdt/PSfeeraKf7JhiotRsOh63IDyN/hH+b39oBa9vK/g7E46A3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ci6QxQAAANwAAAAPAAAAAAAAAAAAAAAAAJgCAABkcnMv&#10;ZG93bnJldi54bWxQSwUGAAAAAAQABAD1AAAAigMAAAAA&#10;" path="m,l186,r,50l68,50r,54l178,104r,53l68,157r,58l190,215r,52l,267,,xe" fillcolor="black" stroked="f">
                      <v:path arrowok="t" o:connecttype="custom" o:connectlocs="0,0;93271,0;93271,25170;34099,25170;34099,52354;89260,52354;89260,79035;34099,79035;34099,108233;95277,108233;95277,134410;0,134410;0,0" o:connectangles="0,0,0,0,0,0,0,0,0,0,0,0,0"/>
                    </v:shape>
                    <v:shape id="Freeform 219" o:spid="_x0000_s1037" style="position:absolute;left:1243;top:1795;width:1866;height:1344;visibility:visible;mso-wrap-style:square;v-text-anchor:top" coordsize="373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XxT8YA&#10;AADcAAAADwAAAGRycy9kb3ducmV2LnhtbESPX2vCQBDE3wv9DscW+lLqxT9IiZ5SxVJFCo0tfV5y&#10;axKa2wu5rUY/vScIfRxm5jfMdN65Wh2oDZVnA/1eAoo497biwsD319vzC6ggyBZrz2TgRAHms/u7&#10;KabWHzmjw04KFSEcUjRQijSp1iEvyWHo+YY4envfOpQo20LbFo8R7mo9SJKxdlhxXCixoWVJ+e/u&#10;zxlYnc7Z5vP89LNN5D37oMVCy6gz5vGhe52AEurkP3xrr62B4WgM1zPxCOjZ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HXxT8YAAADcAAAADwAAAAAAAAAAAAAAAACYAgAAZHJz&#10;L2Rvd25yZXYueG1sUEsFBgAAAAAEAAQA9QAAAIsDAAAAAA==&#10;" path="m,l72,r33,203l107,203,141,r91,l269,203,304,r69,l311,267r-89,l186,62,151,267r-93,l,xe" fillcolor="black" stroked="f">
                      <v:path arrowok="t" o:connecttype="custom" o:connectlocs="0,0;36008,0;52512,102192;53512,102192;70515,0;116026,0;134530,102192;152033,0;186541,0;155534,134410;111024,134410;93020,31211;75517,134410;29006,134410;0,0" o:connectangles="0,0,0,0,0,0,0,0,0,0,0,0,0,0,0"/>
                    </v:shape>
                    <v:shape id="Freeform 220" o:spid="_x0000_s1038" style="position:absolute;top:1785;width:1002;height:1364;visibility:visible;mso-wrap-style:square;v-text-anchor:top" coordsize="20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SNl8UA&#10;AADcAAAADwAAAGRycy9kb3ducmV2LnhtbESPQWvCQBSE70L/w/IK3symEaPErFIKpcVDQavg8ZF9&#10;ZqPZt2l2q+m/7xaEHoeZ+YYp14NtxZV63zhW8JSkIIgrpxuuFew/XycLED4ga2wdk4If8rBePYxK&#10;LLS78Zauu1CLCGFfoAITQldI6StDFn3iOuLonVxvMUTZ11L3eItw28osTXNpseG4YLCjF0PVZfdt&#10;FWQkz3s7e5vnKQ2Ho8y+zh9mo9T4cXheggg0hP/wvf2uFUwXOfydi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I2XxQAAANwAAAAPAAAAAAAAAAAAAAAAAJgCAABkcnMv&#10;ZG93bnJldi54bWxQSwUGAAAAAAQABAD1AAAAigMAAAAA&#10;" path="m116,r,l153,2r17,2l185,7r-5,57l166,58,153,54,137,52r-15,l106,52,91,54r-8,2l77,62r-4,5l73,75r,6l79,87r6,6l93,97r21,5l137,110r23,10l170,126r10,7l189,143r6,12l199,168r2,16l199,197r-2,12l195,219r-4,9l185,236r-5,8l172,250r-8,4l147,263r-21,4l104,271r-23,l64,271,43,269,21,265,4,259r6,-58l25,209r18,6l62,219r19,l99,219r13,-4l118,211r4,-6l124,201r2,-8l124,186r-4,-8l114,172r-8,-4l85,161,64,155,41,145,29,139,19,131r-7,-9l6,110,2,97,,81,2,69,4,58,8,48r4,-8l17,33r6,-6l39,15,56,7,75,4,97,r19,xe" fillcolor="black" stroked="f">
                      <v:path arrowok="t" o:connecttype="custom" o:connectlocs="57879,0;84823,2014;89813,32216;82827,29196;68358,26176;60873,26176;45405,27183;38420,31210;36424,37754;36424,40774;42412,46814;56881,51345;79834,60406;89813,66950;97297,78024;100291,92622;99293,99166;97297,110240;92308,118798;85821,125845;73347,132389;51892,136416;40416,136416;21455,135409;1996,130375;4990,101179;21455,108227;40416,110240;49397,110240;58877,106213;61871,101179;62869,97152;59875,89602;52890,84568;31933,78024;14470,69970;5988,61412;998,48828;0,40774;1996,29196;5988,20135;11476,13591;27942,3524;48399,0" o:connectangles="0,0,0,0,0,0,0,0,0,0,0,0,0,0,0,0,0,0,0,0,0,0,0,0,0,0,0,0,0,0,0,0,0,0,0,0,0,0,0,0,0,0,0,0"/>
                    </v:shape>
                    <v:shape id="Freeform 221" o:spid="_x0000_s1039" style="position:absolute;top:1785;width:1002;height:1364;visibility:visible;mso-wrap-style:square;v-text-anchor:top" coordsize="20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zSacUA&#10;AADcAAAADwAAAGRycy9kb3ducmV2LnhtbESPQWvCQBSE7wX/w/KEXkLd1EKV1DWkYqFHjV56e82+&#10;JqHZtyG7Jml+fVcQPA4z8w2zSUfTiJ46V1tW8LyIQRAXVtdcKjifPp7WIJxH1thYJgV/5CDdzh42&#10;mGg78JH63JciQNglqKDyvk2kdEVFBt3CtsTB+7GdQR9kV0rd4RDgppHLOH6VBmsOCxW2tKuo+M0v&#10;RsElcvnuWx+ir7Ev9H56H4Z6ypR6nI/ZGwhPo7+Hb+1PreBlvYLrmXAE5P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TNJpxQAAANwAAAAPAAAAAAAAAAAAAAAAAJgCAABkcnMv&#10;ZG93bnJldi54bWxQSwUGAAAAAAQABAD1AAAAigMAAAAA&#10;" path="m116,r,l153,2r17,2l185,7r-5,57l166,58,153,54,137,52r-15,l106,52,91,54r-8,2l77,62r-4,5l73,75r,6l79,87r6,6l93,97r21,5l137,110r23,10l170,126r10,7l189,143r6,12l199,168r2,16l199,197r-2,12l195,219r-4,9l185,236r-5,8l172,250r-8,4l147,263r-21,4l104,271r-23,l64,271,43,269,21,265,4,259r6,-58l25,209r18,6l62,219r19,l99,219r13,-4l118,211r4,-6l124,201r2,-8l124,186r-4,-8l114,172r-8,-4l85,161,64,155,41,145,29,139,19,131r-7,-9l6,110,2,97,,81,2,69,4,58,8,48r4,-8l17,33r6,-6l39,15,56,7,75,4,97,r19,e" filled="f" stroked="f">
                      <v:path arrowok="t" o:connecttype="custom" o:connectlocs="57879,0;84823,2014;89813,32216;82827,29196;68358,26176;60873,26176;45405,27183;38420,31210;36424,37754;36424,40774;42412,46814;56881,51345;79834,60406;89813,66950;97297,78024;100291,92622;99293,99166;97297,110240;92308,118798;85821,125845;73347,132389;51892,136416;40416,136416;21455,135409;1996,130375;4990,101179;21455,108227;40416,110240;49397,110240;58877,106213;61871,101179;62869,97152;59875,89602;52890,84568;31933,78024;14470,69970;5988,61412;998,48828;0,40774;1996,29196;5988,20135;11476,13591;27942,3524;48399,0" o:connectangles="0,0,0,0,0,0,0,0,0,0,0,0,0,0,0,0,0,0,0,0,0,0,0,0,0,0,0,0,0,0,0,0,0,0,0,0,0,0,0,0,0,0,0,0"/>
                    </v:shape>
                    <w10:anchorlock/>
                  </v:group>
                </w:pict>
              </mc:Fallback>
            </mc:AlternateContent>
          </w:r>
        </w:p>
      </w:tc>
      <w:tc>
        <w:tcPr>
          <w:tcW w:w="2835" w:type="dxa"/>
          <w:tcMar>
            <w:left w:w="113" w:type="dxa"/>
            <w:bottom w:w="113" w:type="dxa"/>
          </w:tcMar>
          <w:vAlign w:val="bottom"/>
        </w:tcPr>
        <w:p w:rsidR="00977853" w:rsidRPr="0037186F" w:rsidRDefault="00977853" w:rsidP="00430EC5">
          <w:pPr>
            <w:jc w:val="center"/>
            <w:rPr>
              <w:color w:val="000000" w:themeColor="text1"/>
              <w:sz w:val="12"/>
            </w:rPr>
          </w:pPr>
        </w:p>
      </w:tc>
    </w:tr>
    <w:tr w:rsidR="00977853" w:rsidRPr="00AA14F6" w:rsidTr="00430EC5">
      <w:trPr>
        <w:trHeight w:val="227"/>
        <w:jc w:val="center"/>
      </w:trPr>
      <w:tc>
        <w:tcPr>
          <w:tcW w:w="283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tcMar>
            <w:top w:w="57" w:type="dxa"/>
            <w:left w:w="113" w:type="dxa"/>
          </w:tcMar>
          <w:vAlign w:val="bottom"/>
        </w:tcPr>
        <w:p w:rsidR="00977853" w:rsidRPr="0037186F" w:rsidRDefault="00977853" w:rsidP="00430EC5">
          <w:pPr>
            <w:jc w:val="left"/>
            <w:rPr>
              <w:color w:val="000000" w:themeColor="text1"/>
              <w:sz w:val="12"/>
            </w:rPr>
          </w:pP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tcMar>
            <w:top w:w="57" w:type="dxa"/>
            <w:left w:w="113" w:type="dxa"/>
          </w:tcMar>
          <w:vAlign w:val="bottom"/>
        </w:tcPr>
        <w:p w:rsidR="00977853" w:rsidRPr="008A758D" w:rsidRDefault="00977853" w:rsidP="00430EC5">
          <w:pPr>
            <w:jc w:val="left"/>
            <w:rPr>
              <w:b/>
              <w:color w:val="000000" w:themeColor="text1"/>
              <w:w w:val="102"/>
              <w:sz w:val="22"/>
              <w:szCs w:val="22"/>
            </w:rPr>
          </w:pPr>
          <w:r w:rsidRPr="008A758D">
            <w:rPr>
              <w:b/>
              <w:color w:val="000000" w:themeColor="text1"/>
              <w:w w:val="102"/>
              <w:sz w:val="22"/>
              <w:szCs w:val="22"/>
            </w:rPr>
            <w:t>Sweco Hydroprojekt a.s.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</w:tcBorders>
          <w:tcMar>
            <w:top w:w="57" w:type="dxa"/>
            <w:left w:w="113" w:type="dxa"/>
          </w:tcMar>
          <w:vAlign w:val="bottom"/>
        </w:tcPr>
        <w:p w:rsidR="00977853" w:rsidRPr="0037186F" w:rsidRDefault="00977853" w:rsidP="00430EC5">
          <w:pPr>
            <w:jc w:val="left"/>
            <w:rPr>
              <w:color w:val="000000" w:themeColor="text1"/>
              <w:sz w:val="12"/>
            </w:rPr>
          </w:pPr>
        </w:p>
      </w:tc>
    </w:tr>
    <w:tr w:rsidR="00977853" w:rsidRPr="00AA14F6" w:rsidTr="00430EC5">
      <w:trPr>
        <w:trHeight w:val="227"/>
        <w:jc w:val="center"/>
      </w:trPr>
      <w:tc>
        <w:tcPr>
          <w:tcW w:w="2834" w:type="dxa"/>
          <w:tcMar>
            <w:left w:w="113" w:type="dxa"/>
          </w:tcMar>
          <w:vAlign w:val="center"/>
        </w:tcPr>
        <w:p w:rsidR="00977853" w:rsidRPr="0037186F" w:rsidRDefault="00977853" w:rsidP="00430EC5">
          <w:pPr>
            <w:jc w:val="left"/>
            <w:rPr>
              <w:color w:val="000000" w:themeColor="text1"/>
              <w:sz w:val="12"/>
            </w:rPr>
          </w:pPr>
        </w:p>
      </w:tc>
      <w:tc>
        <w:tcPr>
          <w:tcW w:w="2835" w:type="dxa"/>
          <w:tcMar>
            <w:left w:w="113" w:type="dxa"/>
          </w:tcMar>
          <w:vAlign w:val="center"/>
        </w:tcPr>
        <w:p w:rsidR="00977853" w:rsidRDefault="00977853" w:rsidP="00430EC5">
          <w:pPr>
            <w:jc w:val="left"/>
            <w:rPr>
              <w:color w:val="000000" w:themeColor="text1"/>
              <w:sz w:val="12"/>
            </w:rPr>
          </w:pPr>
          <w:r>
            <w:rPr>
              <w:color w:val="000000" w:themeColor="text1"/>
              <w:sz w:val="12"/>
            </w:rPr>
            <w:t>Ústředí Praha</w:t>
          </w:r>
        </w:p>
        <w:p w:rsidR="00977853" w:rsidRDefault="00977853" w:rsidP="00430EC5">
          <w:pPr>
            <w:jc w:val="left"/>
            <w:rPr>
              <w:color w:val="000000" w:themeColor="text1"/>
              <w:sz w:val="12"/>
            </w:rPr>
          </w:pPr>
          <w:r>
            <w:rPr>
              <w:color w:val="000000" w:themeColor="text1"/>
              <w:sz w:val="12"/>
            </w:rPr>
            <w:t>Táborská 31, Praha 4</w:t>
          </w:r>
        </w:p>
        <w:p w:rsidR="00977853" w:rsidRDefault="00977853" w:rsidP="00430EC5">
          <w:pPr>
            <w:jc w:val="left"/>
            <w:rPr>
              <w:color w:val="000000" w:themeColor="text1"/>
              <w:sz w:val="12"/>
            </w:rPr>
          </w:pPr>
          <w:r w:rsidRPr="00DD3884">
            <w:rPr>
              <w:color w:val="000000" w:themeColor="text1"/>
              <w:sz w:val="12"/>
            </w:rPr>
            <w:t>www.sweco.cz</w:t>
          </w:r>
        </w:p>
        <w:p w:rsidR="00977853" w:rsidRDefault="00977853" w:rsidP="00430EC5">
          <w:pPr>
            <w:jc w:val="left"/>
            <w:rPr>
              <w:color w:val="000000" w:themeColor="text1"/>
              <w:sz w:val="12"/>
            </w:rPr>
          </w:pPr>
        </w:p>
        <w:p w:rsidR="00977853" w:rsidRDefault="00977853" w:rsidP="00430EC5">
          <w:pPr>
            <w:jc w:val="left"/>
            <w:rPr>
              <w:bCs/>
              <w:color w:val="000000" w:themeColor="text1"/>
              <w:sz w:val="12"/>
            </w:rPr>
          </w:pPr>
          <w:r w:rsidRPr="00DD3884">
            <w:rPr>
              <w:caps/>
              <w:color w:val="000000" w:themeColor="text1"/>
              <w:sz w:val="12"/>
            </w:rPr>
            <w:t>Číslo zakázky:</w:t>
          </w:r>
          <w:r w:rsidRPr="00DD3884">
            <w:rPr>
              <w:bCs/>
              <w:color w:val="000000" w:themeColor="text1"/>
              <w:sz w:val="12"/>
            </w:rPr>
            <w:t xml:space="preserve"> </w:t>
          </w:r>
          <w:sdt>
            <w:sdtPr>
              <w:rPr>
                <w:bCs/>
                <w:color w:val="000000" w:themeColor="text1"/>
                <w:sz w:val="12"/>
              </w:rPr>
              <w:alias w:val="Kmenové číslo smlouvy"/>
              <w:tag w:val="SmlKmC"/>
              <w:id w:val="1731880107"/>
              <w:showingPlcHdr/>
              <w:text/>
            </w:sdtPr>
            <w:sdtEndPr/>
            <w:sdtContent>
              <w:r w:rsidRPr="00DD3884">
                <w:rPr>
                  <w:bCs/>
                  <w:color w:val="000000" w:themeColor="text1"/>
                  <w:sz w:val="12"/>
                </w:rPr>
                <w:t xml:space="preserve"> </w:t>
              </w:r>
            </w:sdtContent>
          </w:sdt>
          <w:r w:rsidRPr="00DD3884">
            <w:rPr>
              <w:bCs/>
              <w:color w:val="000000" w:themeColor="text1"/>
              <w:sz w:val="12"/>
            </w:rPr>
            <w:t xml:space="preserve"> </w:t>
          </w:r>
          <w:sdt>
            <w:sdtPr>
              <w:rPr>
                <w:bCs/>
                <w:color w:val="000000" w:themeColor="text1"/>
                <w:sz w:val="12"/>
              </w:rPr>
              <w:alias w:val="Typ zakázky"/>
              <w:tag w:val="SmlT"/>
              <w:id w:val="1274751496"/>
              <w:showingPlcHdr/>
              <w:text/>
            </w:sdtPr>
            <w:sdtEndPr/>
            <w:sdtContent>
              <w:r w:rsidRPr="00DD3884">
                <w:rPr>
                  <w:bCs/>
                  <w:color w:val="000000" w:themeColor="text1"/>
                  <w:sz w:val="12"/>
                </w:rPr>
                <w:t xml:space="preserve"> </w:t>
              </w:r>
            </w:sdtContent>
          </w:sdt>
          <w:r w:rsidRPr="00DD3884">
            <w:rPr>
              <w:bCs/>
              <w:color w:val="000000" w:themeColor="text1"/>
              <w:sz w:val="12"/>
            </w:rPr>
            <w:t xml:space="preserve"> </w:t>
          </w:r>
          <w:sdt>
            <w:sdtPr>
              <w:rPr>
                <w:bCs/>
                <w:color w:val="000000" w:themeColor="text1"/>
                <w:sz w:val="12"/>
              </w:rPr>
              <w:alias w:val="Koncové číslo"/>
              <w:tag w:val="SmlKC"/>
              <w:id w:val="-875227372"/>
              <w:showingPlcHdr/>
              <w:text/>
            </w:sdtPr>
            <w:sdtEndPr/>
            <w:sdtContent>
              <w:r w:rsidRPr="00DD3884">
                <w:rPr>
                  <w:bCs/>
                  <w:color w:val="000000" w:themeColor="text1"/>
                  <w:sz w:val="12"/>
                </w:rPr>
                <w:t xml:space="preserve"> </w:t>
              </w:r>
            </w:sdtContent>
          </w:sdt>
          <w:r>
            <w:rPr>
              <w:bCs/>
              <w:color w:val="000000" w:themeColor="text1"/>
              <w:sz w:val="12"/>
            </w:rPr>
            <w:t xml:space="preserve"> </w:t>
          </w:r>
          <w:r w:rsidRPr="00DD3884">
            <w:rPr>
              <w:bCs/>
              <w:color w:val="000000" w:themeColor="text1"/>
              <w:sz w:val="12"/>
            </w:rPr>
            <w:t>/</w:t>
          </w:r>
          <w:r>
            <w:rPr>
              <w:bCs/>
              <w:color w:val="000000" w:themeColor="text1"/>
              <w:sz w:val="12"/>
            </w:rPr>
            <w:t xml:space="preserve"> </w:t>
          </w:r>
          <w:sdt>
            <w:sdtPr>
              <w:rPr>
                <w:bCs/>
                <w:color w:val="000000" w:themeColor="text1"/>
                <w:sz w:val="12"/>
              </w:rPr>
              <w:alias w:val="Pořadové číslo"/>
              <w:tag w:val="SmlPC"/>
              <w:id w:val="-1563555778"/>
              <w:showingPlcHdr/>
              <w:text/>
            </w:sdtPr>
            <w:sdtEndPr/>
            <w:sdtContent>
              <w:r w:rsidRPr="00DD3884">
                <w:rPr>
                  <w:bCs/>
                  <w:color w:val="000000" w:themeColor="text1"/>
                  <w:sz w:val="12"/>
                </w:rPr>
                <w:t xml:space="preserve"> </w:t>
              </w:r>
            </w:sdtContent>
          </w:sdt>
        </w:p>
        <w:p w:rsidR="00977853" w:rsidRPr="0037186F" w:rsidRDefault="00977853" w:rsidP="00430EC5">
          <w:pPr>
            <w:jc w:val="left"/>
            <w:rPr>
              <w:color w:val="000000" w:themeColor="text1"/>
              <w:sz w:val="12"/>
            </w:rPr>
          </w:pPr>
          <w:r>
            <w:rPr>
              <w:caps/>
              <w:color w:val="000000" w:themeColor="text1"/>
              <w:sz w:val="12"/>
            </w:rPr>
            <w:t>Archivní číslo</w:t>
          </w:r>
          <w:r w:rsidRPr="00DD3884">
            <w:rPr>
              <w:caps/>
              <w:color w:val="000000" w:themeColor="text1"/>
              <w:sz w:val="12"/>
            </w:rPr>
            <w:t>:</w:t>
          </w:r>
          <w:r w:rsidRPr="00DD3884">
            <w:rPr>
              <w:bCs/>
              <w:color w:val="000000" w:themeColor="text1"/>
              <w:sz w:val="12"/>
            </w:rPr>
            <w:t xml:space="preserve"> </w:t>
          </w:r>
          <w:sdt>
            <w:sdtPr>
              <w:rPr>
                <w:bCs/>
                <w:color w:val="000000" w:themeColor="text1"/>
                <w:sz w:val="12"/>
              </w:rPr>
              <w:alias w:val="Archivní číslo"/>
              <w:tag w:val="Poc"/>
              <w:id w:val="1844977428"/>
              <w:showingPlcHdr/>
              <w:text/>
            </w:sdtPr>
            <w:sdtEndPr/>
            <w:sdtContent>
              <w:r w:rsidRPr="00DD3884">
                <w:rPr>
                  <w:bCs/>
                  <w:color w:val="000000" w:themeColor="text1"/>
                  <w:sz w:val="12"/>
                </w:rPr>
                <w:t xml:space="preserve"> </w:t>
              </w:r>
            </w:sdtContent>
          </w:sdt>
        </w:p>
      </w:tc>
      <w:tc>
        <w:tcPr>
          <w:tcW w:w="2835" w:type="dxa"/>
          <w:tcMar>
            <w:left w:w="113" w:type="dxa"/>
          </w:tcMar>
          <w:vAlign w:val="center"/>
        </w:tcPr>
        <w:p w:rsidR="00977853" w:rsidRPr="0037186F" w:rsidRDefault="00977853" w:rsidP="00430EC5">
          <w:pPr>
            <w:jc w:val="left"/>
            <w:rPr>
              <w:color w:val="000000" w:themeColor="text1"/>
              <w:sz w:val="12"/>
            </w:rPr>
          </w:pPr>
        </w:p>
      </w:tc>
    </w:tr>
  </w:tbl>
  <w:p w:rsidR="00977853" w:rsidRDefault="00977853" w:rsidP="00035C05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Mkatabulky"/>
      <w:tblW w:w="8504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4"/>
      <w:gridCol w:w="2835"/>
      <w:gridCol w:w="2835"/>
    </w:tblGrid>
    <w:tr w:rsidR="00977853" w:rsidRPr="00AA14F6" w:rsidTr="00430EC5">
      <w:trPr>
        <w:trHeight w:val="2098"/>
        <w:jc w:val="center"/>
      </w:trPr>
      <w:tc>
        <w:tcPr>
          <w:tcW w:w="8504" w:type="dxa"/>
          <w:gridSpan w:val="3"/>
          <w:tcBorders>
            <w:top w:val="single" w:sz="4" w:space="0" w:color="auto"/>
          </w:tcBorders>
          <w:tcMar>
            <w:top w:w="113" w:type="dxa"/>
          </w:tcMar>
        </w:tcPr>
        <w:p w:rsidR="001B297E" w:rsidRPr="00D0505B" w:rsidRDefault="001B297E" w:rsidP="008F26B3">
          <w:pPr>
            <w:spacing w:before="240" w:after="80"/>
            <w:jc w:val="center"/>
            <w:rPr>
              <w:b/>
              <w:bCs/>
              <w:color w:val="000000"/>
              <w:sz w:val="28"/>
              <w:szCs w:val="28"/>
            </w:rPr>
          </w:pPr>
          <w:r w:rsidRPr="00D0505B">
            <w:rPr>
              <w:b/>
              <w:bCs/>
              <w:color w:val="000000"/>
              <w:sz w:val="28"/>
              <w:szCs w:val="28"/>
            </w:rPr>
            <w:t>STATUTÁRNÍ MĚSTO BRNO</w:t>
          </w:r>
        </w:p>
        <w:p w:rsidR="001B297E" w:rsidRDefault="008F26B3" w:rsidP="001B297E">
          <w:pPr>
            <w:spacing w:after="80"/>
            <w:jc w:val="center"/>
            <w:rPr>
              <w:bCs/>
              <w:color w:val="000000"/>
              <w:sz w:val="28"/>
              <w:szCs w:val="28"/>
            </w:rPr>
          </w:pPr>
          <w:r>
            <w:rPr>
              <w:bCs/>
              <w:color w:val="000000"/>
              <w:sz w:val="28"/>
              <w:szCs w:val="28"/>
            </w:rPr>
            <w:t xml:space="preserve">Dominikánské nám. 196/1, 601 67 </w:t>
          </w:r>
          <w:r w:rsidR="001B297E" w:rsidRPr="00D0505B">
            <w:rPr>
              <w:bCs/>
              <w:color w:val="000000"/>
              <w:sz w:val="28"/>
              <w:szCs w:val="28"/>
            </w:rPr>
            <w:t>Brno</w:t>
          </w:r>
        </w:p>
        <w:p w:rsidR="001B297E" w:rsidRPr="00D0505B" w:rsidRDefault="001B297E" w:rsidP="001B297E">
          <w:pPr>
            <w:spacing w:after="80"/>
            <w:jc w:val="center"/>
            <w:rPr>
              <w:bCs/>
              <w:caps/>
              <w:color w:val="000000"/>
              <w:sz w:val="28"/>
              <w:szCs w:val="28"/>
            </w:rPr>
          </w:pPr>
        </w:p>
        <w:p w:rsidR="00977853" w:rsidRPr="009E6CEA" w:rsidRDefault="00977853" w:rsidP="001B297E">
          <w:pPr>
            <w:jc w:val="center"/>
            <w:rPr>
              <w:b/>
              <w:caps/>
              <w:color w:val="000000" w:themeColor="text1"/>
              <w:sz w:val="24"/>
              <w:szCs w:val="24"/>
            </w:rPr>
          </w:pPr>
        </w:p>
      </w:tc>
    </w:tr>
    <w:tr w:rsidR="00977853" w:rsidRPr="00AA14F6" w:rsidTr="00430EC5">
      <w:trPr>
        <w:trHeight w:val="851"/>
        <w:jc w:val="center"/>
      </w:trPr>
      <w:tc>
        <w:tcPr>
          <w:tcW w:w="2834" w:type="dxa"/>
          <w:tcMar>
            <w:left w:w="113" w:type="dxa"/>
            <w:bottom w:w="113" w:type="dxa"/>
          </w:tcMar>
          <w:vAlign w:val="bottom"/>
        </w:tcPr>
        <w:p w:rsidR="00977853" w:rsidRPr="0037186F" w:rsidRDefault="00977853" w:rsidP="009806FA">
          <w:pPr>
            <w:rPr>
              <w:color w:val="000000" w:themeColor="text1"/>
              <w:sz w:val="12"/>
            </w:rPr>
          </w:pPr>
        </w:p>
      </w:tc>
      <w:tc>
        <w:tcPr>
          <w:tcW w:w="2835" w:type="dxa"/>
          <w:tcMar>
            <w:left w:w="113" w:type="dxa"/>
            <w:bottom w:w="113" w:type="dxa"/>
          </w:tcMar>
          <w:vAlign w:val="bottom"/>
        </w:tcPr>
        <w:p w:rsidR="00977853" w:rsidRPr="00C5703F" w:rsidRDefault="009E6CEA" w:rsidP="00430EC5">
          <w:pPr>
            <w:jc w:val="center"/>
            <w:rPr>
              <w:b/>
              <w:color w:val="000000" w:themeColor="text1"/>
              <w:sz w:val="12"/>
            </w:rPr>
          </w:pPr>
          <w:r>
            <w:rPr>
              <w:noProof/>
              <w:color w:val="000000" w:themeColor="text1"/>
            </w:rPr>
            <mc:AlternateContent>
              <mc:Choice Requires="wpc">
                <w:drawing>
                  <wp:inline distT="0" distB="0" distL="0" distR="0" wp14:anchorId="0D475D49" wp14:editId="05D27C0F">
                    <wp:extent cx="1080135" cy="314960"/>
                    <wp:effectExtent l="0" t="0" r="5715" b="8890"/>
                    <wp:docPr id="5" name="Plátno 33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/>
                          <wps:wsp>
                            <wps:cNvPr id="323" name="Freeform 21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801326" y="42128"/>
                                <a:ext cx="278809" cy="271829"/>
                              </a:xfrm>
                              <a:custGeom>
                                <a:avLst/>
                                <a:gdLst>
                                  <a:gd name="T0" fmla="*/ 444 w 556"/>
                                  <a:gd name="T1" fmla="*/ 423 h 543"/>
                                  <a:gd name="T2" fmla="*/ 444 w 556"/>
                                  <a:gd name="T3" fmla="*/ 477 h 543"/>
                                  <a:gd name="T4" fmla="*/ 112 w 556"/>
                                  <a:gd name="T5" fmla="*/ 477 h 543"/>
                                  <a:gd name="T6" fmla="*/ 112 w 556"/>
                                  <a:gd name="T7" fmla="*/ 423 h 543"/>
                                  <a:gd name="T8" fmla="*/ 276 w 556"/>
                                  <a:gd name="T9" fmla="*/ 256 h 543"/>
                                  <a:gd name="T10" fmla="*/ 444 w 556"/>
                                  <a:gd name="T11" fmla="*/ 423 h 543"/>
                                  <a:gd name="T12" fmla="*/ 556 w 556"/>
                                  <a:gd name="T13" fmla="*/ 181 h 543"/>
                                  <a:gd name="T14" fmla="*/ 353 w 556"/>
                                  <a:gd name="T15" fmla="*/ 181 h 543"/>
                                  <a:gd name="T16" fmla="*/ 485 w 556"/>
                                  <a:gd name="T17" fmla="*/ 49 h 543"/>
                                  <a:gd name="T18" fmla="*/ 436 w 556"/>
                                  <a:gd name="T19" fmla="*/ 4 h 543"/>
                                  <a:gd name="T20" fmla="*/ 276 w 556"/>
                                  <a:gd name="T21" fmla="*/ 165 h 543"/>
                                  <a:gd name="T22" fmla="*/ 114 w 556"/>
                                  <a:gd name="T23" fmla="*/ 0 h 543"/>
                                  <a:gd name="T24" fmla="*/ 69 w 556"/>
                                  <a:gd name="T25" fmla="*/ 47 h 543"/>
                                  <a:gd name="T26" fmla="*/ 201 w 556"/>
                                  <a:gd name="T27" fmla="*/ 181 h 543"/>
                                  <a:gd name="T28" fmla="*/ 0 w 556"/>
                                  <a:gd name="T29" fmla="*/ 181 h 543"/>
                                  <a:gd name="T30" fmla="*/ 0 w 556"/>
                                  <a:gd name="T31" fmla="*/ 243 h 543"/>
                                  <a:gd name="T32" fmla="*/ 201 w 556"/>
                                  <a:gd name="T33" fmla="*/ 243 h 543"/>
                                  <a:gd name="T34" fmla="*/ 46 w 556"/>
                                  <a:gd name="T35" fmla="*/ 396 h 543"/>
                                  <a:gd name="T36" fmla="*/ 46 w 556"/>
                                  <a:gd name="T37" fmla="*/ 543 h 543"/>
                                  <a:gd name="T38" fmla="*/ 508 w 556"/>
                                  <a:gd name="T39" fmla="*/ 543 h 543"/>
                                  <a:gd name="T40" fmla="*/ 508 w 556"/>
                                  <a:gd name="T41" fmla="*/ 396 h 543"/>
                                  <a:gd name="T42" fmla="*/ 353 w 556"/>
                                  <a:gd name="T43" fmla="*/ 243 h 543"/>
                                  <a:gd name="T44" fmla="*/ 556 w 556"/>
                                  <a:gd name="T45" fmla="*/ 243 h 543"/>
                                  <a:gd name="T46" fmla="*/ 556 w 556"/>
                                  <a:gd name="T47" fmla="*/ 181 h 5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</a:cxnLst>
                                <a:rect l="0" t="0" r="r" b="b"/>
                                <a:pathLst>
                                  <a:path w="556" h="543">
                                    <a:moveTo>
                                      <a:pt x="444" y="423"/>
                                    </a:moveTo>
                                    <a:lnTo>
                                      <a:pt x="444" y="477"/>
                                    </a:lnTo>
                                    <a:lnTo>
                                      <a:pt x="112" y="477"/>
                                    </a:lnTo>
                                    <a:lnTo>
                                      <a:pt x="112" y="423"/>
                                    </a:lnTo>
                                    <a:lnTo>
                                      <a:pt x="276" y="256"/>
                                    </a:lnTo>
                                    <a:lnTo>
                                      <a:pt x="444" y="423"/>
                                    </a:lnTo>
                                    <a:close/>
                                    <a:moveTo>
                                      <a:pt x="556" y="181"/>
                                    </a:moveTo>
                                    <a:lnTo>
                                      <a:pt x="353" y="181"/>
                                    </a:lnTo>
                                    <a:lnTo>
                                      <a:pt x="485" y="49"/>
                                    </a:lnTo>
                                    <a:lnTo>
                                      <a:pt x="436" y="4"/>
                                    </a:lnTo>
                                    <a:lnTo>
                                      <a:pt x="276" y="165"/>
                                    </a:lnTo>
                                    <a:lnTo>
                                      <a:pt x="114" y="0"/>
                                    </a:lnTo>
                                    <a:lnTo>
                                      <a:pt x="69" y="47"/>
                                    </a:lnTo>
                                    <a:lnTo>
                                      <a:pt x="201" y="181"/>
                                    </a:lnTo>
                                    <a:lnTo>
                                      <a:pt x="0" y="181"/>
                                    </a:lnTo>
                                    <a:lnTo>
                                      <a:pt x="0" y="243"/>
                                    </a:lnTo>
                                    <a:lnTo>
                                      <a:pt x="201" y="243"/>
                                    </a:lnTo>
                                    <a:lnTo>
                                      <a:pt x="46" y="396"/>
                                    </a:lnTo>
                                    <a:lnTo>
                                      <a:pt x="46" y="543"/>
                                    </a:lnTo>
                                    <a:lnTo>
                                      <a:pt x="508" y="543"/>
                                    </a:lnTo>
                                    <a:lnTo>
                                      <a:pt x="508" y="396"/>
                                    </a:lnTo>
                                    <a:lnTo>
                                      <a:pt x="353" y="243"/>
                                    </a:lnTo>
                                    <a:lnTo>
                                      <a:pt x="556" y="243"/>
                                    </a:lnTo>
                                    <a:lnTo>
                                      <a:pt x="556" y="18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4" name="Freeform 211"/>
                            <wps:cNvSpPr>
                              <a:spLocks/>
                            </wps:cNvSpPr>
                            <wps:spPr bwMode="auto">
                              <a:xfrm>
                                <a:off x="907634" y="0"/>
                                <a:ext cx="66192" cy="66202"/>
                              </a:xfrm>
                              <a:custGeom>
                                <a:avLst/>
                                <a:gdLst>
                                  <a:gd name="T0" fmla="*/ 131 w 131"/>
                                  <a:gd name="T1" fmla="*/ 66 h 132"/>
                                  <a:gd name="T2" fmla="*/ 131 w 131"/>
                                  <a:gd name="T3" fmla="*/ 66 h 132"/>
                                  <a:gd name="T4" fmla="*/ 130 w 131"/>
                                  <a:gd name="T5" fmla="*/ 79 h 132"/>
                                  <a:gd name="T6" fmla="*/ 126 w 131"/>
                                  <a:gd name="T7" fmla="*/ 93 h 132"/>
                                  <a:gd name="T8" fmla="*/ 120 w 131"/>
                                  <a:gd name="T9" fmla="*/ 103 h 132"/>
                                  <a:gd name="T10" fmla="*/ 112 w 131"/>
                                  <a:gd name="T11" fmla="*/ 112 h 132"/>
                                  <a:gd name="T12" fmla="*/ 103 w 131"/>
                                  <a:gd name="T13" fmla="*/ 120 h 132"/>
                                  <a:gd name="T14" fmla="*/ 91 w 131"/>
                                  <a:gd name="T15" fmla="*/ 128 h 132"/>
                                  <a:gd name="T16" fmla="*/ 79 w 131"/>
                                  <a:gd name="T17" fmla="*/ 132 h 132"/>
                                  <a:gd name="T18" fmla="*/ 66 w 131"/>
                                  <a:gd name="T19" fmla="*/ 132 h 132"/>
                                  <a:gd name="T20" fmla="*/ 66 w 131"/>
                                  <a:gd name="T21" fmla="*/ 132 h 132"/>
                                  <a:gd name="T22" fmla="*/ 52 w 131"/>
                                  <a:gd name="T23" fmla="*/ 132 h 132"/>
                                  <a:gd name="T24" fmla="*/ 41 w 131"/>
                                  <a:gd name="T25" fmla="*/ 128 h 132"/>
                                  <a:gd name="T26" fmla="*/ 29 w 131"/>
                                  <a:gd name="T27" fmla="*/ 120 h 132"/>
                                  <a:gd name="T28" fmla="*/ 19 w 131"/>
                                  <a:gd name="T29" fmla="*/ 112 h 132"/>
                                  <a:gd name="T30" fmla="*/ 12 w 131"/>
                                  <a:gd name="T31" fmla="*/ 103 h 132"/>
                                  <a:gd name="T32" fmla="*/ 6 w 131"/>
                                  <a:gd name="T33" fmla="*/ 93 h 132"/>
                                  <a:gd name="T34" fmla="*/ 2 w 131"/>
                                  <a:gd name="T35" fmla="*/ 79 h 132"/>
                                  <a:gd name="T36" fmla="*/ 0 w 131"/>
                                  <a:gd name="T37" fmla="*/ 66 h 132"/>
                                  <a:gd name="T38" fmla="*/ 0 w 131"/>
                                  <a:gd name="T39" fmla="*/ 66 h 132"/>
                                  <a:gd name="T40" fmla="*/ 2 w 131"/>
                                  <a:gd name="T41" fmla="*/ 52 h 132"/>
                                  <a:gd name="T42" fmla="*/ 6 w 131"/>
                                  <a:gd name="T43" fmla="*/ 41 h 132"/>
                                  <a:gd name="T44" fmla="*/ 12 w 131"/>
                                  <a:gd name="T45" fmla="*/ 29 h 132"/>
                                  <a:gd name="T46" fmla="*/ 19 w 131"/>
                                  <a:gd name="T47" fmla="*/ 19 h 132"/>
                                  <a:gd name="T48" fmla="*/ 29 w 131"/>
                                  <a:gd name="T49" fmla="*/ 12 h 132"/>
                                  <a:gd name="T50" fmla="*/ 41 w 131"/>
                                  <a:gd name="T51" fmla="*/ 6 h 132"/>
                                  <a:gd name="T52" fmla="*/ 52 w 131"/>
                                  <a:gd name="T53" fmla="*/ 2 h 132"/>
                                  <a:gd name="T54" fmla="*/ 66 w 131"/>
                                  <a:gd name="T55" fmla="*/ 0 h 132"/>
                                  <a:gd name="T56" fmla="*/ 66 w 131"/>
                                  <a:gd name="T57" fmla="*/ 0 h 132"/>
                                  <a:gd name="T58" fmla="*/ 79 w 131"/>
                                  <a:gd name="T59" fmla="*/ 2 h 132"/>
                                  <a:gd name="T60" fmla="*/ 91 w 131"/>
                                  <a:gd name="T61" fmla="*/ 6 h 132"/>
                                  <a:gd name="T62" fmla="*/ 103 w 131"/>
                                  <a:gd name="T63" fmla="*/ 12 h 132"/>
                                  <a:gd name="T64" fmla="*/ 112 w 131"/>
                                  <a:gd name="T65" fmla="*/ 19 h 132"/>
                                  <a:gd name="T66" fmla="*/ 120 w 131"/>
                                  <a:gd name="T67" fmla="*/ 29 h 132"/>
                                  <a:gd name="T68" fmla="*/ 126 w 131"/>
                                  <a:gd name="T69" fmla="*/ 41 h 132"/>
                                  <a:gd name="T70" fmla="*/ 130 w 131"/>
                                  <a:gd name="T71" fmla="*/ 52 h 132"/>
                                  <a:gd name="T72" fmla="*/ 131 w 131"/>
                                  <a:gd name="T73" fmla="*/ 66 h 13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</a:cxnLst>
                                <a:rect l="0" t="0" r="r" b="b"/>
                                <a:pathLst>
                                  <a:path w="131" h="132">
                                    <a:moveTo>
                                      <a:pt x="131" y="66"/>
                                    </a:moveTo>
                                    <a:lnTo>
                                      <a:pt x="131" y="66"/>
                                    </a:lnTo>
                                    <a:lnTo>
                                      <a:pt x="130" y="79"/>
                                    </a:lnTo>
                                    <a:lnTo>
                                      <a:pt x="126" y="93"/>
                                    </a:lnTo>
                                    <a:lnTo>
                                      <a:pt x="120" y="103"/>
                                    </a:lnTo>
                                    <a:lnTo>
                                      <a:pt x="112" y="112"/>
                                    </a:lnTo>
                                    <a:lnTo>
                                      <a:pt x="103" y="120"/>
                                    </a:lnTo>
                                    <a:lnTo>
                                      <a:pt x="91" y="128"/>
                                    </a:lnTo>
                                    <a:lnTo>
                                      <a:pt x="79" y="132"/>
                                    </a:lnTo>
                                    <a:lnTo>
                                      <a:pt x="66" y="132"/>
                                    </a:lnTo>
                                    <a:lnTo>
                                      <a:pt x="52" y="132"/>
                                    </a:lnTo>
                                    <a:lnTo>
                                      <a:pt x="41" y="128"/>
                                    </a:lnTo>
                                    <a:lnTo>
                                      <a:pt x="29" y="120"/>
                                    </a:lnTo>
                                    <a:lnTo>
                                      <a:pt x="19" y="112"/>
                                    </a:lnTo>
                                    <a:lnTo>
                                      <a:pt x="12" y="103"/>
                                    </a:lnTo>
                                    <a:lnTo>
                                      <a:pt x="6" y="93"/>
                                    </a:lnTo>
                                    <a:lnTo>
                                      <a:pt x="2" y="79"/>
                                    </a:lnTo>
                                    <a:lnTo>
                                      <a:pt x="0" y="66"/>
                                    </a:lnTo>
                                    <a:lnTo>
                                      <a:pt x="2" y="52"/>
                                    </a:lnTo>
                                    <a:lnTo>
                                      <a:pt x="6" y="41"/>
                                    </a:lnTo>
                                    <a:lnTo>
                                      <a:pt x="12" y="29"/>
                                    </a:lnTo>
                                    <a:lnTo>
                                      <a:pt x="19" y="19"/>
                                    </a:lnTo>
                                    <a:lnTo>
                                      <a:pt x="29" y="12"/>
                                    </a:lnTo>
                                    <a:lnTo>
                                      <a:pt x="41" y="6"/>
                                    </a:lnTo>
                                    <a:lnTo>
                                      <a:pt x="52" y="2"/>
                                    </a:lnTo>
                                    <a:lnTo>
                                      <a:pt x="66" y="0"/>
                                    </a:lnTo>
                                    <a:lnTo>
                                      <a:pt x="79" y="2"/>
                                    </a:lnTo>
                                    <a:lnTo>
                                      <a:pt x="91" y="6"/>
                                    </a:lnTo>
                                    <a:lnTo>
                                      <a:pt x="103" y="12"/>
                                    </a:lnTo>
                                    <a:lnTo>
                                      <a:pt x="112" y="19"/>
                                    </a:lnTo>
                                    <a:lnTo>
                                      <a:pt x="120" y="29"/>
                                    </a:lnTo>
                                    <a:lnTo>
                                      <a:pt x="126" y="41"/>
                                    </a:lnTo>
                                    <a:lnTo>
                                      <a:pt x="130" y="52"/>
                                    </a:lnTo>
                                    <a:lnTo>
                                      <a:pt x="131" y="6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C002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5" name="Freeform 212"/>
                            <wps:cNvSpPr>
                              <a:spLocks/>
                            </wps:cNvSpPr>
                            <wps:spPr bwMode="auto">
                              <a:xfrm>
                                <a:off x="907634" y="0"/>
                                <a:ext cx="66192" cy="66202"/>
                              </a:xfrm>
                              <a:custGeom>
                                <a:avLst/>
                                <a:gdLst>
                                  <a:gd name="T0" fmla="*/ 131 w 131"/>
                                  <a:gd name="T1" fmla="*/ 66 h 132"/>
                                  <a:gd name="T2" fmla="*/ 131 w 131"/>
                                  <a:gd name="T3" fmla="*/ 66 h 132"/>
                                  <a:gd name="T4" fmla="*/ 130 w 131"/>
                                  <a:gd name="T5" fmla="*/ 79 h 132"/>
                                  <a:gd name="T6" fmla="*/ 126 w 131"/>
                                  <a:gd name="T7" fmla="*/ 93 h 132"/>
                                  <a:gd name="T8" fmla="*/ 120 w 131"/>
                                  <a:gd name="T9" fmla="*/ 103 h 132"/>
                                  <a:gd name="T10" fmla="*/ 112 w 131"/>
                                  <a:gd name="T11" fmla="*/ 112 h 132"/>
                                  <a:gd name="T12" fmla="*/ 103 w 131"/>
                                  <a:gd name="T13" fmla="*/ 120 h 132"/>
                                  <a:gd name="T14" fmla="*/ 91 w 131"/>
                                  <a:gd name="T15" fmla="*/ 128 h 132"/>
                                  <a:gd name="T16" fmla="*/ 79 w 131"/>
                                  <a:gd name="T17" fmla="*/ 132 h 132"/>
                                  <a:gd name="T18" fmla="*/ 66 w 131"/>
                                  <a:gd name="T19" fmla="*/ 132 h 132"/>
                                  <a:gd name="T20" fmla="*/ 66 w 131"/>
                                  <a:gd name="T21" fmla="*/ 132 h 132"/>
                                  <a:gd name="T22" fmla="*/ 52 w 131"/>
                                  <a:gd name="T23" fmla="*/ 132 h 132"/>
                                  <a:gd name="T24" fmla="*/ 41 w 131"/>
                                  <a:gd name="T25" fmla="*/ 128 h 132"/>
                                  <a:gd name="T26" fmla="*/ 29 w 131"/>
                                  <a:gd name="T27" fmla="*/ 120 h 132"/>
                                  <a:gd name="T28" fmla="*/ 19 w 131"/>
                                  <a:gd name="T29" fmla="*/ 112 h 132"/>
                                  <a:gd name="T30" fmla="*/ 12 w 131"/>
                                  <a:gd name="T31" fmla="*/ 103 h 132"/>
                                  <a:gd name="T32" fmla="*/ 6 w 131"/>
                                  <a:gd name="T33" fmla="*/ 93 h 132"/>
                                  <a:gd name="T34" fmla="*/ 2 w 131"/>
                                  <a:gd name="T35" fmla="*/ 79 h 132"/>
                                  <a:gd name="T36" fmla="*/ 0 w 131"/>
                                  <a:gd name="T37" fmla="*/ 66 h 132"/>
                                  <a:gd name="T38" fmla="*/ 0 w 131"/>
                                  <a:gd name="T39" fmla="*/ 66 h 132"/>
                                  <a:gd name="T40" fmla="*/ 2 w 131"/>
                                  <a:gd name="T41" fmla="*/ 52 h 132"/>
                                  <a:gd name="T42" fmla="*/ 6 w 131"/>
                                  <a:gd name="T43" fmla="*/ 41 h 132"/>
                                  <a:gd name="T44" fmla="*/ 12 w 131"/>
                                  <a:gd name="T45" fmla="*/ 29 h 132"/>
                                  <a:gd name="T46" fmla="*/ 19 w 131"/>
                                  <a:gd name="T47" fmla="*/ 19 h 132"/>
                                  <a:gd name="T48" fmla="*/ 29 w 131"/>
                                  <a:gd name="T49" fmla="*/ 12 h 132"/>
                                  <a:gd name="T50" fmla="*/ 41 w 131"/>
                                  <a:gd name="T51" fmla="*/ 6 h 132"/>
                                  <a:gd name="T52" fmla="*/ 52 w 131"/>
                                  <a:gd name="T53" fmla="*/ 2 h 132"/>
                                  <a:gd name="T54" fmla="*/ 66 w 131"/>
                                  <a:gd name="T55" fmla="*/ 0 h 132"/>
                                  <a:gd name="T56" fmla="*/ 66 w 131"/>
                                  <a:gd name="T57" fmla="*/ 0 h 132"/>
                                  <a:gd name="T58" fmla="*/ 79 w 131"/>
                                  <a:gd name="T59" fmla="*/ 2 h 132"/>
                                  <a:gd name="T60" fmla="*/ 91 w 131"/>
                                  <a:gd name="T61" fmla="*/ 6 h 132"/>
                                  <a:gd name="T62" fmla="*/ 103 w 131"/>
                                  <a:gd name="T63" fmla="*/ 12 h 132"/>
                                  <a:gd name="T64" fmla="*/ 112 w 131"/>
                                  <a:gd name="T65" fmla="*/ 19 h 132"/>
                                  <a:gd name="T66" fmla="*/ 120 w 131"/>
                                  <a:gd name="T67" fmla="*/ 29 h 132"/>
                                  <a:gd name="T68" fmla="*/ 126 w 131"/>
                                  <a:gd name="T69" fmla="*/ 41 h 132"/>
                                  <a:gd name="T70" fmla="*/ 130 w 131"/>
                                  <a:gd name="T71" fmla="*/ 52 h 132"/>
                                  <a:gd name="T72" fmla="*/ 131 w 131"/>
                                  <a:gd name="T73" fmla="*/ 66 h 13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</a:cxnLst>
                                <a:rect l="0" t="0" r="r" b="b"/>
                                <a:pathLst>
                                  <a:path w="131" h="132">
                                    <a:moveTo>
                                      <a:pt x="131" y="66"/>
                                    </a:moveTo>
                                    <a:lnTo>
                                      <a:pt x="131" y="66"/>
                                    </a:lnTo>
                                    <a:lnTo>
                                      <a:pt x="130" y="79"/>
                                    </a:lnTo>
                                    <a:lnTo>
                                      <a:pt x="126" y="93"/>
                                    </a:lnTo>
                                    <a:lnTo>
                                      <a:pt x="120" y="103"/>
                                    </a:lnTo>
                                    <a:lnTo>
                                      <a:pt x="112" y="112"/>
                                    </a:lnTo>
                                    <a:lnTo>
                                      <a:pt x="103" y="120"/>
                                    </a:lnTo>
                                    <a:lnTo>
                                      <a:pt x="91" y="128"/>
                                    </a:lnTo>
                                    <a:lnTo>
                                      <a:pt x="79" y="132"/>
                                    </a:lnTo>
                                    <a:lnTo>
                                      <a:pt x="66" y="132"/>
                                    </a:lnTo>
                                    <a:lnTo>
                                      <a:pt x="52" y="132"/>
                                    </a:lnTo>
                                    <a:lnTo>
                                      <a:pt x="41" y="128"/>
                                    </a:lnTo>
                                    <a:lnTo>
                                      <a:pt x="29" y="120"/>
                                    </a:lnTo>
                                    <a:lnTo>
                                      <a:pt x="19" y="112"/>
                                    </a:lnTo>
                                    <a:lnTo>
                                      <a:pt x="12" y="103"/>
                                    </a:lnTo>
                                    <a:lnTo>
                                      <a:pt x="6" y="93"/>
                                    </a:lnTo>
                                    <a:lnTo>
                                      <a:pt x="2" y="79"/>
                                    </a:lnTo>
                                    <a:lnTo>
                                      <a:pt x="0" y="66"/>
                                    </a:lnTo>
                                    <a:lnTo>
                                      <a:pt x="2" y="52"/>
                                    </a:lnTo>
                                    <a:lnTo>
                                      <a:pt x="6" y="41"/>
                                    </a:lnTo>
                                    <a:lnTo>
                                      <a:pt x="12" y="29"/>
                                    </a:lnTo>
                                    <a:lnTo>
                                      <a:pt x="19" y="19"/>
                                    </a:lnTo>
                                    <a:lnTo>
                                      <a:pt x="29" y="12"/>
                                    </a:lnTo>
                                    <a:lnTo>
                                      <a:pt x="41" y="6"/>
                                    </a:lnTo>
                                    <a:lnTo>
                                      <a:pt x="52" y="2"/>
                                    </a:lnTo>
                                    <a:lnTo>
                                      <a:pt x="66" y="0"/>
                                    </a:lnTo>
                                    <a:lnTo>
                                      <a:pt x="79" y="2"/>
                                    </a:lnTo>
                                    <a:lnTo>
                                      <a:pt x="91" y="6"/>
                                    </a:lnTo>
                                    <a:lnTo>
                                      <a:pt x="103" y="12"/>
                                    </a:lnTo>
                                    <a:lnTo>
                                      <a:pt x="112" y="19"/>
                                    </a:lnTo>
                                    <a:lnTo>
                                      <a:pt x="120" y="29"/>
                                    </a:lnTo>
                                    <a:lnTo>
                                      <a:pt x="126" y="41"/>
                                    </a:lnTo>
                                    <a:lnTo>
                                      <a:pt x="130" y="52"/>
                                    </a:lnTo>
                                    <a:lnTo>
                                      <a:pt x="131" y="66"/>
                                    </a:lnTo>
                                  </a:path>
                                </a:pathLst>
                              </a:custGeom>
                              <a:solidFill>
                                <a:srgbClr val="E41A1F"/>
                              </a:solidFill>
                              <a:ln>
                                <a:noFill/>
                              </a:ln>
                              <a:ex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" name="Freeform 213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601747" y="178544"/>
                                <a:ext cx="133387" cy="136416"/>
                              </a:xfrm>
                              <a:custGeom>
                                <a:avLst/>
                                <a:gdLst>
                                  <a:gd name="T0" fmla="*/ 133 w 266"/>
                                  <a:gd name="T1" fmla="*/ 0 h 271"/>
                                  <a:gd name="T2" fmla="*/ 162 w 266"/>
                                  <a:gd name="T3" fmla="*/ 2 h 271"/>
                                  <a:gd name="T4" fmla="*/ 189 w 266"/>
                                  <a:gd name="T5" fmla="*/ 7 h 271"/>
                                  <a:gd name="T6" fmla="*/ 212 w 266"/>
                                  <a:gd name="T7" fmla="*/ 19 h 271"/>
                                  <a:gd name="T8" fmla="*/ 231 w 266"/>
                                  <a:gd name="T9" fmla="*/ 35 h 271"/>
                                  <a:gd name="T10" fmla="*/ 247 w 266"/>
                                  <a:gd name="T11" fmla="*/ 54 h 271"/>
                                  <a:gd name="T12" fmla="*/ 257 w 266"/>
                                  <a:gd name="T13" fmla="*/ 77 h 271"/>
                                  <a:gd name="T14" fmla="*/ 262 w 266"/>
                                  <a:gd name="T15" fmla="*/ 104 h 271"/>
                                  <a:gd name="T16" fmla="*/ 266 w 266"/>
                                  <a:gd name="T17" fmla="*/ 135 h 271"/>
                                  <a:gd name="T18" fmla="*/ 260 w 266"/>
                                  <a:gd name="T19" fmla="*/ 180 h 271"/>
                                  <a:gd name="T20" fmla="*/ 253 w 266"/>
                                  <a:gd name="T21" fmla="*/ 205 h 271"/>
                                  <a:gd name="T22" fmla="*/ 239 w 266"/>
                                  <a:gd name="T23" fmla="*/ 226 h 271"/>
                                  <a:gd name="T24" fmla="*/ 222 w 266"/>
                                  <a:gd name="T25" fmla="*/ 244 h 271"/>
                                  <a:gd name="T26" fmla="*/ 203 w 266"/>
                                  <a:gd name="T27" fmla="*/ 257 h 271"/>
                                  <a:gd name="T28" fmla="*/ 177 w 266"/>
                                  <a:gd name="T29" fmla="*/ 267 h 271"/>
                                  <a:gd name="T30" fmla="*/ 148 w 266"/>
                                  <a:gd name="T31" fmla="*/ 271 h 271"/>
                                  <a:gd name="T32" fmla="*/ 133 w 266"/>
                                  <a:gd name="T33" fmla="*/ 271 h 271"/>
                                  <a:gd name="T34" fmla="*/ 102 w 266"/>
                                  <a:gd name="T35" fmla="*/ 269 h 271"/>
                                  <a:gd name="T36" fmla="*/ 75 w 266"/>
                                  <a:gd name="T37" fmla="*/ 263 h 271"/>
                                  <a:gd name="T38" fmla="*/ 52 w 266"/>
                                  <a:gd name="T39" fmla="*/ 252 h 271"/>
                                  <a:gd name="T40" fmla="*/ 33 w 266"/>
                                  <a:gd name="T41" fmla="*/ 236 h 271"/>
                                  <a:gd name="T42" fmla="*/ 19 w 266"/>
                                  <a:gd name="T43" fmla="*/ 215 h 271"/>
                                  <a:gd name="T44" fmla="*/ 7 w 266"/>
                                  <a:gd name="T45" fmla="*/ 192 h 271"/>
                                  <a:gd name="T46" fmla="*/ 2 w 266"/>
                                  <a:gd name="T47" fmla="*/ 166 h 271"/>
                                  <a:gd name="T48" fmla="*/ 0 w 266"/>
                                  <a:gd name="T49" fmla="*/ 135 h 271"/>
                                  <a:gd name="T50" fmla="*/ 4 w 266"/>
                                  <a:gd name="T51" fmla="*/ 91 h 271"/>
                                  <a:gd name="T52" fmla="*/ 13 w 266"/>
                                  <a:gd name="T53" fmla="*/ 66 h 271"/>
                                  <a:gd name="T54" fmla="*/ 25 w 266"/>
                                  <a:gd name="T55" fmla="*/ 44 h 271"/>
                                  <a:gd name="T56" fmla="*/ 42 w 266"/>
                                  <a:gd name="T57" fmla="*/ 27 h 271"/>
                                  <a:gd name="T58" fmla="*/ 63 w 266"/>
                                  <a:gd name="T59" fmla="*/ 13 h 271"/>
                                  <a:gd name="T60" fmla="*/ 89 w 266"/>
                                  <a:gd name="T61" fmla="*/ 4 h 271"/>
                                  <a:gd name="T62" fmla="*/ 116 w 266"/>
                                  <a:gd name="T63" fmla="*/ 0 h 271"/>
                                  <a:gd name="T64" fmla="*/ 133 w 266"/>
                                  <a:gd name="T65" fmla="*/ 219 h 271"/>
                                  <a:gd name="T66" fmla="*/ 146 w 266"/>
                                  <a:gd name="T67" fmla="*/ 219 h 271"/>
                                  <a:gd name="T68" fmla="*/ 170 w 266"/>
                                  <a:gd name="T69" fmla="*/ 205 h 271"/>
                                  <a:gd name="T70" fmla="*/ 183 w 266"/>
                                  <a:gd name="T71" fmla="*/ 182 h 271"/>
                                  <a:gd name="T72" fmla="*/ 189 w 266"/>
                                  <a:gd name="T73" fmla="*/ 151 h 271"/>
                                  <a:gd name="T74" fmla="*/ 191 w 266"/>
                                  <a:gd name="T75" fmla="*/ 135 h 271"/>
                                  <a:gd name="T76" fmla="*/ 187 w 266"/>
                                  <a:gd name="T77" fmla="*/ 102 h 271"/>
                                  <a:gd name="T78" fmla="*/ 177 w 266"/>
                                  <a:gd name="T79" fmla="*/ 75 h 271"/>
                                  <a:gd name="T80" fmla="*/ 160 w 266"/>
                                  <a:gd name="T81" fmla="*/ 58 h 271"/>
                                  <a:gd name="T82" fmla="*/ 133 w 266"/>
                                  <a:gd name="T83" fmla="*/ 52 h 271"/>
                                  <a:gd name="T84" fmla="*/ 118 w 266"/>
                                  <a:gd name="T85" fmla="*/ 52 h 271"/>
                                  <a:gd name="T86" fmla="*/ 94 w 266"/>
                                  <a:gd name="T87" fmla="*/ 66 h 271"/>
                                  <a:gd name="T88" fmla="*/ 79 w 266"/>
                                  <a:gd name="T89" fmla="*/ 89 h 271"/>
                                  <a:gd name="T90" fmla="*/ 73 w 266"/>
                                  <a:gd name="T91" fmla="*/ 118 h 271"/>
                                  <a:gd name="T92" fmla="*/ 71 w 266"/>
                                  <a:gd name="T93" fmla="*/ 135 h 271"/>
                                  <a:gd name="T94" fmla="*/ 75 w 266"/>
                                  <a:gd name="T95" fmla="*/ 166 h 271"/>
                                  <a:gd name="T96" fmla="*/ 85 w 266"/>
                                  <a:gd name="T97" fmla="*/ 193 h 271"/>
                                  <a:gd name="T98" fmla="*/ 104 w 266"/>
                                  <a:gd name="T99" fmla="*/ 213 h 271"/>
                                  <a:gd name="T100" fmla="*/ 133 w 266"/>
                                  <a:gd name="T101" fmla="*/ 219 h 27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266" h="271">
                                    <a:moveTo>
                                      <a:pt x="133" y="0"/>
                                    </a:moveTo>
                                    <a:lnTo>
                                      <a:pt x="133" y="0"/>
                                    </a:lnTo>
                                    <a:lnTo>
                                      <a:pt x="148" y="0"/>
                                    </a:lnTo>
                                    <a:lnTo>
                                      <a:pt x="162" y="2"/>
                                    </a:lnTo>
                                    <a:lnTo>
                                      <a:pt x="177" y="4"/>
                                    </a:lnTo>
                                    <a:lnTo>
                                      <a:pt x="189" y="7"/>
                                    </a:lnTo>
                                    <a:lnTo>
                                      <a:pt x="203" y="13"/>
                                    </a:lnTo>
                                    <a:lnTo>
                                      <a:pt x="212" y="19"/>
                                    </a:lnTo>
                                    <a:lnTo>
                                      <a:pt x="222" y="27"/>
                                    </a:lnTo>
                                    <a:lnTo>
                                      <a:pt x="231" y="35"/>
                                    </a:lnTo>
                                    <a:lnTo>
                                      <a:pt x="239" y="44"/>
                                    </a:lnTo>
                                    <a:lnTo>
                                      <a:pt x="247" y="54"/>
                                    </a:lnTo>
                                    <a:lnTo>
                                      <a:pt x="253" y="66"/>
                                    </a:lnTo>
                                    <a:lnTo>
                                      <a:pt x="257" y="77"/>
                                    </a:lnTo>
                                    <a:lnTo>
                                      <a:pt x="260" y="91"/>
                                    </a:lnTo>
                                    <a:lnTo>
                                      <a:pt x="262" y="104"/>
                                    </a:lnTo>
                                    <a:lnTo>
                                      <a:pt x="266" y="135"/>
                                    </a:lnTo>
                                    <a:lnTo>
                                      <a:pt x="262" y="166"/>
                                    </a:lnTo>
                                    <a:lnTo>
                                      <a:pt x="260" y="180"/>
                                    </a:lnTo>
                                    <a:lnTo>
                                      <a:pt x="257" y="192"/>
                                    </a:lnTo>
                                    <a:lnTo>
                                      <a:pt x="253" y="205"/>
                                    </a:lnTo>
                                    <a:lnTo>
                                      <a:pt x="247" y="215"/>
                                    </a:lnTo>
                                    <a:lnTo>
                                      <a:pt x="239" y="226"/>
                                    </a:lnTo>
                                    <a:lnTo>
                                      <a:pt x="231" y="236"/>
                                    </a:lnTo>
                                    <a:lnTo>
                                      <a:pt x="222" y="244"/>
                                    </a:lnTo>
                                    <a:lnTo>
                                      <a:pt x="212" y="252"/>
                                    </a:lnTo>
                                    <a:lnTo>
                                      <a:pt x="203" y="257"/>
                                    </a:lnTo>
                                    <a:lnTo>
                                      <a:pt x="189" y="263"/>
                                    </a:lnTo>
                                    <a:lnTo>
                                      <a:pt x="177" y="267"/>
                                    </a:lnTo>
                                    <a:lnTo>
                                      <a:pt x="162" y="269"/>
                                    </a:lnTo>
                                    <a:lnTo>
                                      <a:pt x="148" y="271"/>
                                    </a:lnTo>
                                    <a:lnTo>
                                      <a:pt x="133" y="271"/>
                                    </a:lnTo>
                                    <a:lnTo>
                                      <a:pt x="116" y="271"/>
                                    </a:lnTo>
                                    <a:lnTo>
                                      <a:pt x="102" y="269"/>
                                    </a:lnTo>
                                    <a:lnTo>
                                      <a:pt x="89" y="267"/>
                                    </a:lnTo>
                                    <a:lnTo>
                                      <a:pt x="75" y="263"/>
                                    </a:lnTo>
                                    <a:lnTo>
                                      <a:pt x="63" y="257"/>
                                    </a:lnTo>
                                    <a:lnTo>
                                      <a:pt x="52" y="252"/>
                                    </a:lnTo>
                                    <a:lnTo>
                                      <a:pt x="42" y="244"/>
                                    </a:lnTo>
                                    <a:lnTo>
                                      <a:pt x="33" y="236"/>
                                    </a:lnTo>
                                    <a:lnTo>
                                      <a:pt x="25" y="226"/>
                                    </a:lnTo>
                                    <a:lnTo>
                                      <a:pt x="19" y="215"/>
                                    </a:lnTo>
                                    <a:lnTo>
                                      <a:pt x="13" y="205"/>
                                    </a:lnTo>
                                    <a:lnTo>
                                      <a:pt x="7" y="192"/>
                                    </a:lnTo>
                                    <a:lnTo>
                                      <a:pt x="4" y="180"/>
                                    </a:lnTo>
                                    <a:lnTo>
                                      <a:pt x="2" y="166"/>
                                    </a:lnTo>
                                    <a:lnTo>
                                      <a:pt x="0" y="135"/>
                                    </a:lnTo>
                                    <a:lnTo>
                                      <a:pt x="2" y="104"/>
                                    </a:lnTo>
                                    <a:lnTo>
                                      <a:pt x="4" y="91"/>
                                    </a:lnTo>
                                    <a:lnTo>
                                      <a:pt x="7" y="77"/>
                                    </a:lnTo>
                                    <a:lnTo>
                                      <a:pt x="13" y="66"/>
                                    </a:lnTo>
                                    <a:lnTo>
                                      <a:pt x="19" y="54"/>
                                    </a:lnTo>
                                    <a:lnTo>
                                      <a:pt x="25" y="44"/>
                                    </a:lnTo>
                                    <a:lnTo>
                                      <a:pt x="33" y="35"/>
                                    </a:lnTo>
                                    <a:lnTo>
                                      <a:pt x="42" y="27"/>
                                    </a:lnTo>
                                    <a:lnTo>
                                      <a:pt x="52" y="19"/>
                                    </a:lnTo>
                                    <a:lnTo>
                                      <a:pt x="63" y="13"/>
                                    </a:lnTo>
                                    <a:lnTo>
                                      <a:pt x="75" y="7"/>
                                    </a:lnTo>
                                    <a:lnTo>
                                      <a:pt x="89" y="4"/>
                                    </a:lnTo>
                                    <a:lnTo>
                                      <a:pt x="102" y="2"/>
                                    </a:lnTo>
                                    <a:lnTo>
                                      <a:pt x="116" y="0"/>
                                    </a:lnTo>
                                    <a:lnTo>
                                      <a:pt x="133" y="0"/>
                                    </a:lnTo>
                                    <a:close/>
                                    <a:moveTo>
                                      <a:pt x="133" y="219"/>
                                    </a:moveTo>
                                    <a:lnTo>
                                      <a:pt x="133" y="219"/>
                                    </a:lnTo>
                                    <a:lnTo>
                                      <a:pt x="146" y="219"/>
                                    </a:lnTo>
                                    <a:lnTo>
                                      <a:pt x="160" y="213"/>
                                    </a:lnTo>
                                    <a:lnTo>
                                      <a:pt x="170" y="205"/>
                                    </a:lnTo>
                                    <a:lnTo>
                                      <a:pt x="177" y="193"/>
                                    </a:lnTo>
                                    <a:lnTo>
                                      <a:pt x="183" y="182"/>
                                    </a:lnTo>
                                    <a:lnTo>
                                      <a:pt x="187" y="166"/>
                                    </a:lnTo>
                                    <a:lnTo>
                                      <a:pt x="189" y="151"/>
                                    </a:lnTo>
                                    <a:lnTo>
                                      <a:pt x="191" y="135"/>
                                    </a:lnTo>
                                    <a:lnTo>
                                      <a:pt x="189" y="118"/>
                                    </a:lnTo>
                                    <a:lnTo>
                                      <a:pt x="187" y="102"/>
                                    </a:lnTo>
                                    <a:lnTo>
                                      <a:pt x="183" y="89"/>
                                    </a:lnTo>
                                    <a:lnTo>
                                      <a:pt x="177" y="75"/>
                                    </a:lnTo>
                                    <a:lnTo>
                                      <a:pt x="170" y="66"/>
                                    </a:lnTo>
                                    <a:lnTo>
                                      <a:pt x="160" y="58"/>
                                    </a:lnTo>
                                    <a:lnTo>
                                      <a:pt x="146" y="52"/>
                                    </a:lnTo>
                                    <a:lnTo>
                                      <a:pt x="133" y="52"/>
                                    </a:lnTo>
                                    <a:lnTo>
                                      <a:pt x="118" y="52"/>
                                    </a:lnTo>
                                    <a:lnTo>
                                      <a:pt x="104" y="58"/>
                                    </a:lnTo>
                                    <a:lnTo>
                                      <a:pt x="94" y="66"/>
                                    </a:lnTo>
                                    <a:lnTo>
                                      <a:pt x="85" y="75"/>
                                    </a:lnTo>
                                    <a:lnTo>
                                      <a:pt x="79" y="89"/>
                                    </a:lnTo>
                                    <a:lnTo>
                                      <a:pt x="75" y="102"/>
                                    </a:lnTo>
                                    <a:lnTo>
                                      <a:pt x="73" y="118"/>
                                    </a:lnTo>
                                    <a:lnTo>
                                      <a:pt x="71" y="135"/>
                                    </a:lnTo>
                                    <a:lnTo>
                                      <a:pt x="73" y="151"/>
                                    </a:lnTo>
                                    <a:lnTo>
                                      <a:pt x="75" y="166"/>
                                    </a:lnTo>
                                    <a:lnTo>
                                      <a:pt x="79" y="182"/>
                                    </a:lnTo>
                                    <a:lnTo>
                                      <a:pt x="85" y="193"/>
                                    </a:lnTo>
                                    <a:lnTo>
                                      <a:pt x="94" y="205"/>
                                    </a:lnTo>
                                    <a:lnTo>
                                      <a:pt x="104" y="213"/>
                                    </a:lnTo>
                                    <a:lnTo>
                                      <a:pt x="118" y="219"/>
                                    </a:lnTo>
                                    <a:lnTo>
                                      <a:pt x="133" y="21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7" name="Freeform 214"/>
                            <wps:cNvSpPr>
                              <a:spLocks/>
                            </wps:cNvSpPr>
                            <wps:spPr bwMode="auto">
                              <a:xfrm>
                                <a:off x="601747" y="178544"/>
                                <a:ext cx="133387" cy="136416"/>
                              </a:xfrm>
                              <a:custGeom>
                                <a:avLst/>
                                <a:gdLst>
                                  <a:gd name="T0" fmla="*/ 133 w 266"/>
                                  <a:gd name="T1" fmla="*/ 0 h 271"/>
                                  <a:gd name="T2" fmla="*/ 162 w 266"/>
                                  <a:gd name="T3" fmla="*/ 2 h 271"/>
                                  <a:gd name="T4" fmla="*/ 189 w 266"/>
                                  <a:gd name="T5" fmla="*/ 7 h 271"/>
                                  <a:gd name="T6" fmla="*/ 212 w 266"/>
                                  <a:gd name="T7" fmla="*/ 19 h 271"/>
                                  <a:gd name="T8" fmla="*/ 231 w 266"/>
                                  <a:gd name="T9" fmla="*/ 35 h 271"/>
                                  <a:gd name="T10" fmla="*/ 247 w 266"/>
                                  <a:gd name="T11" fmla="*/ 54 h 271"/>
                                  <a:gd name="T12" fmla="*/ 257 w 266"/>
                                  <a:gd name="T13" fmla="*/ 77 h 271"/>
                                  <a:gd name="T14" fmla="*/ 262 w 266"/>
                                  <a:gd name="T15" fmla="*/ 104 h 271"/>
                                  <a:gd name="T16" fmla="*/ 266 w 266"/>
                                  <a:gd name="T17" fmla="*/ 135 h 271"/>
                                  <a:gd name="T18" fmla="*/ 260 w 266"/>
                                  <a:gd name="T19" fmla="*/ 180 h 271"/>
                                  <a:gd name="T20" fmla="*/ 253 w 266"/>
                                  <a:gd name="T21" fmla="*/ 205 h 271"/>
                                  <a:gd name="T22" fmla="*/ 239 w 266"/>
                                  <a:gd name="T23" fmla="*/ 226 h 271"/>
                                  <a:gd name="T24" fmla="*/ 222 w 266"/>
                                  <a:gd name="T25" fmla="*/ 244 h 271"/>
                                  <a:gd name="T26" fmla="*/ 203 w 266"/>
                                  <a:gd name="T27" fmla="*/ 257 h 271"/>
                                  <a:gd name="T28" fmla="*/ 177 w 266"/>
                                  <a:gd name="T29" fmla="*/ 267 h 271"/>
                                  <a:gd name="T30" fmla="*/ 148 w 266"/>
                                  <a:gd name="T31" fmla="*/ 271 h 271"/>
                                  <a:gd name="T32" fmla="*/ 133 w 266"/>
                                  <a:gd name="T33" fmla="*/ 271 h 271"/>
                                  <a:gd name="T34" fmla="*/ 102 w 266"/>
                                  <a:gd name="T35" fmla="*/ 269 h 271"/>
                                  <a:gd name="T36" fmla="*/ 75 w 266"/>
                                  <a:gd name="T37" fmla="*/ 263 h 271"/>
                                  <a:gd name="T38" fmla="*/ 52 w 266"/>
                                  <a:gd name="T39" fmla="*/ 252 h 271"/>
                                  <a:gd name="T40" fmla="*/ 33 w 266"/>
                                  <a:gd name="T41" fmla="*/ 236 h 271"/>
                                  <a:gd name="T42" fmla="*/ 19 w 266"/>
                                  <a:gd name="T43" fmla="*/ 215 h 271"/>
                                  <a:gd name="T44" fmla="*/ 7 w 266"/>
                                  <a:gd name="T45" fmla="*/ 192 h 271"/>
                                  <a:gd name="T46" fmla="*/ 2 w 266"/>
                                  <a:gd name="T47" fmla="*/ 166 h 271"/>
                                  <a:gd name="T48" fmla="*/ 0 w 266"/>
                                  <a:gd name="T49" fmla="*/ 135 h 271"/>
                                  <a:gd name="T50" fmla="*/ 4 w 266"/>
                                  <a:gd name="T51" fmla="*/ 91 h 271"/>
                                  <a:gd name="T52" fmla="*/ 13 w 266"/>
                                  <a:gd name="T53" fmla="*/ 66 h 271"/>
                                  <a:gd name="T54" fmla="*/ 25 w 266"/>
                                  <a:gd name="T55" fmla="*/ 44 h 271"/>
                                  <a:gd name="T56" fmla="*/ 42 w 266"/>
                                  <a:gd name="T57" fmla="*/ 27 h 271"/>
                                  <a:gd name="T58" fmla="*/ 63 w 266"/>
                                  <a:gd name="T59" fmla="*/ 13 h 271"/>
                                  <a:gd name="T60" fmla="*/ 89 w 266"/>
                                  <a:gd name="T61" fmla="*/ 4 h 271"/>
                                  <a:gd name="T62" fmla="*/ 116 w 266"/>
                                  <a:gd name="T63" fmla="*/ 0 h 27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</a:cxnLst>
                                <a:rect l="0" t="0" r="r" b="b"/>
                                <a:pathLst>
                                  <a:path w="266" h="271">
                                    <a:moveTo>
                                      <a:pt x="133" y="0"/>
                                    </a:moveTo>
                                    <a:lnTo>
                                      <a:pt x="133" y="0"/>
                                    </a:lnTo>
                                    <a:lnTo>
                                      <a:pt x="148" y="0"/>
                                    </a:lnTo>
                                    <a:lnTo>
                                      <a:pt x="162" y="2"/>
                                    </a:lnTo>
                                    <a:lnTo>
                                      <a:pt x="177" y="4"/>
                                    </a:lnTo>
                                    <a:lnTo>
                                      <a:pt x="189" y="7"/>
                                    </a:lnTo>
                                    <a:lnTo>
                                      <a:pt x="203" y="13"/>
                                    </a:lnTo>
                                    <a:lnTo>
                                      <a:pt x="212" y="19"/>
                                    </a:lnTo>
                                    <a:lnTo>
                                      <a:pt x="222" y="27"/>
                                    </a:lnTo>
                                    <a:lnTo>
                                      <a:pt x="231" y="35"/>
                                    </a:lnTo>
                                    <a:lnTo>
                                      <a:pt x="239" y="44"/>
                                    </a:lnTo>
                                    <a:lnTo>
                                      <a:pt x="247" y="54"/>
                                    </a:lnTo>
                                    <a:lnTo>
                                      <a:pt x="253" y="66"/>
                                    </a:lnTo>
                                    <a:lnTo>
                                      <a:pt x="257" y="77"/>
                                    </a:lnTo>
                                    <a:lnTo>
                                      <a:pt x="260" y="91"/>
                                    </a:lnTo>
                                    <a:lnTo>
                                      <a:pt x="262" y="104"/>
                                    </a:lnTo>
                                    <a:lnTo>
                                      <a:pt x="266" y="135"/>
                                    </a:lnTo>
                                    <a:lnTo>
                                      <a:pt x="262" y="166"/>
                                    </a:lnTo>
                                    <a:lnTo>
                                      <a:pt x="260" y="180"/>
                                    </a:lnTo>
                                    <a:lnTo>
                                      <a:pt x="257" y="192"/>
                                    </a:lnTo>
                                    <a:lnTo>
                                      <a:pt x="253" y="205"/>
                                    </a:lnTo>
                                    <a:lnTo>
                                      <a:pt x="247" y="215"/>
                                    </a:lnTo>
                                    <a:lnTo>
                                      <a:pt x="239" y="226"/>
                                    </a:lnTo>
                                    <a:lnTo>
                                      <a:pt x="231" y="236"/>
                                    </a:lnTo>
                                    <a:lnTo>
                                      <a:pt x="222" y="244"/>
                                    </a:lnTo>
                                    <a:lnTo>
                                      <a:pt x="212" y="252"/>
                                    </a:lnTo>
                                    <a:lnTo>
                                      <a:pt x="203" y="257"/>
                                    </a:lnTo>
                                    <a:lnTo>
                                      <a:pt x="189" y="263"/>
                                    </a:lnTo>
                                    <a:lnTo>
                                      <a:pt x="177" y="267"/>
                                    </a:lnTo>
                                    <a:lnTo>
                                      <a:pt x="162" y="269"/>
                                    </a:lnTo>
                                    <a:lnTo>
                                      <a:pt x="148" y="271"/>
                                    </a:lnTo>
                                    <a:lnTo>
                                      <a:pt x="133" y="271"/>
                                    </a:lnTo>
                                    <a:lnTo>
                                      <a:pt x="116" y="271"/>
                                    </a:lnTo>
                                    <a:lnTo>
                                      <a:pt x="102" y="269"/>
                                    </a:lnTo>
                                    <a:lnTo>
                                      <a:pt x="89" y="267"/>
                                    </a:lnTo>
                                    <a:lnTo>
                                      <a:pt x="75" y="263"/>
                                    </a:lnTo>
                                    <a:lnTo>
                                      <a:pt x="63" y="257"/>
                                    </a:lnTo>
                                    <a:lnTo>
                                      <a:pt x="52" y="252"/>
                                    </a:lnTo>
                                    <a:lnTo>
                                      <a:pt x="42" y="244"/>
                                    </a:lnTo>
                                    <a:lnTo>
                                      <a:pt x="33" y="236"/>
                                    </a:lnTo>
                                    <a:lnTo>
                                      <a:pt x="25" y="226"/>
                                    </a:lnTo>
                                    <a:lnTo>
                                      <a:pt x="19" y="215"/>
                                    </a:lnTo>
                                    <a:lnTo>
                                      <a:pt x="13" y="205"/>
                                    </a:lnTo>
                                    <a:lnTo>
                                      <a:pt x="7" y="192"/>
                                    </a:lnTo>
                                    <a:lnTo>
                                      <a:pt x="4" y="180"/>
                                    </a:lnTo>
                                    <a:lnTo>
                                      <a:pt x="2" y="166"/>
                                    </a:lnTo>
                                    <a:lnTo>
                                      <a:pt x="0" y="135"/>
                                    </a:lnTo>
                                    <a:lnTo>
                                      <a:pt x="2" y="104"/>
                                    </a:lnTo>
                                    <a:lnTo>
                                      <a:pt x="4" y="91"/>
                                    </a:lnTo>
                                    <a:lnTo>
                                      <a:pt x="7" y="77"/>
                                    </a:lnTo>
                                    <a:lnTo>
                                      <a:pt x="13" y="66"/>
                                    </a:lnTo>
                                    <a:lnTo>
                                      <a:pt x="19" y="54"/>
                                    </a:lnTo>
                                    <a:lnTo>
                                      <a:pt x="25" y="44"/>
                                    </a:lnTo>
                                    <a:lnTo>
                                      <a:pt x="33" y="35"/>
                                    </a:lnTo>
                                    <a:lnTo>
                                      <a:pt x="42" y="27"/>
                                    </a:lnTo>
                                    <a:lnTo>
                                      <a:pt x="52" y="19"/>
                                    </a:lnTo>
                                    <a:lnTo>
                                      <a:pt x="63" y="13"/>
                                    </a:lnTo>
                                    <a:lnTo>
                                      <a:pt x="75" y="7"/>
                                    </a:lnTo>
                                    <a:lnTo>
                                      <a:pt x="89" y="4"/>
                                    </a:lnTo>
                                    <a:lnTo>
                                      <a:pt x="102" y="2"/>
                                    </a:lnTo>
                                    <a:lnTo>
                                      <a:pt x="116" y="0"/>
                                    </a:lnTo>
                                    <a:lnTo>
                                      <a:pt x="133" y="0"/>
                                    </a:lnTo>
                                  </a:path>
                                </a:pathLst>
                              </a:cu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8" name="Freeform 215"/>
                            <wps:cNvSpPr>
                              <a:spLocks/>
                            </wps:cNvSpPr>
                            <wps:spPr bwMode="auto">
                              <a:xfrm>
                                <a:off x="637851" y="204624"/>
                                <a:ext cx="59172" cy="84257"/>
                              </a:xfrm>
                              <a:custGeom>
                                <a:avLst/>
                                <a:gdLst>
                                  <a:gd name="T0" fmla="*/ 62 w 120"/>
                                  <a:gd name="T1" fmla="*/ 167 h 167"/>
                                  <a:gd name="T2" fmla="*/ 62 w 120"/>
                                  <a:gd name="T3" fmla="*/ 167 h 167"/>
                                  <a:gd name="T4" fmla="*/ 75 w 120"/>
                                  <a:gd name="T5" fmla="*/ 167 h 167"/>
                                  <a:gd name="T6" fmla="*/ 89 w 120"/>
                                  <a:gd name="T7" fmla="*/ 161 h 167"/>
                                  <a:gd name="T8" fmla="*/ 99 w 120"/>
                                  <a:gd name="T9" fmla="*/ 153 h 167"/>
                                  <a:gd name="T10" fmla="*/ 106 w 120"/>
                                  <a:gd name="T11" fmla="*/ 141 h 167"/>
                                  <a:gd name="T12" fmla="*/ 112 w 120"/>
                                  <a:gd name="T13" fmla="*/ 130 h 167"/>
                                  <a:gd name="T14" fmla="*/ 116 w 120"/>
                                  <a:gd name="T15" fmla="*/ 114 h 167"/>
                                  <a:gd name="T16" fmla="*/ 118 w 120"/>
                                  <a:gd name="T17" fmla="*/ 99 h 167"/>
                                  <a:gd name="T18" fmla="*/ 120 w 120"/>
                                  <a:gd name="T19" fmla="*/ 83 h 167"/>
                                  <a:gd name="T20" fmla="*/ 120 w 120"/>
                                  <a:gd name="T21" fmla="*/ 83 h 167"/>
                                  <a:gd name="T22" fmla="*/ 118 w 120"/>
                                  <a:gd name="T23" fmla="*/ 66 h 167"/>
                                  <a:gd name="T24" fmla="*/ 116 w 120"/>
                                  <a:gd name="T25" fmla="*/ 50 h 167"/>
                                  <a:gd name="T26" fmla="*/ 112 w 120"/>
                                  <a:gd name="T27" fmla="*/ 37 h 167"/>
                                  <a:gd name="T28" fmla="*/ 106 w 120"/>
                                  <a:gd name="T29" fmla="*/ 23 h 167"/>
                                  <a:gd name="T30" fmla="*/ 99 w 120"/>
                                  <a:gd name="T31" fmla="*/ 14 h 167"/>
                                  <a:gd name="T32" fmla="*/ 89 w 120"/>
                                  <a:gd name="T33" fmla="*/ 6 h 167"/>
                                  <a:gd name="T34" fmla="*/ 75 w 120"/>
                                  <a:gd name="T35" fmla="*/ 0 h 167"/>
                                  <a:gd name="T36" fmla="*/ 62 w 120"/>
                                  <a:gd name="T37" fmla="*/ 0 h 167"/>
                                  <a:gd name="T38" fmla="*/ 62 w 120"/>
                                  <a:gd name="T39" fmla="*/ 0 h 167"/>
                                  <a:gd name="T40" fmla="*/ 47 w 120"/>
                                  <a:gd name="T41" fmla="*/ 0 h 167"/>
                                  <a:gd name="T42" fmla="*/ 33 w 120"/>
                                  <a:gd name="T43" fmla="*/ 6 h 167"/>
                                  <a:gd name="T44" fmla="*/ 23 w 120"/>
                                  <a:gd name="T45" fmla="*/ 14 h 167"/>
                                  <a:gd name="T46" fmla="*/ 14 w 120"/>
                                  <a:gd name="T47" fmla="*/ 23 h 167"/>
                                  <a:gd name="T48" fmla="*/ 8 w 120"/>
                                  <a:gd name="T49" fmla="*/ 37 h 167"/>
                                  <a:gd name="T50" fmla="*/ 4 w 120"/>
                                  <a:gd name="T51" fmla="*/ 50 h 167"/>
                                  <a:gd name="T52" fmla="*/ 2 w 120"/>
                                  <a:gd name="T53" fmla="*/ 66 h 167"/>
                                  <a:gd name="T54" fmla="*/ 0 w 120"/>
                                  <a:gd name="T55" fmla="*/ 83 h 167"/>
                                  <a:gd name="T56" fmla="*/ 0 w 120"/>
                                  <a:gd name="T57" fmla="*/ 83 h 167"/>
                                  <a:gd name="T58" fmla="*/ 2 w 120"/>
                                  <a:gd name="T59" fmla="*/ 99 h 167"/>
                                  <a:gd name="T60" fmla="*/ 4 w 120"/>
                                  <a:gd name="T61" fmla="*/ 114 h 167"/>
                                  <a:gd name="T62" fmla="*/ 8 w 120"/>
                                  <a:gd name="T63" fmla="*/ 130 h 167"/>
                                  <a:gd name="T64" fmla="*/ 14 w 120"/>
                                  <a:gd name="T65" fmla="*/ 141 h 167"/>
                                  <a:gd name="T66" fmla="*/ 23 w 120"/>
                                  <a:gd name="T67" fmla="*/ 153 h 167"/>
                                  <a:gd name="T68" fmla="*/ 33 w 120"/>
                                  <a:gd name="T69" fmla="*/ 161 h 167"/>
                                  <a:gd name="T70" fmla="*/ 47 w 120"/>
                                  <a:gd name="T71" fmla="*/ 167 h 167"/>
                                  <a:gd name="T72" fmla="*/ 62 w 120"/>
                                  <a:gd name="T73" fmla="*/ 167 h 16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</a:cxnLst>
                                <a:rect l="0" t="0" r="r" b="b"/>
                                <a:pathLst>
                                  <a:path w="120" h="167">
                                    <a:moveTo>
                                      <a:pt x="62" y="167"/>
                                    </a:moveTo>
                                    <a:lnTo>
                                      <a:pt x="62" y="167"/>
                                    </a:lnTo>
                                    <a:lnTo>
                                      <a:pt x="75" y="167"/>
                                    </a:lnTo>
                                    <a:lnTo>
                                      <a:pt x="89" y="161"/>
                                    </a:lnTo>
                                    <a:lnTo>
                                      <a:pt x="99" y="153"/>
                                    </a:lnTo>
                                    <a:lnTo>
                                      <a:pt x="106" y="141"/>
                                    </a:lnTo>
                                    <a:lnTo>
                                      <a:pt x="112" y="130"/>
                                    </a:lnTo>
                                    <a:lnTo>
                                      <a:pt x="116" y="114"/>
                                    </a:lnTo>
                                    <a:lnTo>
                                      <a:pt x="118" y="99"/>
                                    </a:lnTo>
                                    <a:lnTo>
                                      <a:pt x="120" y="83"/>
                                    </a:lnTo>
                                    <a:lnTo>
                                      <a:pt x="118" y="66"/>
                                    </a:lnTo>
                                    <a:lnTo>
                                      <a:pt x="116" y="50"/>
                                    </a:lnTo>
                                    <a:lnTo>
                                      <a:pt x="112" y="37"/>
                                    </a:lnTo>
                                    <a:lnTo>
                                      <a:pt x="106" y="23"/>
                                    </a:lnTo>
                                    <a:lnTo>
                                      <a:pt x="99" y="14"/>
                                    </a:lnTo>
                                    <a:lnTo>
                                      <a:pt x="89" y="6"/>
                                    </a:lnTo>
                                    <a:lnTo>
                                      <a:pt x="75" y="0"/>
                                    </a:lnTo>
                                    <a:lnTo>
                                      <a:pt x="62" y="0"/>
                                    </a:lnTo>
                                    <a:lnTo>
                                      <a:pt x="47" y="0"/>
                                    </a:lnTo>
                                    <a:lnTo>
                                      <a:pt x="33" y="6"/>
                                    </a:lnTo>
                                    <a:lnTo>
                                      <a:pt x="23" y="14"/>
                                    </a:lnTo>
                                    <a:lnTo>
                                      <a:pt x="14" y="23"/>
                                    </a:lnTo>
                                    <a:lnTo>
                                      <a:pt x="8" y="37"/>
                                    </a:lnTo>
                                    <a:lnTo>
                                      <a:pt x="4" y="50"/>
                                    </a:lnTo>
                                    <a:lnTo>
                                      <a:pt x="2" y="66"/>
                                    </a:lnTo>
                                    <a:lnTo>
                                      <a:pt x="0" y="83"/>
                                    </a:lnTo>
                                    <a:lnTo>
                                      <a:pt x="2" y="99"/>
                                    </a:lnTo>
                                    <a:lnTo>
                                      <a:pt x="4" y="114"/>
                                    </a:lnTo>
                                    <a:lnTo>
                                      <a:pt x="8" y="130"/>
                                    </a:lnTo>
                                    <a:lnTo>
                                      <a:pt x="14" y="141"/>
                                    </a:lnTo>
                                    <a:lnTo>
                                      <a:pt x="23" y="153"/>
                                    </a:lnTo>
                                    <a:lnTo>
                                      <a:pt x="33" y="161"/>
                                    </a:lnTo>
                                    <a:lnTo>
                                      <a:pt x="47" y="167"/>
                                    </a:lnTo>
                                    <a:lnTo>
                                      <a:pt x="62" y="167"/>
                                    </a:lnTo>
                                  </a:path>
                                </a:pathLst>
                              </a:cu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" name="Freeform 216"/>
                            <wps:cNvSpPr>
                              <a:spLocks/>
                            </wps:cNvSpPr>
                            <wps:spPr bwMode="auto">
                              <a:xfrm>
                                <a:off x="460336" y="178544"/>
                                <a:ext cx="116338" cy="136416"/>
                              </a:xfrm>
                              <a:custGeom>
                                <a:avLst/>
                                <a:gdLst>
                                  <a:gd name="T0" fmla="*/ 154 w 231"/>
                                  <a:gd name="T1" fmla="*/ 0 h 271"/>
                                  <a:gd name="T2" fmla="*/ 193 w 231"/>
                                  <a:gd name="T3" fmla="*/ 2 h 271"/>
                                  <a:gd name="T4" fmla="*/ 226 w 231"/>
                                  <a:gd name="T5" fmla="*/ 69 h 271"/>
                                  <a:gd name="T6" fmla="*/ 208 w 231"/>
                                  <a:gd name="T7" fmla="*/ 62 h 271"/>
                                  <a:gd name="T8" fmla="*/ 173 w 231"/>
                                  <a:gd name="T9" fmla="*/ 52 h 271"/>
                                  <a:gd name="T10" fmla="*/ 156 w 231"/>
                                  <a:gd name="T11" fmla="*/ 52 h 271"/>
                                  <a:gd name="T12" fmla="*/ 123 w 231"/>
                                  <a:gd name="T13" fmla="*/ 58 h 271"/>
                                  <a:gd name="T14" fmla="*/ 96 w 231"/>
                                  <a:gd name="T15" fmla="*/ 75 h 271"/>
                                  <a:gd name="T16" fmla="*/ 79 w 231"/>
                                  <a:gd name="T17" fmla="*/ 100 h 271"/>
                                  <a:gd name="T18" fmla="*/ 73 w 231"/>
                                  <a:gd name="T19" fmla="*/ 135 h 271"/>
                                  <a:gd name="T20" fmla="*/ 75 w 231"/>
                                  <a:gd name="T21" fmla="*/ 155 h 271"/>
                                  <a:gd name="T22" fmla="*/ 87 w 231"/>
                                  <a:gd name="T23" fmla="*/ 186 h 271"/>
                                  <a:gd name="T24" fmla="*/ 112 w 231"/>
                                  <a:gd name="T25" fmla="*/ 207 h 271"/>
                                  <a:gd name="T26" fmla="*/ 143 w 231"/>
                                  <a:gd name="T27" fmla="*/ 219 h 271"/>
                                  <a:gd name="T28" fmla="*/ 162 w 231"/>
                                  <a:gd name="T29" fmla="*/ 219 h 271"/>
                                  <a:gd name="T30" fmla="*/ 197 w 231"/>
                                  <a:gd name="T31" fmla="*/ 215 h 271"/>
                                  <a:gd name="T32" fmla="*/ 230 w 231"/>
                                  <a:gd name="T33" fmla="*/ 205 h 271"/>
                                  <a:gd name="T34" fmla="*/ 231 w 231"/>
                                  <a:gd name="T35" fmla="*/ 259 h 271"/>
                                  <a:gd name="T36" fmla="*/ 199 w 231"/>
                                  <a:gd name="T37" fmla="*/ 269 h 271"/>
                                  <a:gd name="T38" fmla="*/ 154 w 231"/>
                                  <a:gd name="T39" fmla="*/ 271 h 271"/>
                                  <a:gd name="T40" fmla="*/ 127 w 231"/>
                                  <a:gd name="T41" fmla="*/ 271 h 271"/>
                                  <a:gd name="T42" fmla="*/ 87 w 231"/>
                                  <a:gd name="T43" fmla="*/ 261 h 271"/>
                                  <a:gd name="T44" fmla="*/ 61 w 231"/>
                                  <a:gd name="T45" fmla="*/ 250 h 271"/>
                                  <a:gd name="T46" fmla="*/ 40 w 231"/>
                                  <a:gd name="T47" fmla="*/ 232 h 271"/>
                                  <a:gd name="T48" fmla="*/ 21 w 231"/>
                                  <a:gd name="T49" fmla="*/ 213 h 271"/>
                                  <a:gd name="T50" fmla="*/ 7 w 231"/>
                                  <a:gd name="T51" fmla="*/ 186 h 271"/>
                                  <a:gd name="T52" fmla="*/ 2 w 231"/>
                                  <a:gd name="T53" fmla="*/ 153 h 271"/>
                                  <a:gd name="T54" fmla="*/ 0 w 231"/>
                                  <a:gd name="T55" fmla="*/ 135 h 271"/>
                                  <a:gd name="T56" fmla="*/ 3 w 231"/>
                                  <a:gd name="T57" fmla="*/ 102 h 271"/>
                                  <a:gd name="T58" fmla="*/ 11 w 231"/>
                                  <a:gd name="T59" fmla="*/ 75 h 271"/>
                                  <a:gd name="T60" fmla="*/ 27 w 231"/>
                                  <a:gd name="T61" fmla="*/ 52 h 271"/>
                                  <a:gd name="T62" fmla="*/ 44 w 231"/>
                                  <a:gd name="T63" fmla="*/ 33 h 271"/>
                                  <a:gd name="T64" fmla="*/ 67 w 231"/>
                                  <a:gd name="T65" fmla="*/ 17 h 271"/>
                                  <a:gd name="T66" fmla="*/ 92 w 231"/>
                                  <a:gd name="T67" fmla="*/ 7 h 271"/>
                                  <a:gd name="T68" fmla="*/ 121 w 231"/>
                                  <a:gd name="T69" fmla="*/ 2 h 27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231" h="271">
                                    <a:moveTo>
                                      <a:pt x="154" y="0"/>
                                    </a:moveTo>
                                    <a:lnTo>
                                      <a:pt x="154" y="0"/>
                                    </a:lnTo>
                                    <a:lnTo>
                                      <a:pt x="173" y="0"/>
                                    </a:lnTo>
                                    <a:lnTo>
                                      <a:pt x="193" y="2"/>
                                    </a:lnTo>
                                    <a:lnTo>
                                      <a:pt x="231" y="11"/>
                                    </a:lnTo>
                                    <a:lnTo>
                                      <a:pt x="226" y="69"/>
                                    </a:lnTo>
                                    <a:lnTo>
                                      <a:pt x="208" y="62"/>
                                    </a:lnTo>
                                    <a:lnTo>
                                      <a:pt x="191" y="56"/>
                                    </a:lnTo>
                                    <a:lnTo>
                                      <a:pt x="173" y="52"/>
                                    </a:lnTo>
                                    <a:lnTo>
                                      <a:pt x="156" y="52"/>
                                    </a:lnTo>
                                    <a:lnTo>
                                      <a:pt x="139" y="52"/>
                                    </a:lnTo>
                                    <a:lnTo>
                                      <a:pt x="123" y="58"/>
                                    </a:lnTo>
                                    <a:lnTo>
                                      <a:pt x="108" y="66"/>
                                    </a:lnTo>
                                    <a:lnTo>
                                      <a:pt x="96" y="75"/>
                                    </a:lnTo>
                                    <a:lnTo>
                                      <a:pt x="87" y="87"/>
                                    </a:lnTo>
                                    <a:lnTo>
                                      <a:pt x="79" y="100"/>
                                    </a:lnTo>
                                    <a:lnTo>
                                      <a:pt x="75" y="118"/>
                                    </a:lnTo>
                                    <a:lnTo>
                                      <a:pt x="73" y="135"/>
                                    </a:lnTo>
                                    <a:lnTo>
                                      <a:pt x="75" y="155"/>
                                    </a:lnTo>
                                    <a:lnTo>
                                      <a:pt x="79" y="170"/>
                                    </a:lnTo>
                                    <a:lnTo>
                                      <a:pt x="87" y="186"/>
                                    </a:lnTo>
                                    <a:lnTo>
                                      <a:pt x="98" y="197"/>
                                    </a:lnTo>
                                    <a:lnTo>
                                      <a:pt x="112" y="207"/>
                                    </a:lnTo>
                                    <a:lnTo>
                                      <a:pt x="127" y="213"/>
                                    </a:lnTo>
                                    <a:lnTo>
                                      <a:pt x="143" y="219"/>
                                    </a:lnTo>
                                    <a:lnTo>
                                      <a:pt x="162" y="219"/>
                                    </a:lnTo>
                                    <a:lnTo>
                                      <a:pt x="179" y="219"/>
                                    </a:lnTo>
                                    <a:lnTo>
                                      <a:pt x="197" y="215"/>
                                    </a:lnTo>
                                    <a:lnTo>
                                      <a:pt x="214" y="211"/>
                                    </a:lnTo>
                                    <a:lnTo>
                                      <a:pt x="230" y="205"/>
                                    </a:lnTo>
                                    <a:lnTo>
                                      <a:pt x="231" y="259"/>
                                    </a:lnTo>
                                    <a:lnTo>
                                      <a:pt x="216" y="265"/>
                                    </a:lnTo>
                                    <a:lnTo>
                                      <a:pt x="199" y="269"/>
                                    </a:lnTo>
                                    <a:lnTo>
                                      <a:pt x="177" y="271"/>
                                    </a:lnTo>
                                    <a:lnTo>
                                      <a:pt x="154" y="271"/>
                                    </a:lnTo>
                                    <a:lnTo>
                                      <a:pt x="127" y="271"/>
                                    </a:lnTo>
                                    <a:lnTo>
                                      <a:pt x="100" y="265"/>
                                    </a:lnTo>
                                    <a:lnTo>
                                      <a:pt x="87" y="261"/>
                                    </a:lnTo>
                                    <a:lnTo>
                                      <a:pt x="73" y="255"/>
                                    </a:lnTo>
                                    <a:lnTo>
                                      <a:pt x="61" y="250"/>
                                    </a:lnTo>
                                    <a:lnTo>
                                      <a:pt x="50" y="242"/>
                                    </a:lnTo>
                                    <a:lnTo>
                                      <a:pt x="40" y="232"/>
                                    </a:lnTo>
                                    <a:lnTo>
                                      <a:pt x="31" y="223"/>
                                    </a:lnTo>
                                    <a:lnTo>
                                      <a:pt x="21" y="213"/>
                                    </a:lnTo>
                                    <a:lnTo>
                                      <a:pt x="13" y="199"/>
                                    </a:lnTo>
                                    <a:lnTo>
                                      <a:pt x="7" y="186"/>
                                    </a:lnTo>
                                    <a:lnTo>
                                      <a:pt x="3" y="170"/>
                                    </a:lnTo>
                                    <a:lnTo>
                                      <a:pt x="2" y="153"/>
                                    </a:lnTo>
                                    <a:lnTo>
                                      <a:pt x="0" y="135"/>
                                    </a:lnTo>
                                    <a:lnTo>
                                      <a:pt x="2" y="118"/>
                                    </a:lnTo>
                                    <a:lnTo>
                                      <a:pt x="3" y="102"/>
                                    </a:lnTo>
                                    <a:lnTo>
                                      <a:pt x="7" y="89"/>
                                    </a:lnTo>
                                    <a:lnTo>
                                      <a:pt x="11" y="75"/>
                                    </a:lnTo>
                                    <a:lnTo>
                                      <a:pt x="19" y="62"/>
                                    </a:lnTo>
                                    <a:lnTo>
                                      <a:pt x="27" y="52"/>
                                    </a:lnTo>
                                    <a:lnTo>
                                      <a:pt x="34" y="40"/>
                                    </a:lnTo>
                                    <a:lnTo>
                                      <a:pt x="44" y="33"/>
                                    </a:lnTo>
                                    <a:lnTo>
                                      <a:pt x="56" y="25"/>
                                    </a:lnTo>
                                    <a:lnTo>
                                      <a:pt x="67" y="17"/>
                                    </a:lnTo>
                                    <a:lnTo>
                                      <a:pt x="79" y="11"/>
                                    </a:lnTo>
                                    <a:lnTo>
                                      <a:pt x="92" y="7"/>
                                    </a:lnTo>
                                    <a:lnTo>
                                      <a:pt x="108" y="4"/>
                                    </a:lnTo>
                                    <a:lnTo>
                                      <a:pt x="121" y="2"/>
                                    </a:lnTo>
                                    <a:lnTo>
                                      <a:pt x="154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0" name="Freeform 217"/>
                            <wps:cNvSpPr>
                              <a:spLocks/>
                            </wps:cNvSpPr>
                            <wps:spPr bwMode="auto">
                              <a:xfrm>
                                <a:off x="460336" y="178544"/>
                                <a:ext cx="116338" cy="136416"/>
                              </a:xfrm>
                              <a:custGeom>
                                <a:avLst/>
                                <a:gdLst>
                                  <a:gd name="T0" fmla="*/ 154 w 231"/>
                                  <a:gd name="T1" fmla="*/ 0 h 271"/>
                                  <a:gd name="T2" fmla="*/ 193 w 231"/>
                                  <a:gd name="T3" fmla="*/ 2 h 271"/>
                                  <a:gd name="T4" fmla="*/ 226 w 231"/>
                                  <a:gd name="T5" fmla="*/ 69 h 271"/>
                                  <a:gd name="T6" fmla="*/ 208 w 231"/>
                                  <a:gd name="T7" fmla="*/ 62 h 271"/>
                                  <a:gd name="T8" fmla="*/ 173 w 231"/>
                                  <a:gd name="T9" fmla="*/ 52 h 271"/>
                                  <a:gd name="T10" fmla="*/ 156 w 231"/>
                                  <a:gd name="T11" fmla="*/ 52 h 271"/>
                                  <a:gd name="T12" fmla="*/ 123 w 231"/>
                                  <a:gd name="T13" fmla="*/ 58 h 271"/>
                                  <a:gd name="T14" fmla="*/ 96 w 231"/>
                                  <a:gd name="T15" fmla="*/ 75 h 271"/>
                                  <a:gd name="T16" fmla="*/ 79 w 231"/>
                                  <a:gd name="T17" fmla="*/ 100 h 271"/>
                                  <a:gd name="T18" fmla="*/ 73 w 231"/>
                                  <a:gd name="T19" fmla="*/ 135 h 271"/>
                                  <a:gd name="T20" fmla="*/ 75 w 231"/>
                                  <a:gd name="T21" fmla="*/ 155 h 271"/>
                                  <a:gd name="T22" fmla="*/ 87 w 231"/>
                                  <a:gd name="T23" fmla="*/ 186 h 271"/>
                                  <a:gd name="T24" fmla="*/ 112 w 231"/>
                                  <a:gd name="T25" fmla="*/ 207 h 271"/>
                                  <a:gd name="T26" fmla="*/ 143 w 231"/>
                                  <a:gd name="T27" fmla="*/ 219 h 271"/>
                                  <a:gd name="T28" fmla="*/ 162 w 231"/>
                                  <a:gd name="T29" fmla="*/ 219 h 271"/>
                                  <a:gd name="T30" fmla="*/ 197 w 231"/>
                                  <a:gd name="T31" fmla="*/ 215 h 271"/>
                                  <a:gd name="T32" fmla="*/ 230 w 231"/>
                                  <a:gd name="T33" fmla="*/ 205 h 271"/>
                                  <a:gd name="T34" fmla="*/ 231 w 231"/>
                                  <a:gd name="T35" fmla="*/ 259 h 271"/>
                                  <a:gd name="T36" fmla="*/ 199 w 231"/>
                                  <a:gd name="T37" fmla="*/ 269 h 271"/>
                                  <a:gd name="T38" fmla="*/ 154 w 231"/>
                                  <a:gd name="T39" fmla="*/ 271 h 271"/>
                                  <a:gd name="T40" fmla="*/ 127 w 231"/>
                                  <a:gd name="T41" fmla="*/ 271 h 271"/>
                                  <a:gd name="T42" fmla="*/ 87 w 231"/>
                                  <a:gd name="T43" fmla="*/ 261 h 271"/>
                                  <a:gd name="T44" fmla="*/ 61 w 231"/>
                                  <a:gd name="T45" fmla="*/ 250 h 271"/>
                                  <a:gd name="T46" fmla="*/ 40 w 231"/>
                                  <a:gd name="T47" fmla="*/ 232 h 271"/>
                                  <a:gd name="T48" fmla="*/ 21 w 231"/>
                                  <a:gd name="T49" fmla="*/ 213 h 271"/>
                                  <a:gd name="T50" fmla="*/ 7 w 231"/>
                                  <a:gd name="T51" fmla="*/ 186 h 271"/>
                                  <a:gd name="T52" fmla="*/ 2 w 231"/>
                                  <a:gd name="T53" fmla="*/ 153 h 271"/>
                                  <a:gd name="T54" fmla="*/ 0 w 231"/>
                                  <a:gd name="T55" fmla="*/ 135 h 271"/>
                                  <a:gd name="T56" fmla="*/ 3 w 231"/>
                                  <a:gd name="T57" fmla="*/ 102 h 271"/>
                                  <a:gd name="T58" fmla="*/ 11 w 231"/>
                                  <a:gd name="T59" fmla="*/ 75 h 271"/>
                                  <a:gd name="T60" fmla="*/ 27 w 231"/>
                                  <a:gd name="T61" fmla="*/ 52 h 271"/>
                                  <a:gd name="T62" fmla="*/ 44 w 231"/>
                                  <a:gd name="T63" fmla="*/ 33 h 271"/>
                                  <a:gd name="T64" fmla="*/ 67 w 231"/>
                                  <a:gd name="T65" fmla="*/ 17 h 271"/>
                                  <a:gd name="T66" fmla="*/ 92 w 231"/>
                                  <a:gd name="T67" fmla="*/ 7 h 271"/>
                                  <a:gd name="T68" fmla="*/ 121 w 231"/>
                                  <a:gd name="T69" fmla="*/ 2 h 27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231" h="271">
                                    <a:moveTo>
                                      <a:pt x="154" y="0"/>
                                    </a:moveTo>
                                    <a:lnTo>
                                      <a:pt x="154" y="0"/>
                                    </a:lnTo>
                                    <a:lnTo>
                                      <a:pt x="173" y="0"/>
                                    </a:lnTo>
                                    <a:lnTo>
                                      <a:pt x="193" y="2"/>
                                    </a:lnTo>
                                    <a:lnTo>
                                      <a:pt x="231" y="11"/>
                                    </a:lnTo>
                                    <a:lnTo>
                                      <a:pt x="226" y="69"/>
                                    </a:lnTo>
                                    <a:lnTo>
                                      <a:pt x="208" y="62"/>
                                    </a:lnTo>
                                    <a:lnTo>
                                      <a:pt x="191" y="56"/>
                                    </a:lnTo>
                                    <a:lnTo>
                                      <a:pt x="173" y="52"/>
                                    </a:lnTo>
                                    <a:lnTo>
                                      <a:pt x="156" y="52"/>
                                    </a:lnTo>
                                    <a:lnTo>
                                      <a:pt x="139" y="52"/>
                                    </a:lnTo>
                                    <a:lnTo>
                                      <a:pt x="123" y="58"/>
                                    </a:lnTo>
                                    <a:lnTo>
                                      <a:pt x="108" y="66"/>
                                    </a:lnTo>
                                    <a:lnTo>
                                      <a:pt x="96" y="75"/>
                                    </a:lnTo>
                                    <a:lnTo>
                                      <a:pt x="87" y="87"/>
                                    </a:lnTo>
                                    <a:lnTo>
                                      <a:pt x="79" y="100"/>
                                    </a:lnTo>
                                    <a:lnTo>
                                      <a:pt x="75" y="118"/>
                                    </a:lnTo>
                                    <a:lnTo>
                                      <a:pt x="73" y="135"/>
                                    </a:lnTo>
                                    <a:lnTo>
                                      <a:pt x="75" y="155"/>
                                    </a:lnTo>
                                    <a:lnTo>
                                      <a:pt x="79" y="170"/>
                                    </a:lnTo>
                                    <a:lnTo>
                                      <a:pt x="87" y="186"/>
                                    </a:lnTo>
                                    <a:lnTo>
                                      <a:pt x="98" y="197"/>
                                    </a:lnTo>
                                    <a:lnTo>
                                      <a:pt x="112" y="207"/>
                                    </a:lnTo>
                                    <a:lnTo>
                                      <a:pt x="127" y="213"/>
                                    </a:lnTo>
                                    <a:lnTo>
                                      <a:pt x="143" y="219"/>
                                    </a:lnTo>
                                    <a:lnTo>
                                      <a:pt x="162" y="219"/>
                                    </a:lnTo>
                                    <a:lnTo>
                                      <a:pt x="179" y="219"/>
                                    </a:lnTo>
                                    <a:lnTo>
                                      <a:pt x="197" y="215"/>
                                    </a:lnTo>
                                    <a:lnTo>
                                      <a:pt x="214" y="211"/>
                                    </a:lnTo>
                                    <a:lnTo>
                                      <a:pt x="230" y="205"/>
                                    </a:lnTo>
                                    <a:lnTo>
                                      <a:pt x="231" y="259"/>
                                    </a:lnTo>
                                    <a:lnTo>
                                      <a:pt x="216" y="265"/>
                                    </a:lnTo>
                                    <a:lnTo>
                                      <a:pt x="199" y="269"/>
                                    </a:lnTo>
                                    <a:lnTo>
                                      <a:pt x="177" y="271"/>
                                    </a:lnTo>
                                    <a:lnTo>
                                      <a:pt x="154" y="271"/>
                                    </a:lnTo>
                                    <a:lnTo>
                                      <a:pt x="127" y="271"/>
                                    </a:lnTo>
                                    <a:lnTo>
                                      <a:pt x="100" y="265"/>
                                    </a:lnTo>
                                    <a:lnTo>
                                      <a:pt x="87" y="261"/>
                                    </a:lnTo>
                                    <a:lnTo>
                                      <a:pt x="73" y="255"/>
                                    </a:lnTo>
                                    <a:lnTo>
                                      <a:pt x="61" y="250"/>
                                    </a:lnTo>
                                    <a:lnTo>
                                      <a:pt x="50" y="242"/>
                                    </a:lnTo>
                                    <a:lnTo>
                                      <a:pt x="40" y="232"/>
                                    </a:lnTo>
                                    <a:lnTo>
                                      <a:pt x="31" y="223"/>
                                    </a:lnTo>
                                    <a:lnTo>
                                      <a:pt x="21" y="213"/>
                                    </a:lnTo>
                                    <a:lnTo>
                                      <a:pt x="13" y="199"/>
                                    </a:lnTo>
                                    <a:lnTo>
                                      <a:pt x="7" y="186"/>
                                    </a:lnTo>
                                    <a:lnTo>
                                      <a:pt x="3" y="170"/>
                                    </a:lnTo>
                                    <a:lnTo>
                                      <a:pt x="2" y="153"/>
                                    </a:lnTo>
                                    <a:lnTo>
                                      <a:pt x="0" y="135"/>
                                    </a:lnTo>
                                    <a:lnTo>
                                      <a:pt x="2" y="118"/>
                                    </a:lnTo>
                                    <a:lnTo>
                                      <a:pt x="3" y="102"/>
                                    </a:lnTo>
                                    <a:lnTo>
                                      <a:pt x="7" y="89"/>
                                    </a:lnTo>
                                    <a:lnTo>
                                      <a:pt x="11" y="75"/>
                                    </a:lnTo>
                                    <a:lnTo>
                                      <a:pt x="19" y="62"/>
                                    </a:lnTo>
                                    <a:lnTo>
                                      <a:pt x="27" y="52"/>
                                    </a:lnTo>
                                    <a:lnTo>
                                      <a:pt x="34" y="40"/>
                                    </a:lnTo>
                                    <a:lnTo>
                                      <a:pt x="44" y="33"/>
                                    </a:lnTo>
                                    <a:lnTo>
                                      <a:pt x="56" y="25"/>
                                    </a:lnTo>
                                    <a:lnTo>
                                      <a:pt x="67" y="17"/>
                                    </a:lnTo>
                                    <a:lnTo>
                                      <a:pt x="79" y="11"/>
                                    </a:lnTo>
                                    <a:lnTo>
                                      <a:pt x="92" y="7"/>
                                    </a:lnTo>
                                    <a:lnTo>
                                      <a:pt x="108" y="4"/>
                                    </a:lnTo>
                                    <a:lnTo>
                                      <a:pt x="121" y="2"/>
                                    </a:lnTo>
                                    <a:lnTo>
                                      <a:pt x="154" y="0"/>
                                    </a:lnTo>
                                  </a:path>
                                </a:pathLst>
                              </a:cu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1" name="Freeform 218"/>
                            <wps:cNvSpPr>
                              <a:spLocks/>
                            </wps:cNvSpPr>
                            <wps:spPr bwMode="auto">
                              <a:xfrm>
                                <a:off x="337981" y="179547"/>
                                <a:ext cx="95277" cy="134410"/>
                              </a:xfrm>
                              <a:custGeom>
                                <a:avLst/>
                                <a:gdLst>
                                  <a:gd name="T0" fmla="*/ 0 w 190"/>
                                  <a:gd name="T1" fmla="*/ 0 h 267"/>
                                  <a:gd name="T2" fmla="*/ 186 w 190"/>
                                  <a:gd name="T3" fmla="*/ 0 h 267"/>
                                  <a:gd name="T4" fmla="*/ 186 w 190"/>
                                  <a:gd name="T5" fmla="*/ 50 h 267"/>
                                  <a:gd name="T6" fmla="*/ 68 w 190"/>
                                  <a:gd name="T7" fmla="*/ 50 h 267"/>
                                  <a:gd name="T8" fmla="*/ 68 w 190"/>
                                  <a:gd name="T9" fmla="*/ 104 h 267"/>
                                  <a:gd name="T10" fmla="*/ 178 w 190"/>
                                  <a:gd name="T11" fmla="*/ 104 h 267"/>
                                  <a:gd name="T12" fmla="*/ 178 w 190"/>
                                  <a:gd name="T13" fmla="*/ 157 h 267"/>
                                  <a:gd name="T14" fmla="*/ 68 w 190"/>
                                  <a:gd name="T15" fmla="*/ 157 h 267"/>
                                  <a:gd name="T16" fmla="*/ 68 w 190"/>
                                  <a:gd name="T17" fmla="*/ 215 h 267"/>
                                  <a:gd name="T18" fmla="*/ 190 w 190"/>
                                  <a:gd name="T19" fmla="*/ 215 h 267"/>
                                  <a:gd name="T20" fmla="*/ 190 w 190"/>
                                  <a:gd name="T21" fmla="*/ 267 h 267"/>
                                  <a:gd name="T22" fmla="*/ 0 w 190"/>
                                  <a:gd name="T23" fmla="*/ 267 h 267"/>
                                  <a:gd name="T24" fmla="*/ 0 w 190"/>
                                  <a:gd name="T25" fmla="*/ 0 h 26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</a:cxnLst>
                                <a:rect l="0" t="0" r="r" b="b"/>
                                <a:pathLst>
                                  <a:path w="190" h="267">
                                    <a:moveTo>
                                      <a:pt x="0" y="0"/>
                                    </a:moveTo>
                                    <a:lnTo>
                                      <a:pt x="186" y="0"/>
                                    </a:lnTo>
                                    <a:lnTo>
                                      <a:pt x="186" y="50"/>
                                    </a:lnTo>
                                    <a:lnTo>
                                      <a:pt x="68" y="50"/>
                                    </a:lnTo>
                                    <a:lnTo>
                                      <a:pt x="68" y="104"/>
                                    </a:lnTo>
                                    <a:lnTo>
                                      <a:pt x="178" y="104"/>
                                    </a:lnTo>
                                    <a:lnTo>
                                      <a:pt x="178" y="157"/>
                                    </a:lnTo>
                                    <a:lnTo>
                                      <a:pt x="68" y="157"/>
                                    </a:lnTo>
                                    <a:lnTo>
                                      <a:pt x="68" y="215"/>
                                    </a:lnTo>
                                    <a:lnTo>
                                      <a:pt x="190" y="215"/>
                                    </a:lnTo>
                                    <a:lnTo>
                                      <a:pt x="190" y="267"/>
                                    </a:lnTo>
                                    <a:lnTo>
                                      <a:pt x="0" y="267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2" name="Freeform 219"/>
                            <wps:cNvSpPr>
                              <a:spLocks/>
                            </wps:cNvSpPr>
                            <wps:spPr bwMode="auto">
                              <a:xfrm>
                                <a:off x="124361" y="179547"/>
                                <a:ext cx="186541" cy="134410"/>
                              </a:xfrm>
                              <a:custGeom>
                                <a:avLst/>
                                <a:gdLst>
                                  <a:gd name="T0" fmla="*/ 0 w 373"/>
                                  <a:gd name="T1" fmla="*/ 0 h 267"/>
                                  <a:gd name="T2" fmla="*/ 72 w 373"/>
                                  <a:gd name="T3" fmla="*/ 0 h 267"/>
                                  <a:gd name="T4" fmla="*/ 105 w 373"/>
                                  <a:gd name="T5" fmla="*/ 203 h 267"/>
                                  <a:gd name="T6" fmla="*/ 107 w 373"/>
                                  <a:gd name="T7" fmla="*/ 203 h 267"/>
                                  <a:gd name="T8" fmla="*/ 141 w 373"/>
                                  <a:gd name="T9" fmla="*/ 0 h 267"/>
                                  <a:gd name="T10" fmla="*/ 232 w 373"/>
                                  <a:gd name="T11" fmla="*/ 0 h 267"/>
                                  <a:gd name="T12" fmla="*/ 269 w 373"/>
                                  <a:gd name="T13" fmla="*/ 203 h 267"/>
                                  <a:gd name="T14" fmla="*/ 304 w 373"/>
                                  <a:gd name="T15" fmla="*/ 0 h 267"/>
                                  <a:gd name="T16" fmla="*/ 373 w 373"/>
                                  <a:gd name="T17" fmla="*/ 0 h 267"/>
                                  <a:gd name="T18" fmla="*/ 311 w 373"/>
                                  <a:gd name="T19" fmla="*/ 267 h 267"/>
                                  <a:gd name="T20" fmla="*/ 222 w 373"/>
                                  <a:gd name="T21" fmla="*/ 267 h 267"/>
                                  <a:gd name="T22" fmla="*/ 186 w 373"/>
                                  <a:gd name="T23" fmla="*/ 62 h 267"/>
                                  <a:gd name="T24" fmla="*/ 151 w 373"/>
                                  <a:gd name="T25" fmla="*/ 267 h 267"/>
                                  <a:gd name="T26" fmla="*/ 58 w 373"/>
                                  <a:gd name="T27" fmla="*/ 267 h 267"/>
                                  <a:gd name="T28" fmla="*/ 0 w 373"/>
                                  <a:gd name="T29" fmla="*/ 0 h 26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</a:cxnLst>
                                <a:rect l="0" t="0" r="r" b="b"/>
                                <a:pathLst>
                                  <a:path w="373" h="267">
                                    <a:moveTo>
                                      <a:pt x="0" y="0"/>
                                    </a:moveTo>
                                    <a:lnTo>
                                      <a:pt x="72" y="0"/>
                                    </a:lnTo>
                                    <a:lnTo>
                                      <a:pt x="105" y="203"/>
                                    </a:lnTo>
                                    <a:lnTo>
                                      <a:pt x="107" y="203"/>
                                    </a:lnTo>
                                    <a:lnTo>
                                      <a:pt x="141" y="0"/>
                                    </a:lnTo>
                                    <a:lnTo>
                                      <a:pt x="232" y="0"/>
                                    </a:lnTo>
                                    <a:lnTo>
                                      <a:pt x="269" y="203"/>
                                    </a:lnTo>
                                    <a:lnTo>
                                      <a:pt x="304" y="0"/>
                                    </a:lnTo>
                                    <a:lnTo>
                                      <a:pt x="373" y="0"/>
                                    </a:lnTo>
                                    <a:lnTo>
                                      <a:pt x="311" y="267"/>
                                    </a:lnTo>
                                    <a:lnTo>
                                      <a:pt x="222" y="267"/>
                                    </a:lnTo>
                                    <a:lnTo>
                                      <a:pt x="186" y="62"/>
                                    </a:lnTo>
                                    <a:lnTo>
                                      <a:pt x="151" y="267"/>
                                    </a:lnTo>
                                    <a:lnTo>
                                      <a:pt x="58" y="267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3" name="Freeform 220"/>
                            <wps:cNvSpPr>
                              <a:spLocks/>
                            </wps:cNvSpPr>
                            <wps:spPr bwMode="auto">
                              <a:xfrm>
                                <a:off x="0" y="178544"/>
                                <a:ext cx="100291" cy="136416"/>
                              </a:xfrm>
                              <a:custGeom>
                                <a:avLst/>
                                <a:gdLst>
                                  <a:gd name="T0" fmla="*/ 116 w 201"/>
                                  <a:gd name="T1" fmla="*/ 0 h 271"/>
                                  <a:gd name="T2" fmla="*/ 170 w 201"/>
                                  <a:gd name="T3" fmla="*/ 4 h 271"/>
                                  <a:gd name="T4" fmla="*/ 180 w 201"/>
                                  <a:gd name="T5" fmla="*/ 64 h 271"/>
                                  <a:gd name="T6" fmla="*/ 166 w 201"/>
                                  <a:gd name="T7" fmla="*/ 58 h 271"/>
                                  <a:gd name="T8" fmla="*/ 137 w 201"/>
                                  <a:gd name="T9" fmla="*/ 52 h 271"/>
                                  <a:gd name="T10" fmla="*/ 122 w 201"/>
                                  <a:gd name="T11" fmla="*/ 52 h 271"/>
                                  <a:gd name="T12" fmla="*/ 91 w 201"/>
                                  <a:gd name="T13" fmla="*/ 54 h 271"/>
                                  <a:gd name="T14" fmla="*/ 77 w 201"/>
                                  <a:gd name="T15" fmla="*/ 62 h 271"/>
                                  <a:gd name="T16" fmla="*/ 73 w 201"/>
                                  <a:gd name="T17" fmla="*/ 75 h 271"/>
                                  <a:gd name="T18" fmla="*/ 73 w 201"/>
                                  <a:gd name="T19" fmla="*/ 81 h 271"/>
                                  <a:gd name="T20" fmla="*/ 85 w 201"/>
                                  <a:gd name="T21" fmla="*/ 93 h 271"/>
                                  <a:gd name="T22" fmla="*/ 114 w 201"/>
                                  <a:gd name="T23" fmla="*/ 102 h 271"/>
                                  <a:gd name="T24" fmla="*/ 160 w 201"/>
                                  <a:gd name="T25" fmla="*/ 120 h 271"/>
                                  <a:gd name="T26" fmla="*/ 180 w 201"/>
                                  <a:gd name="T27" fmla="*/ 133 h 271"/>
                                  <a:gd name="T28" fmla="*/ 195 w 201"/>
                                  <a:gd name="T29" fmla="*/ 155 h 271"/>
                                  <a:gd name="T30" fmla="*/ 201 w 201"/>
                                  <a:gd name="T31" fmla="*/ 184 h 271"/>
                                  <a:gd name="T32" fmla="*/ 199 w 201"/>
                                  <a:gd name="T33" fmla="*/ 197 h 271"/>
                                  <a:gd name="T34" fmla="*/ 195 w 201"/>
                                  <a:gd name="T35" fmla="*/ 219 h 271"/>
                                  <a:gd name="T36" fmla="*/ 185 w 201"/>
                                  <a:gd name="T37" fmla="*/ 236 h 271"/>
                                  <a:gd name="T38" fmla="*/ 172 w 201"/>
                                  <a:gd name="T39" fmla="*/ 250 h 271"/>
                                  <a:gd name="T40" fmla="*/ 147 w 201"/>
                                  <a:gd name="T41" fmla="*/ 263 h 271"/>
                                  <a:gd name="T42" fmla="*/ 104 w 201"/>
                                  <a:gd name="T43" fmla="*/ 271 h 271"/>
                                  <a:gd name="T44" fmla="*/ 81 w 201"/>
                                  <a:gd name="T45" fmla="*/ 271 h 271"/>
                                  <a:gd name="T46" fmla="*/ 43 w 201"/>
                                  <a:gd name="T47" fmla="*/ 269 h 271"/>
                                  <a:gd name="T48" fmla="*/ 4 w 201"/>
                                  <a:gd name="T49" fmla="*/ 259 h 271"/>
                                  <a:gd name="T50" fmla="*/ 10 w 201"/>
                                  <a:gd name="T51" fmla="*/ 201 h 271"/>
                                  <a:gd name="T52" fmla="*/ 43 w 201"/>
                                  <a:gd name="T53" fmla="*/ 215 h 271"/>
                                  <a:gd name="T54" fmla="*/ 81 w 201"/>
                                  <a:gd name="T55" fmla="*/ 219 h 271"/>
                                  <a:gd name="T56" fmla="*/ 99 w 201"/>
                                  <a:gd name="T57" fmla="*/ 219 h 271"/>
                                  <a:gd name="T58" fmla="*/ 118 w 201"/>
                                  <a:gd name="T59" fmla="*/ 211 h 271"/>
                                  <a:gd name="T60" fmla="*/ 124 w 201"/>
                                  <a:gd name="T61" fmla="*/ 201 h 271"/>
                                  <a:gd name="T62" fmla="*/ 126 w 201"/>
                                  <a:gd name="T63" fmla="*/ 193 h 271"/>
                                  <a:gd name="T64" fmla="*/ 120 w 201"/>
                                  <a:gd name="T65" fmla="*/ 178 h 271"/>
                                  <a:gd name="T66" fmla="*/ 106 w 201"/>
                                  <a:gd name="T67" fmla="*/ 168 h 271"/>
                                  <a:gd name="T68" fmla="*/ 64 w 201"/>
                                  <a:gd name="T69" fmla="*/ 155 h 271"/>
                                  <a:gd name="T70" fmla="*/ 29 w 201"/>
                                  <a:gd name="T71" fmla="*/ 139 h 271"/>
                                  <a:gd name="T72" fmla="*/ 12 w 201"/>
                                  <a:gd name="T73" fmla="*/ 122 h 271"/>
                                  <a:gd name="T74" fmla="*/ 2 w 201"/>
                                  <a:gd name="T75" fmla="*/ 97 h 271"/>
                                  <a:gd name="T76" fmla="*/ 0 w 201"/>
                                  <a:gd name="T77" fmla="*/ 81 h 271"/>
                                  <a:gd name="T78" fmla="*/ 4 w 201"/>
                                  <a:gd name="T79" fmla="*/ 58 h 271"/>
                                  <a:gd name="T80" fmla="*/ 12 w 201"/>
                                  <a:gd name="T81" fmla="*/ 40 h 271"/>
                                  <a:gd name="T82" fmla="*/ 23 w 201"/>
                                  <a:gd name="T83" fmla="*/ 27 h 271"/>
                                  <a:gd name="T84" fmla="*/ 56 w 201"/>
                                  <a:gd name="T85" fmla="*/ 7 h 271"/>
                                  <a:gd name="T86" fmla="*/ 97 w 201"/>
                                  <a:gd name="T87" fmla="*/ 0 h 27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201" h="271">
                                    <a:moveTo>
                                      <a:pt x="116" y="0"/>
                                    </a:moveTo>
                                    <a:lnTo>
                                      <a:pt x="116" y="0"/>
                                    </a:lnTo>
                                    <a:lnTo>
                                      <a:pt x="153" y="2"/>
                                    </a:lnTo>
                                    <a:lnTo>
                                      <a:pt x="170" y="4"/>
                                    </a:lnTo>
                                    <a:lnTo>
                                      <a:pt x="185" y="7"/>
                                    </a:lnTo>
                                    <a:lnTo>
                                      <a:pt x="180" y="64"/>
                                    </a:lnTo>
                                    <a:lnTo>
                                      <a:pt x="166" y="58"/>
                                    </a:lnTo>
                                    <a:lnTo>
                                      <a:pt x="153" y="54"/>
                                    </a:lnTo>
                                    <a:lnTo>
                                      <a:pt x="137" y="52"/>
                                    </a:lnTo>
                                    <a:lnTo>
                                      <a:pt x="122" y="52"/>
                                    </a:lnTo>
                                    <a:lnTo>
                                      <a:pt x="106" y="52"/>
                                    </a:lnTo>
                                    <a:lnTo>
                                      <a:pt x="91" y="54"/>
                                    </a:lnTo>
                                    <a:lnTo>
                                      <a:pt x="83" y="56"/>
                                    </a:lnTo>
                                    <a:lnTo>
                                      <a:pt x="77" y="62"/>
                                    </a:lnTo>
                                    <a:lnTo>
                                      <a:pt x="73" y="67"/>
                                    </a:lnTo>
                                    <a:lnTo>
                                      <a:pt x="73" y="75"/>
                                    </a:lnTo>
                                    <a:lnTo>
                                      <a:pt x="73" y="81"/>
                                    </a:lnTo>
                                    <a:lnTo>
                                      <a:pt x="79" y="87"/>
                                    </a:lnTo>
                                    <a:lnTo>
                                      <a:pt x="85" y="93"/>
                                    </a:lnTo>
                                    <a:lnTo>
                                      <a:pt x="93" y="97"/>
                                    </a:lnTo>
                                    <a:lnTo>
                                      <a:pt x="114" y="102"/>
                                    </a:lnTo>
                                    <a:lnTo>
                                      <a:pt x="137" y="110"/>
                                    </a:lnTo>
                                    <a:lnTo>
                                      <a:pt x="160" y="120"/>
                                    </a:lnTo>
                                    <a:lnTo>
                                      <a:pt x="170" y="126"/>
                                    </a:lnTo>
                                    <a:lnTo>
                                      <a:pt x="180" y="133"/>
                                    </a:lnTo>
                                    <a:lnTo>
                                      <a:pt x="189" y="143"/>
                                    </a:lnTo>
                                    <a:lnTo>
                                      <a:pt x="195" y="155"/>
                                    </a:lnTo>
                                    <a:lnTo>
                                      <a:pt x="199" y="168"/>
                                    </a:lnTo>
                                    <a:lnTo>
                                      <a:pt x="201" y="184"/>
                                    </a:lnTo>
                                    <a:lnTo>
                                      <a:pt x="199" y="197"/>
                                    </a:lnTo>
                                    <a:lnTo>
                                      <a:pt x="197" y="209"/>
                                    </a:lnTo>
                                    <a:lnTo>
                                      <a:pt x="195" y="219"/>
                                    </a:lnTo>
                                    <a:lnTo>
                                      <a:pt x="191" y="228"/>
                                    </a:lnTo>
                                    <a:lnTo>
                                      <a:pt x="185" y="236"/>
                                    </a:lnTo>
                                    <a:lnTo>
                                      <a:pt x="180" y="244"/>
                                    </a:lnTo>
                                    <a:lnTo>
                                      <a:pt x="172" y="250"/>
                                    </a:lnTo>
                                    <a:lnTo>
                                      <a:pt x="164" y="254"/>
                                    </a:lnTo>
                                    <a:lnTo>
                                      <a:pt x="147" y="263"/>
                                    </a:lnTo>
                                    <a:lnTo>
                                      <a:pt x="126" y="267"/>
                                    </a:lnTo>
                                    <a:lnTo>
                                      <a:pt x="104" y="271"/>
                                    </a:lnTo>
                                    <a:lnTo>
                                      <a:pt x="81" y="271"/>
                                    </a:lnTo>
                                    <a:lnTo>
                                      <a:pt x="64" y="271"/>
                                    </a:lnTo>
                                    <a:lnTo>
                                      <a:pt x="43" y="269"/>
                                    </a:lnTo>
                                    <a:lnTo>
                                      <a:pt x="21" y="265"/>
                                    </a:lnTo>
                                    <a:lnTo>
                                      <a:pt x="4" y="259"/>
                                    </a:lnTo>
                                    <a:lnTo>
                                      <a:pt x="10" y="201"/>
                                    </a:lnTo>
                                    <a:lnTo>
                                      <a:pt x="25" y="209"/>
                                    </a:lnTo>
                                    <a:lnTo>
                                      <a:pt x="43" y="215"/>
                                    </a:lnTo>
                                    <a:lnTo>
                                      <a:pt x="62" y="219"/>
                                    </a:lnTo>
                                    <a:lnTo>
                                      <a:pt x="81" y="219"/>
                                    </a:lnTo>
                                    <a:lnTo>
                                      <a:pt x="99" y="219"/>
                                    </a:lnTo>
                                    <a:lnTo>
                                      <a:pt x="112" y="215"/>
                                    </a:lnTo>
                                    <a:lnTo>
                                      <a:pt x="118" y="211"/>
                                    </a:lnTo>
                                    <a:lnTo>
                                      <a:pt x="122" y="205"/>
                                    </a:lnTo>
                                    <a:lnTo>
                                      <a:pt x="124" y="201"/>
                                    </a:lnTo>
                                    <a:lnTo>
                                      <a:pt x="126" y="193"/>
                                    </a:lnTo>
                                    <a:lnTo>
                                      <a:pt x="124" y="186"/>
                                    </a:lnTo>
                                    <a:lnTo>
                                      <a:pt x="120" y="178"/>
                                    </a:lnTo>
                                    <a:lnTo>
                                      <a:pt x="114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85" y="161"/>
                                    </a:lnTo>
                                    <a:lnTo>
                                      <a:pt x="64" y="155"/>
                                    </a:lnTo>
                                    <a:lnTo>
                                      <a:pt x="41" y="145"/>
                                    </a:lnTo>
                                    <a:lnTo>
                                      <a:pt x="29" y="139"/>
                                    </a:lnTo>
                                    <a:lnTo>
                                      <a:pt x="19" y="131"/>
                                    </a:lnTo>
                                    <a:lnTo>
                                      <a:pt x="12" y="122"/>
                                    </a:lnTo>
                                    <a:lnTo>
                                      <a:pt x="6" y="110"/>
                                    </a:lnTo>
                                    <a:lnTo>
                                      <a:pt x="2" y="97"/>
                                    </a:lnTo>
                                    <a:lnTo>
                                      <a:pt x="0" y="81"/>
                                    </a:lnTo>
                                    <a:lnTo>
                                      <a:pt x="2" y="69"/>
                                    </a:lnTo>
                                    <a:lnTo>
                                      <a:pt x="4" y="58"/>
                                    </a:lnTo>
                                    <a:lnTo>
                                      <a:pt x="8" y="48"/>
                                    </a:lnTo>
                                    <a:lnTo>
                                      <a:pt x="12" y="40"/>
                                    </a:lnTo>
                                    <a:lnTo>
                                      <a:pt x="17" y="33"/>
                                    </a:lnTo>
                                    <a:lnTo>
                                      <a:pt x="23" y="27"/>
                                    </a:lnTo>
                                    <a:lnTo>
                                      <a:pt x="39" y="15"/>
                                    </a:lnTo>
                                    <a:lnTo>
                                      <a:pt x="56" y="7"/>
                                    </a:lnTo>
                                    <a:lnTo>
                                      <a:pt x="75" y="4"/>
                                    </a:lnTo>
                                    <a:lnTo>
                                      <a:pt x="97" y="0"/>
                                    </a:lnTo>
                                    <a:lnTo>
                                      <a:pt x="116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4" name="Freeform 221"/>
                            <wps:cNvSpPr>
                              <a:spLocks/>
                            </wps:cNvSpPr>
                            <wps:spPr bwMode="auto">
                              <a:xfrm>
                                <a:off x="0" y="178544"/>
                                <a:ext cx="100291" cy="136416"/>
                              </a:xfrm>
                              <a:custGeom>
                                <a:avLst/>
                                <a:gdLst>
                                  <a:gd name="T0" fmla="*/ 116 w 201"/>
                                  <a:gd name="T1" fmla="*/ 0 h 271"/>
                                  <a:gd name="T2" fmla="*/ 170 w 201"/>
                                  <a:gd name="T3" fmla="*/ 4 h 271"/>
                                  <a:gd name="T4" fmla="*/ 180 w 201"/>
                                  <a:gd name="T5" fmla="*/ 64 h 271"/>
                                  <a:gd name="T6" fmla="*/ 166 w 201"/>
                                  <a:gd name="T7" fmla="*/ 58 h 271"/>
                                  <a:gd name="T8" fmla="*/ 137 w 201"/>
                                  <a:gd name="T9" fmla="*/ 52 h 271"/>
                                  <a:gd name="T10" fmla="*/ 122 w 201"/>
                                  <a:gd name="T11" fmla="*/ 52 h 271"/>
                                  <a:gd name="T12" fmla="*/ 91 w 201"/>
                                  <a:gd name="T13" fmla="*/ 54 h 271"/>
                                  <a:gd name="T14" fmla="*/ 77 w 201"/>
                                  <a:gd name="T15" fmla="*/ 62 h 271"/>
                                  <a:gd name="T16" fmla="*/ 73 w 201"/>
                                  <a:gd name="T17" fmla="*/ 75 h 271"/>
                                  <a:gd name="T18" fmla="*/ 73 w 201"/>
                                  <a:gd name="T19" fmla="*/ 81 h 271"/>
                                  <a:gd name="T20" fmla="*/ 85 w 201"/>
                                  <a:gd name="T21" fmla="*/ 93 h 271"/>
                                  <a:gd name="T22" fmla="*/ 114 w 201"/>
                                  <a:gd name="T23" fmla="*/ 102 h 271"/>
                                  <a:gd name="T24" fmla="*/ 160 w 201"/>
                                  <a:gd name="T25" fmla="*/ 120 h 271"/>
                                  <a:gd name="T26" fmla="*/ 180 w 201"/>
                                  <a:gd name="T27" fmla="*/ 133 h 271"/>
                                  <a:gd name="T28" fmla="*/ 195 w 201"/>
                                  <a:gd name="T29" fmla="*/ 155 h 271"/>
                                  <a:gd name="T30" fmla="*/ 201 w 201"/>
                                  <a:gd name="T31" fmla="*/ 184 h 271"/>
                                  <a:gd name="T32" fmla="*/ 199 w 201"/>
                                  <a:gd name="T33" fmla="*/ 197 h 271"/>
                                  <a:gd name="T34" fmla="*/ 195 w 201"/>
                                  <a:gd name="T35" fmla="*/ 219 h 271"/>
                                  <a:gd name="T36" fmla="*/ 185 w 201"/>
                                  <a:gd name="T37" fmla="*/ 236 h 271"/>
                                  <a:gd name="T38" fmla="*/ 172 w 201"/>
                                  <a:gd name="T39" fmla="*/ 250 h 271"/>
                                  <a:gd name="T40" fmla="*/ 147 w 201"/>
                                  <a:gd name="T41" fmla="*/ 263 h 271"/>
                                  <a:gd name="T42" fmla="*/ 104 w 201"/>
                                  <a:gd name="T43" fmla="*/ 271 h 271"/>
                                  <a:gd name="T44" fmla="*/ 81 w 201"/>
                                  <a:gd name="T45" fmla="*/ 271 h 271"/>
                                  <a:gd name="T46" fmla="*/ 43 w 201"/>
                                  <a:gd name="T47" fmla="*/ 269 h 271"/>
                                  <a:gd name="T48" fmla="*/ 4 w 201"/>
                                  <a:gd name="T49" fmla="*/ 259 h 271"/>
                                  <a:gd name="T50" fmla="*/ 10 w 201"/>
                                  <a:gd name="T51" fmla="*/ 201 h 271"/>
                                  <a:gd name="T52" fmla="*/ 43 w 201"/>
                                  <a:gd name="T53" fmla="*/ 215 h 271"/>
                                  <a:gd name="T54" fmla="*/ 81 w 201"/>
                                  <a:gd name="T55" fmla="*/ 219 h 271"/>
                                  <a:gd name="T56" fmla="*/ 99 w 201"/>
                                  <a:gd name="T57" fmla="*/ 219 h 271"/>
                                  <a:gd name="T58" fmla="*/ 118 w 201"/>
                                  <a:gd name="T59" fmla="*/ 211 h 271"/>
                                  <a:gd name="T60" fmla="*/ 124 w 201"/>
                                  <a:gd name="T61" fmla="*/ 201 h 271"/>
                                  <a:gd name="T62" fmla="*/ 126 w 201"/>
                                  <a:gd name="T63" fmla="*/ 193 h 271"/>
                                  <a:gd name="T64" fmla="*/ 120 w 201"/>
                                  <a:gd name="T65" fmla="*/ 178 h 271"/>
                                  <a:gd name="T66" fmla="*/ 106 w 201"/>
                                  <a:gd name="T67" fmla="*/ 168 h 271"/>
                                  <a:gd name="T68" fmla="*/ 64 w 201"/>
                                  <a:gd name="T69" fmla="*/ 155 h 271"/>
                                  <a:gd name="T70" fmla="*/ 29 w 201"/>
                                  <a:gd name="T71" fmla="*/ 139 h 271"/>
                                  <a:gd name="T72" fmla="*/ 12 w 201"/>
                                  <a:gd name="T73" fmla="*/ 122 h 271"/>
                                  <a:gd name="T74" fmla="*/ 2 w 201"/>
                                  <a:gd name="T75" fmla="*/ 97 h 271"/>
                                  <a:gd name="T76" fmla="*/ 0 w 201"/>
                                  <a:gd name="T77" fmla="*/ 81 h 271"/>
                                  <a:gd name="T78" fmla="*/ 4 w 201"/>
                                  <a:gd name="T79" fmla="*/ 58 h 271"/>
                                  <a:gd name="T80" fmla="*/ 12 w 201"/>
                                  <a:gd name="T81" fmla="*/ 40 h 271"/>
                                  <a:gd name="T82" fmla="*/ 23 w 201"/>
                                  <a:gd name="T83" fmla="*/ 27 h 271"/>
                                  <a:gd name="T84" fmla="*/ 56 w 201"/>
                                  <a:gd name="T85" fmla="*/ 7 h 271"/>
                                  <a:gd name="T86" fmla="*/ 97 w 201"/>
                                  <a:gd name="T87" fmla="*/ 0 h 27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201" h="271">
                                    <a:moveTo>
                                      <a:pt x="116" y="0"/>
                                    </a:moveTo>
                                    <a:lnTo>
                                      <a:pt x="116" y="0"/>
                                    </a:lnTo>
                                    <a:lnTo>
                                      <a:pt x="153" y="2"/>
                                    </a:lnTo>
                                    <a:lnTo>
                                      <a:pt x="170" y="4"/>
                                    </a:lnTo>
                                    <a:lnTo>
                                      <a:pt x="185" y="7"/>
                                    </a:lnTo>
                                    <a:lnTo>
                                      <a:pt x="180" y="64"/>
                                    </a:lnTo>
                                    <a:lnTo>
                                      <a:pt x="166" y="58"/>
                                    </a:lnTo>
                                    <a:lnTo>
                                      <a:pt x="153" y="54"/>
                                    </a:lnTo>
                                    <a:lnTo>
                                      <a:pt x="137" y="52"/>
                                    </a:lnTo>
                                    <a:lnTo>
                                      <a:pt x="122" y="52"/>
                                    </a:lnTo>
                                    <a:lnTo>
                                      <a:pt x="106" y="52"/>
                                    </a:lnTo>
                                    <a:lnTo>
                                      <a:pt x="91" y="54"/>
                                    </a:lnTo>
                                    <a:lnTo>
                                      <a:pt x="83" y="56"/>
                                    </a:lnTo>
                                    <a:lnTo>
                                      <a:pt x="77" y="62"/>
                                    </a:lnTo>
                                    <a:lnTo>
                                      <a:pt x="73" y="67"/>
                                    </a:lnTo>
                                    <a:lnTo>
                                      <a:pt x="73" y="75"/>
                                    </a:lnTo>
                                    <a:lnTo>
                                      <a:pt x="73" y="81"/>
                                    </a:lnTo>
                                    <a:lnTo>
                                      <a:pt x="79" y="87"/>
                                    </a:lnTo>
                                    <a:lnTo>
                                      <a:pt x="85" y="93"/>
                                    </a:lnTo>
                                    <a:lnTo>
                                      <a:pt x="93" y="97"/>
                                    </a:lnTo>
                                    <a:lnTo>
                                      <a:pt x="114" y="102"/>
                                    </a:lnTo>
                                    <a:lnTo>
                                      <a:pt x="137" y="110"/>
                                    </a:lnTo>
                                    <a:lnTo>
                                      <a:pt x="160" y="120"/>
                                    </a:lnTo>
                                    <a:lnTo>
                                      <a:pt x="170" y="126"/>
                                    </a:lnTo>
                                    <a:lnTo>
                                      <a:pt x="180" y="133"/>
                                    </a:lnTo>
                                    <a:lnTo>
                                      <a:pt x="189" y="143"/>
                                    </a:lnTo>
                                    <a:lnTo>
                                      <a:pt x="195" y="155"/>
                                    </a:lnTo>
                                    <a:lnTo>
                                      <a:pt x="199" y="168"/>
                                    </a:lnTo>
                                    <a:lnTo>
                                      <a:pt x="201" y="184"/>
                                    </a:lnTo>
                                    <a:lnTo>
                                      <a:pt x="199" y="197"/>
                                    </a:lnTo>
                                    <a:lnTo>
                                      <a:pt x="197" y="209"/>
                                    </a:lnTo>
                                    <a:lnTo>
                                      <a:pt x="195" y="219"/>
                                    </a:lnTo>
                                    <a:lnTo>
                                      <a:pt x="191" y="228"/>
                                    </a:lnTo>
                                    <a:lnTo>
                                      <a:pt x="185" y="236"/>
                                    </a:lnTo>
                                    <a:lnTo>
                                      <a:pt x="180" y="244"/>
                                    </a:lnTo>
                                    <a:lnTo>
                                      <a:pt x="172" y="250"/>
                                    </a:lnTo>
                                    <a:lnTo>
                                      <a:pt x="164" y="254"/>
                                    </a:lnTo>
                                    <a:lnTo>
                                      <a:pt x="147" y="263"/>
                                    </a:lnTo>
                                    <a:lnTo>
                                      <a:pt x="126" y="267"/>
                                    </a:lnTo>
                                    <a:lnTo>
                                      <a:pt x="104" y="271"/>
                                    </a:lnTo>
                                    <a:lnTo>
                                      <a:pt x="81" y="271"/>
                                    </a:lnTo>
                                    <a:lnTo>
                                      <a:pt x="64" y="271"/>
                                    </a:lnTo>
                                    <a:lnTo>
                                      <a:pt x="43" y="269"/>
                                    </a:lnTo>
                                    <a:lnTo>
                                      <a:pt x="21" y="265"/>
                                    </a:lnTo>
                                    <a:lnTo>
                                      <a:pt x="4" y="259"/>
                                    </a:lnTo>
                                    <a:lnTo>
                                      <a:pt x="10" y="201"/>
                                    </a:lnTo>
                                    <a:lnTo>
                                      <a:pt x="25" y="209"/>
                                    </a:lnTo>
                                    <a:lnTo>
                                      <a:pt x="43" y="215"/>
                                    </a:lnTo>
                                    <a:lnTo>
                                      <a:pt x="62" y="219"/>
                                    </a:lnTo>
                                    <a:lnTo>
                                      <a:pt x="81" y="219"/>
                                    </a:lnTo>
                                    <a:lnTo>
                                      <a:pt x="99" y="219"/>
                                    </a:lnTo>
                                    <a:lnTo>
                                      <a:pt x="112" y="215"/>
                                    </a:lnTo>
                                    <a:lnTo>
                                      <a:pt x="118" y="211"/>
                                    </a:lnTo>
                                    <a:lnTo>
                                      <a:pt x="122" y="205"/>
                                    </a:lnTo>
                                    <a:lnTo>
                                      <a:pt x="124" y="201"/>
                                    </a:lnTo>
                                    <a:lnTo>
                                      <a:pt x="126" y="193"/>
                                    </a:lnTo>
                                    <a:lnTo>
                                      <a:pt x="124" y="186"/>
                                    </a:lnTo>
                                    <a:lnTo>
                                      <a:pt x="120" y="178"/>
                                    </a:lnTo>
                                    <a:lnTo>
                                      <a:pt x="114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85" y="161"/>
                                    </a:lnTo>
                                    <a:lnTo>
                                      <a:pt x="64" y="155"/>
                                    </a:lnTo>
                                    <a:lnTo>
                                      <a:pt x="41" y="145"/>
                                    </a:lnTo>
                                    <a:lnTo>
                                      <a:pt x="29" y="139"/>
                                    </a:lnTo>
                                    <a:lnTo>
                                      <a:pt x="19" y="131"/>
                                    </a:lnTo>
                                    <a:lnTo>
                                      <a:pt x="12" y="122"/>
                                    </a:lnTo>
                                    <a:lnTo>
                                      <a:pt x="6" y="110"/>
                                    </a:lnTo>
                                    <a:lnTo>
                                      <a:pt x="2" y="97"/>
                                    </a:lnTo>
                                    <a:lnTo>
                                      <a:pt x="0" y="81"/>
                                    </a:lnTo>
                                    <a:lnTo>
                                      <a:pt x="2" y="69"/>
                                    </a:lnTo>
                                    <a:lnTo>
                                      <a:pt x="4" y="58"/>
                                    </a:lnTo>
                                    <a:lnTo>
                                      <a:pt x="8" y="48"/>
                                    </a:lnTo>
                                    <a:lnTo>
                                      <a:pt x="12" y="40"/>
                                    </a:lnTo>
                                    <a:lnTo>
                                      <a:pt x="17" y="33"/>
                                    </a:lnTo>
                                    <a:lnTo>
                                      <a:pt x="23" y="27"/>
                                    </a:lnTo>
                                    <a:lnTo>
                                      <a:pt x="39" y="15"/>
                                    </a:lnTo>
                                    <a:lnTo>
                                      <a:pt x="56" y="7"/>
                                    </a:lnTo>
                                    <a:lnTo>
                                      <a:pt x="75" y="4"/>
                                    </a:lnTo>
                                    <a:lnTo>
                                      <a:pt x="97" y="0"/>
                                    </a:lnTo>
                                    <a:lnTo>
                                      <a:pt x="116" y="0"/>
                                    </a:lnTo>
                                  </a:path>
                                </a:pathLst>
                              </a:cu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c:wpc>
                      </a:graphicData>
                    </a:graphic>
                  </wp:inline>
                </w:drawing>
              </mc:Choice>
              <mc:Fallback>
                <w:pict>
                  <v:group w14:anchorId="2E154C33" id="Plátno 336" o:spid="_x0000_s1026" editas="canvas" style="width:85.05pt;height:24.8pt;mso-position-horizontal-relative:char;mso-position-vertical-relative:line" coordsize="10801,3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10801;height:3149;visibility:visible;mso-wrap-style:square">
                      <v:fill o:detectmouseclick="t"/>
                      <v:path o:connecttype="none"/>
                    </v:shape>
                    <v:shape id="Freeform 210" o:spid="_x0000_s1028" style="position:absolute;left:8013;top:421;width:2788;height:2718;visibility:visible;mso-wrap-style:square;v-text-anchor:top" coordsize="556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H7KMQA&#10;AADcAAAADwAAAGRycy9kb3ducmV2LnhtbESPQWvCQBSE7wX/w/IK3uqmsYhENxIEwZNFbcHjI/ua&#10;pMm+jbtrTP+9Wyj0OMzMN8x6M5pODOR8Y1nB6ywBQVxa3XCl4OO8e1mC8AFZY2eZFPyQh00+eVpj&#10;pu2djzScQiUihH2GCuoQ+kxKX9Zk0M9sTxy9L+sMhihdJbXDe4SbTqZJspAGG44LNfa0ralsTzej&#10;YFhe31oqGl8s3s9J+HTm8n1IlZo+j8UKRKAx/If/2nutYJ7O4fdMPAIy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x+yjEAAAA3AAAAA8AAAAAAAAAAAAAAAAAmAIAAGRycy9k&#10;b3ducmV2LnhtbFBLBQYAAAAABAAEAPUAAACJAwAAAAA=&#10;" path="m444,423r,54l112,477r,-54l276,256,444,423xm556,181r-203,l485,49,436,4,276,165,114,,69,47,201,181,,181r,62l201,243,46,396r,147l508,543r,-147l353,243r203,l556,181xe" fillcolor="black" stroked="f">
                      <v:path arrowok="t" o:connecttype="custom" o:connectlocs="222646,211756;222646,238789;56163,238789;56163,211756;138402,128155;222646,211756;278809,90610;177014,90610;243206,24530;218634,2002;138402,82600;57166,0;34600,23528;100792,90610;0,90610;0,121647;100792,121647;23067,198240;23067,271829;254739,271829;254739,198240;177014,121647;278809,121647;278809,90610" o:connectangles="0,0,0,0,0,0,0,0,0,0,0,0,0,0,0,0,0,0,0,0,0,0,0,0"/>
                      <o:lock v:ext="edit" verticies="t"/>
                    </v:shape>
                    <v:shape id="Freeform 211" o:spid="_x0000_s1029" style="position:absolute;left:9076;width:662;height:662;visibility:visible;mso-wrap-style:square;v-text-anchor:top" coordsize="131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jc7MQA&#10;AADcAAAADwAAAGRycy9kb3ducmV2LnhtbESPQWvCQBSE74L/YXmCN92otZToKqIIgnhQe/H2yD6T&#10;bbNvQ3ZNor++Wyj0OMzMN8xy3dlSNFR741jBZJyAIM6cNpwr+LzuRx8gfEDWWDomBU/ysF71e0tM&#10;tWv5TM0l5CJC2KeooAihSqX0WUEW/dhVxNG7u9piiLLOpa6xjXBbymmSvEuLhuNCgRVtC8q+Lw+r&#10;wLTXx/z2wq+tuZ1cc2xOuzzRSg0H3WYBIlAX/sN/7YNWMJu+we+Ze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43OzEAAAA3AAAAA8AAAAAAAAAAAAAAAAAmAIAAGRycy9k&#10;b3ducmV2LnhtbFBLBQYAAAAABAAEAPUAAACJAwAAAAA=&#10;" path="m131,66r,l130,79r-4,14l120,103r-8,9l103,120r-12,8l79,132r-13,l52,132,41,128,29,120,19,112r-7,-9l6,93,2,79,,66,2,52,6,41,12,29,19,19,29,12,41,6,52,2,66,,79,2,91,6r12,6l112,19r8,10l126,41r4,11l131,66xe" fillcolor="#dc002e" stroked="f">
                      <v:path arrowok="t" o:connecttype="custom" o:connectlocs="66192,33101;66192,33101;65687,39621;63666,46642;60634,51658;56592,56171;52044,60184;45981,64196;39917,66202;33349,66202;33349,66202;26275,66202;20717,64196;14653,60184;9600,56171;6063,51658;3032,46642;1011,39621;0,33101;0,33101;1011,26080;3032,20563;6063,14544;9600,9529;14653,6018;20717,3009;26275,1003;33349,0;33349,0;39917,1003;45981,3009;52044,6018;56592,9529;60634,14544;63666,20563;65687,26080;66192,33101" o:connectangles="0,0,0,0,0,0,0,0,0,0,0,0,0,0,0,0,0,0,0,0,0,0,0,0,0,0,0,0,0,0,0,0,0,0,0,0,0"/>
                    </v:shape>
                    <v:shape id="Freeform 212" o:spid="_x0000_s1030" style="position:absolute;left:9076;width:662;height:662;visibility:visible;mso-wrap-style:square;v-text-anchor:top" coordsize="131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oQ08YA&#10;AADcAAAADwAAAGRycy9kb3ducmV2LnhtbESP3WrCQBSE7wt9h+UUelc3prRKdJUqaKUUxR+8PmSP&#10;SWj2bNhdTfTp3UKhl8PMfMOMp52pxYWcrywr6PcSEMS51RUXCg77xcsQhA/IGmvLpOBKHqaTx4cx&#10;Ztq2vKXLLhQiQthnqKAMocmk9HlJBn3PNsTRO1lnMETpCqkdthFuapkmybs0WHFcKLGheUn5z+5s&#10;FKSfrfxaDxfLfe3X5vs2O24GLlXq+an7GIEI1IX/8F97pRW8pm/weyYeATm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eoQ08YAAADcAAAADwAAAAAAAAAAAAAAAACYAgAAZHJz&#10;L2Rvd25yZXYueG1sUEsFBgAAAAAEAAQA9QAAAIsDAAAAAA==&#10;" path="m131,66r,l130,79r-4,14l120,103r-8,9l103,120r-12,8l79,132r-13,l52,132,41,128,29,120,19,112r-7,-9l6,93,2,79,,66,2,52,6,41,12,29,19,19,29,12,41,6,52,2,66,,79,2,91,6r12,6l112,19r8,10l126,41r4,11l131,66e" fillcolor="#e41a1f" stroked="f">
                      <v:path arrowok="t" o:connecttype="custom" o:connectlocs="66192,33101;66192,33101;65687,39621;63666,46642;60634,51658;56592,56171;52044,60184;45981,64196;39917,66202;33349,66202;33349,66202;26275,66202;20717,64196;14653,60184;9600,56171;6063,51658;3032,46642;1011,39621;0,33101;0,33101;1011,26080;3032,20563;6063,14544;9600,9529;14653,6018;20717,3009;26275,1003;33349,0;33349,0;39917,1003;45981,3009;52044,6018;56592,9529;60634,14544;63666,20563;65687,26080;66192,33101" o:connectangles="0,0,0,0,0,0,0,0,0,0,0,0,0,0,0,0,0,0,0,0,0,0,0,0,0,0,0,0,0,0,0,0,0,0,0,0,0"/>
                    </v:shape>
                    <v:shape id="Freeform 213" o:spid="_x0000_s1031" style="position:absolute;left:6017;top:1785;width:1334;height:1364;visibility:visible;mso-wrap-style:square;v-text-anchor:top" coordsize="266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++ZMQA&#10;AADcAAAADwAAAGRycy9kb3ducmV2LnhtbESPQYvCMBSE7wv+h/AEb2uqgivVKLIo7EmwK4i3R/Ns&#10;qs1LaaK2++s3guBxmJlvmMWqtZW4U+NLxwpGwwQEce50yYWCw+/2cwbCB2SNlWNS0JGH1bL3scBU&#10;uwfv6Z6FQkQI+xQVmBDqVEqfG7Loh64mjt7ZNRZDlE0hdYOPCLeVHCfJVFosOS4YrOnbUH7NblbB&#10;tjxUm26yu1xONzJHt8nOX3+dUoN+u56DCNSGd/jV/tEKJuMpPM/EI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PvmTEAAAA3AAAAA8AAAAAAAAAAAAAAAAAmAIAAGRycy9k&#10;b3ducmV2LnhtbFBLBQYAAAAABAAEAPUAAACJAwAAAAA=&#10;" path="m133,r,l148,r14,2l177,4r12,3l203,13r9,6l222,27r9,8l239,44r8,10l253,66r4,11l260,91r2,13l266,135r-4,31l260,180r-3,12l253,205r-6,10l239,226r-8,10l222,244r-10,8l203,257r-14,6l177,267r-15,2l148,271r-15,l116,271r-14,-2l89,267,75,263,63,257,52,252,42,244r-9,-8l25,226,19,215,13,205,7,192,4,180,2,166,,135,2,104,4,91,7,77,13,66,19,54,25,44r8,-9l42,27,52,19,63,13,75,7,89,4,102,2,116,r17,xm133,219r,l146,219r14,-6l170,205r7,-12l183,182r4,-16l189,151r2,-16l189,118r-2,-16l183,89,177,75r-7,-9l160,58,146,52r-13,l118,52r-14,6l94,66r-9,9l79,89r-4,13l73,118r-2,17l73,151r2,15l79,182r6,11l94,205r10,8l118,219r15,xe" fillcolor="black" stroked="f">
                      <v:path arrowok="t" o:connecttype="custom" o:connectlocs="66694,0;81236,1007;94775,3524;106308,9564;115836,17618;123859,27183;128874,38760;131381,52352;133387,67956;130378,90608;126868,103193;119848,113764;111323,122825;101795,129369;88758,134402;74215,136416;66694,136416;51148,135409;37609,132389;26076,126852;16548,118798;9528,108227;3510,96649;1003,83561;0,67956;2006,45808;6519,33223;12536,22149;21061,13591;31592,6544;44629,2014;58169,0;66694,110240;73212,110240;85247,103193;91766,91615;94775,76010;95778,67956;93772,51345;88758,37754;80233,29196;66694,26176;59172,26176;47137,33223;39615,44801;36606,59399;35603,67956;37609,83561;42624,97152;52151,107220;66694,110240" o:connectangles="0,0,0,0,0,0,0,0,0,0,0,0,0,0,0,0,0,0,0,0,0,0,0,0,0,0,0,0,0,0,0,0,0,0,0,0,0,0,0,0,0,0,0,0,0,0,0,0,0,0,0"/>
                      <o:lock v:ext="edit" verticies="t"/>
                    </v:shape>
                    <v:shape id="Freeform 214" o:spid="_x0000_s1032" style="position:absolute;left:6017;top:1785;width:1334;height:1364;visibility:visible;mso-wrap-style:square;v-text-anchor:top" coordsize="266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NxlcYA&#10;AADcAAAADwAAAGRycy9kb3ducmV2LnhtbESPQWsCMRSE7wX/Q3hCbzVbLVpWoxSLopeCWvD63Lxu&#10;tt28LEm6u/XXN4WCx2FmvmEWq97WoiUfKscKHkcZCOLC6YpLBe+nzcMziBCRNdaOScEPBVgtB3cL&#10;zLXr+EDtMZYiQTjkqMDE2ORShsKQxTByDXHyPpy3GJP0pdQeuwS3tRxn2VRarDgtGGxobaj4On5b&#10;Beeuf/N73b5et/vP6fpkL09Xc1Hqfti/zEFE6uMt/N/eaQWT8Qz+zqQj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NxlcYAAADcAAAADwAAAAAAAAAAAAAAAACYAgAAZHJz&#10;L2Rvd25yZXYueG1sUEsFBgAAAAAEAAQA9QAAAIsDAAAAAA==&#10;" path="m133,r,l148,r14,2l177,4r12,3l203,13r9,6l222,27r9,8l239,44r8,10l253,66r4,11l260,91r2,13l266,135r-4,31l260,180r-3,12l253,205r-6,10l239,226r-8,10l222,244r-10,8l203,257r-14,6l177,267r-15,2l148,271r-15,l116,271r-14,-2l89,267,75,263,63,257,52,252,42,244r-9,-8l25,226,19,215,13,205,7,192,4,180,2,166,,135,2,104,4,91,7,77,13,66,19,54,25,44r8,-9l42,27,52,19,63,13,75,7,89,4,102,2,116,r17,e" filled="f" stroked="f">
                      <v:path arrowok="t" o:connecttype="custom" o:connectlocs="66694,0;81236,1007;94775,3524;106308,9564;115836,17618;123859,27183;128874,38760;131381,52352;133387,67956;130378,90608;126868,103193;119848,113764;111323,122825;101795,129369;88758,134402;74215,136416;66694,136416;51148,135409;37609,132389;26076,126852;16548,118798;9528,108227;3510,96649;1003,83561;0,67956;2006,45808;6519,33223;12536,22149;21061,13591;31592,6544;44629,2014;58169,0" o:connectangles="0,0,0,0,0,0,0,0,0,0,0,0,0,0,0,0,0,0,0,0,0,0,0,0,0,0,0,0,0,0,0,0"/>
                    </v:shape>
                    <v:shape id="Freeform 215" o:spid="_x0000_s1033" style="position:absolute;left:6378;top:2046;width:592;height:842;visibility:visible;mso-wrap-style:square;v-text-anchor:top" coordsize="120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EessIA&#10;AADcAAAADwAAAGRycy9kb3ducmV2LnhtbERPTWuDQBC9B/IflgnkFtdEKMFmE0pJsaGn2kLxNrgT&#10;Nbqz1t2q/ffdQyHHx/s+nGbTiZEG11hWsI1iEMSl1Q1XCj4/XjZ7EM4ja+wsk4JfcnA6LhcHTLWd&#10;+J3G3FcihLBLUUHtfZ9K6cqaDLrI9sSBu9rBoA9wqKQecArhppO7OH6QBhsODTX29FxT2eY/RkF2&#10;+zb+q6gSmRWXrs2ndjy/xUqtV/PTIwhPs7+L/92vWkGyC2vDmXAE5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kR6ywgAAANwAAAAPAAAAAAAAAAAAAAAAAJgCAABkcnMvZG93&#10;bnJldi54bWxQSwUGAAAAAAQABAD1AAAAhwMAAAAA&#10;" path="m62,167r,l75,167r14,-6l99,153r7,-12l112,130r4,-16l118,99r2,-16l118,66,116,50,112,37,106,23,99,14,89,6,75,,62,,47,,33,6,23,14r-9,9l8,37,4,50,2,66,,83,2,99r2,15l8,130r6,11l23,153r10,8l47,167r15,e" filled="f" stroked="f">
                      <v:path arrowok="t" o:connecttype="custom" o:connectlocs="30572,84257;30572,84257;36983,84257;43886,81230;48817,77194;52269,71139;55227,65589;57200,57517;58186,49949;59172,41876;59172,41876;58186,33299;57200,25227;55227,18668;52269,11604;48817,7063;43886,3027;36983,0;30572,0;30572,0;23176,0;16272,3027;11341,7063;6903,11604;3945,18668;1972,25227;986,33299;0,41876;0,41876;986,49949;1972,57517;3945,65589;6903,71139;11341,77194;16272,81230;23176,84257;30572,84257" o:connectangles="0,0,0,0,0,0,0,0,0,0,0,0,0,0,0,0,0,0,0,0,0,0,0,0,0,0,0,0,0,0,0,0,0,0,0,0,0"/>
                    </v:shape>
                    <v:shape id="Freeform 216" o:spid="_x0000_s1034" style="position:absolute;left:4603;top:1785;width:1163;height:1364;visibility:visible;mso-wrap-style:square;v-text-anchor:top" coordsize="23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2jDsYA&#10;AADcAAAADwAAAGRycy9kb3ducmV2LnhtbESPQWvCQBSE7wX/w/IKvUjdGCG0aVbRgiKChVrp+ZF9&#10;TUKyb8PuauK/dwuFHoeZ+YYpVqPpxJWcbywrmM8SEMSl1Q1XCs5f2+cXED4ga+wsk4IbeVgtJw8F&#10;5toO/EnXU6hEhLDPUUEdQp9L6cuaDPqZ7Ymj92OdwRClq6R2OES46WSaJJk02HBcqLGn95rK9nQx&#10;Co4f52y3aA/Z7nuchnbrLulxM1Xq6XFcv4EINIb/8F97rxUs0lf4PR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B2jDsYAAADcAAAADwAAAAAAAAAAAAAAAACYAgAAZHJz&#10;L2Rvd25yZXYueG1sUEsFBgAAAAAEAAQA9QAAAIsDAAAAAA==&#10;" path="m154,r,l173,r20,2l231,11r-5,58l208,62,191,56,173,52r-17,l139,52r-16,6l108,66,96,75,87,87r-8,13l75,118r-2,17l75,155r4,15l87,186r11,11l112,207r15,6l143,219r19,l179,219r18,-4l214,211r16,-6l231,259r-15,6l199,269r-22,2l154,271r-27,l100,265,87,261,73,255,61,250,50,242,40,232r-9,-9l21,213,13,199,7,186,3,170,2,153,,135,2,118,3,102,7,89,11,75,19,62,27,52,34,40,44,33,56,25,67,17,79,11,92,7,108,4,121,2,154,xe" fillcolor="black" stroked="f">
                      <v:path arrowok="t" o:connecttype="custom" o:connectlocs="77559,0;97200,1007;113820,34733;104755,31210;87128,26176;78566,26176;61946,29196;48348,37754;39787,50338;36765,67956;37772,78024;43816,93629;56406,104200;72019,110240;81588,110240;99215,108227;115834,103193;116338,130375;100222,135409;77559,136416;63961,136416;43816,131382;30721,125845;20145,116784;10576,107220;3525,93629;1007,77017;0,67956;1511,51345;5540,37754;13598,26176;22160,16612;33743,8557;46334,3524;60939,1007" o:connectangles="0,0,0,0,0,0,0,0,0,0,0,0,0,0,0,0,0,0,0,0,0,0,0,0,0,0,0,0,0,0,0,0,0,0,0"/>
                    </v:shape>
                    <v:shape id="Freeform 217" o:spid="_x0000_s1035" style="position:absolute;left:4603;top:1785;width:1163;height:1364;visibility:visible;mso-wrap-style:square;v-text-anchor:top" coordsize="23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ULzsMA&#10;AADcAAAADwAAAGRycy9kb3ducmV2LnhtbERPz2vCMBS+C/sfwhvsZtPNKaOalqFMhgfBTvD6aN6a&#10;bs1LabLa+debg+Dx4/u9KkbbioF63zhW8JykIIgrpxuuFRy/PqZvIHxA1tg6JgX/5KHIHyYrzLQ7&#10;84GGMtQihrDPUIEJocuk9JUhiz5xHXHkvl1vMUTY11L3eI7htpUvabqQFhuODQY7Whuqfss/q2C7&#10;Nu3r6XDky2a75263GX7m5aDU0+P4vgQRaAx38c39qRXMZnF+PBOPgM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2ULzsMAAADcAAAADwAAAAAAAAAAAAAAAACYAgAAZHJzL2Rv&#10;d25yZXYueG1sUEsFBgAAAAAEAAQA9QAAAIgDAAAAAA==&#10;" path="m154,r,l173,r20,2l231,11r-5,58l208,62,191,56,173,52r-17,l139,52r-16,6l108,66,96,75,87,87r-8,13l75,118r-2,17l75,155r4,15l87,186r11,11l112,207r15,6l143,219r19,l179,219r18,-4l214,211r16,-6l231,259r-15,6l199,269r-22,2l154,271r-27,l100,265,87,261,73,255,61,250,50,242,40,232r-9,-9l21,213,13,199,7,186,3,170,2,153,,135,2,118,3,102,7,89,11,75,19,62,27,52,34,40,44,33,56,25,67,17,79,11,92,7,108,4,121,2,154,e" filled="f" stroked="f">
                      <v:path arrowok="t" o:connecttype="custom" o:connectlocs="77559,0;97200,1007;113820,34733;104755,31210;87128,26176;78566,26176;61946,29196;48348,37754;39787,50338;36765,67956;37772,78024;43816,93629;56406,104200;72019,110240;81588,110240;99215,108227;115834,103193;116338,130375;100222,135409;77559,136416;63961,136416;43816,131382;30721,125845;20145,116784;10576,107220;3525,93629;1007,77017;0,67956;1511,51345;5540,37754;13598,26176;22160,16612;33743,8557;46334,3524;60939,1007" o:connectangles="0,0,0,0,0,0,0,0,0,0,0,0,0,0,0,0,0,0,0,0,0,0,0,0,0,0,0,0,0,0,0,0,0,0,0"/>
                    </v:shape>
                    <v:shape id="Freeform 218" o:spid="_x0000_s1036" style="position:absolute;left:3379;top:1795;width:953;height:1344;visibility:visible;mso-wrap-style:square;v-text-anchor:top" coordsize="190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9b7sQA&#10;AADcAAAADwAAAGRycy9kb3ducmV2LnhtbESPT4vCMBTE78J+h/CEvciauqIr1bSIUNiDF/+Bx2fz&#10;bIvNS2lS7X77jSB4HGbmN8wq7U0t7tS6yrKCyTgCQZxbXXGh4HjIvhYgnEfWWFsmBX/kIE0+BiuM&#10;tX3wju57X4gAYRejgtL7JpbS5SUZdGPbEAfvaluDPsi2kLrFR4CbWn5H0VwarDgslNjQpqT8tu+M&#10;gi03aDbYnUdZ93OaRZfT+oCZUp/Dfr0E4an37/Cr/asVTKcTeJ4JR0A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PW+7EAAAA3AAAAA8AAAAAAAAAAAAAAAAAmAIAAGRycy9k&#10;b3ducmV2LnhtbFBLBQYAAAAABAAEAPUAAACJAwAAAAA=&#10;" path="m,l186,r,50l68,50r,54l178,104r,53l68,157r,58l190,215r,52l,267,,xe" fillcolor="black" stroked="f">
                      <v:path arrowok="t" o:connecttype="custom" o:connectlocs="0,0;93271,0;93271,25170;34099,25170;34099,52354;89260,52354;89260,79035;34099,79035;34099,108233;95277,108233;95277,134410;0,134410;0,0" o:connectangles="0,0,0,0,0,0,0,0,0,0,0,0,0"/>
                    </v:shape>
                    <v:shape id="Freeform 219" o:spid="_x0000_s1037" style="position:absolute;left:1243;top:1795;width:1866;height:1344;visibility:visible;mso-wrap-style:square;v-text-anchor:top" coordsize="373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iEMcYA&#10;AADcAAAADwAAAGRycy9kb3ducmV2LnhtbESPUWvCQBCE3wv9D8cW+iL1ohYp0VNUKm0RobGlz0tu&#10;TYK5vZBbNfrrewWhj8PMfMNM552r1YnaUHk2MOgnoIhzbysuDHx/rZ9eQAVBtlh7JgMXCjCf3d9N&#10;MbX+zBmddlKoCOGQooFSpEm1DnlJDkPfN8TR2/vWoUTZFtq2eI5wV+thkoy1w4rjQokNrUrKD7uj&#10;M/B6uWYfn9fezyaRt2xLy6WW586Yx4duMQEl1Ml/+NZ+twZGoyH8nYlHQM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0iEMcYAAADcAAAADwAAAAAAAAAAAAAAAACYAgAAZHJz&#10;L2Rvd25yZXYueG1sUEsFBgAAAAAEAAQA9QAAAIsDAAAAAA==&#10;" path="m,l72,r33,203l107,203,141,r91,l269,203,304,r69,l311,267r-89,l186,62,151,267r-93,l,xe" fillcolor="black" stroked="f">
                      <v:path arrowok="t" o:connecttype="custom" o:connectlocs="0,0;36008,0;52512,102192;53512,102192;70515,0;116026,0;134530,102192;152033,0;186541,0;155534,134410;111024,134410;93020,31211;75517,134410;29006,134410;0,0" o:connectangles="0,0,0,0,0,0,0,0,0,0,0,0,0,0,0"/>
                    </v:shape>
                    <v:shape id="Freeform 220" o:spid="_x0000_s1038" style="position:absolute;top:1785;width:1002;height:1364;visibility:visible;mso-wrap-style:square;v-text-anchor:top" coordsize="20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zn6MQA&#10;AADcAAAADwAAAGRycy9kb3ducmV2LnhtbESPT2vCQBTE70K/w/IKvemmCVWJrlIKUulB8B94fGSf&#10;2djs25hdNf32XUHwOMzMb5jpvLO1uFLrK8cK3gcJCOLC6YpLBbvtoj8G4QOyxtoxKfgjD/PZS2+K&#10;uXY3XtN1E0oRIexzVGBCaHIpfWHIoh+4hjh6R9daDFG2pdQt3iLc1jJNkqG0WHFcMNjQl6Hid3Ox&#10;ClKSp539+B4NE+r2B5meTyvzo9Tba/c5ARGoC8/wo73UCrIsg/uZeATk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s5+jEAAAA3AAAAA8AAAAAAAAAAAAAAAAAmAIAAGRycy9k&#10;b3ducmV2LnhtbFBLBQYAAAAABAAEAPUAAACJAwAAAAA=&#10;" path="m116,r,l153,2r17,2l185,7r-5,57l166,58,153,54,137,52r-15,l106,52,91,54r-8,2l77,62r-4,5l73,75r,6l79,87r6,6l93,97r21,5l137,110r23,10l170,126r10,7l189,143r6,12l199,168r2,16l199,197r-2,12l195,219r-4,9l185,236r-5,8l172,250r-8,4l147,263r-21,4l104,271r-23,l64,271,43,269,21,265,4,259r6,-58l25,209r18,6l62,219r19,l99,219r13,-4l118,211r4,-6l124,201r2,-8l124,186r-4,-8l114,172r-8,-4l85,161,64,155,41,145,29,139,19,131r-7,-9l6,110,2,97,,81,2,69,4,58,8,48r4,-8l17,33r6,-6l39,15,56,7,75,4,97,r19,xe" fillcolor="black" stroked="f">
                      <v:path arrowok="t" o:connecttype="custom" o:connectlocs="57879,0;84823,2014;89813,32216;82827,29196;68358,26176;60873,26176;45405,27183;38420,31210;36424,37754;36424,40774;42412,46814;56881,51345;79834,60406;89813,66950;97297,78024;100291,92622;99293,99166;97297,110240;92308,118798;85821,125845;73347,132389;51892,136416;40416,136416;21455,135409;1996,130375;4990,101179;21455,108227;40416,110240;49397,110240;58877,106213;61871,101179;62869,97152;59875,89602;52890,84568;31933,78024;14470,69970;5988,61412;998,48828;0,40774;1996,29196;5988,20135;11476,13591;27942,3524;48399,0" o:connectangles="0,0,0,0,0,0,0,0,0,0,0,0,0,0,0,0,0,0,0,0,0,0,0,0,0,0,0,0,0,0,0,0,0,0,0,0,0,0,0,0,0,0,0,0"/>
                    </v:shape>
                    <v:shape id="Freeform 221" o:spid="_x0000_s1039" style="position:absolute;top:1785;width:1002;height:1364;visibility:visible;mso-wrap-style:square;v-text-anchor:top" coordsize="20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GF+cQA&#10;AADcAAAADwAAAGRycy9kb3ducmV2LnhtbESPQYvCMBSE7wv+h/AEL7Km6iJLNYqKgkftetnb2+bZ&#10;FpuX0sS2+uuNIOxxmJlvmMWqM6VoqHaFZQXjUQSCOLW64EzB+Wf/+Q3CeWSNpWVScCcHq2XvY4Gx&#10;ti2fqEl8JgKEXYwKcu+rWEqX5mTQjWxFHLyLrQ36IOtM6hrbADelnETRTBosOCzkWNE2p/Sa3IyC&#10;29Al2z99HP52Tap3j03bFo+1UoN+t56D8NT5//C7fdAKptMveJ0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hhfnEAAAA3AAAAA8AAAAAAAAAAAAAAAAAmAIAAGRycy9k&#10;b3ducmV2LnhtbFBLBQYAAAAABAAEAPUAAACJAwAAAAA=&#10;" path="m116,r,l153,2r17,2l185,7r-5,57l166,58,153,54,137,52r-15,l106,52,91,54r-8,2l77,62r-4,5l73,75r,6l79,87r6,6l93,97r21,5l137,110r23,10l170,126r10,7l189,143r6,12l199,168r2,16l199,197r-2,12l195,219r-4,9l185,236r-5,8l172,250r-8,4l147,263r-21,4l104,271r-23,l64,271,43,269,21,265,4,259r6,-58l25,209r18,6l62,219r19,l99,219r13,-4l118,211r4,-6l124,201r2,-8l124,186r-4,-8l114,172r-8,-4l85,161,64,155,41,145,29,139,19,131r-7,-9l6,110,2,97,,81,2,69,4,58,8,48r4,-8l17,33r6,-6l39,15,56,7,75,4,97,r19,e" filled="f" stroked="f">
                      <v:path arrowok="t" o:connecttype="custom" o:connectlocs="57879,0;84823,2014;89813,32216;82827,29196;68358,26176;60873,26176;45405,27183;38420,31210;36424,37754;36424,40774;42412,46814;56881,51345;79834,60406;89813,66950;97297,78024;100291,92622;99293,99166;97297,110240;92308,118798;85821,125845;73347,132389;51892,136416;40416,136416;21455,135409;1996,130375;4990,101179;21455,108227;40416,110240;49397,110240;58877,106213;61871,101179;62869,97152;59875,89602;52890,84568;31933,78024;14470,69970;5988,61412;998,48828;0,40774;1996,29196;5988,20135;11476,13591;27942,3524;48399,0" o:connectangles="0,0,0,0,0,0,0,0,0,0,0,0,0,0,0,0,0,0,0,0,0,0,0,0,0,0,0,0,0,0,0,0,0,0,0,0,0,0,0,0,0,0,0,0"/>
                    </v:shape>
                    <w10:anchorlock/>
                  </v:group>
                </w:pict>
              </mc:Fallback>
            </mc:AlternateContent>
          </w:r>
        </w:p>
      </w:tc>
      <w:tc>
        <w:tcPr>
          <w:tcW w:w="2835" w:type="dxa"/>
          <w:tcMar>
            <w:left w:w="113" w:type="dxa"/>
            <w:bottom w:w="113" w:type="dxa"/>
          </w:tcMar>
          <w:vAlign w:val="bottom"/>
        </w:tcPr>
        <w:p w:rsidR="00977853" w:rsidRPr="0037186F" w:rsidRDefault="00977853" w:rsidP="00430EC5">
          <w:pPr>
            <w:jc w:val="center"/>
            <w:rPr>
              <w:color w:val="000000" w:themeColor="text1"/>
              <w:sz w:val="12"/>
            </w:rPr>
          </w:pPr>
        </w:p>
      </w:tc>
    </w:tr>
    <w:tr w:rsidR="00977853" w:rsidRPr="00AA14F6" w:rsidTr="00430EC5">
      <w:trPr>
        <w:trHeight w:val="227"/>
        <w:jc w:val="center"/>
      </w:trPr>
      <w:tc>
        <w:tcPr>
          <w:tcW w:w="283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tcMar>
            <w:top w:w="57" w:type="dxa"/>
            <w:left w:w="113" w:type="dxa"/>
          </w:tcMar>
          <w:vAlign w:val="bottom"/>
        </w:tcPr>
        <w:p w:rsidR="00977853" w:rsidRPr="0037186F" w:rsidRDefault="00977853" w:rsidP="00430EC5">
          <w:pPr>
            <w:jc w:val="left"/>
            <w:rPr>
              <w:color w:val="000000" w:themeColor="text1"/>
              <w:sz w:val="12"/>
            </w:rPr>
          </w:pP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tcMar>
            <w:top w:w="57" w:type="dxa"/>
            <w:left w:w="113" w:type="dxa"/>
          </w:tcMar>
          <w:vAlign w:val="bottom"/>
        </w:tcPr>
        <w:p w:rsidR="00977853" w:rsidRPr="008A758D" w:rsidRDefault="00977853" w:rsidP="00430EC5">
          <w:pPr>
            <w:jc w:val="left"/>
            <w:rPr>
              <w:b/>
              <w:color w:val="000000" w:themeColor="text1"/>
              <w:w w:val="102"/>
              <w:sz w:val="22"/>
              <w:szCs w:val="22"/>
            </w:rPr>
          </w:pPr>
          <w:r w:rsidRPr="008A758D">
            <w:rPr>
              <w:b/>
              <w:color w:val="000000" w:themeColor="text1"/>
              <w:w w:val="102"/>
              <w:sz w:val="22"/>
              <w:szCs w:val="22"/>
            </w:rPr>
            <w:t>Sweco Hydroprojekt a.s.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</w:tcBorders>
          <w:tcMar>
            <w:top w:w="57" w:type="dxa"/>
            <w:left w:w="113" w:type="dxa"/>
          </w:tcMar>
          <w:vAlign w:val="bottom"/>
        </w:tcPr>
        <w:p w:rsidR="00977853" w:rsidRPr="0037186F" w:rsidRDefault="00977853" w:rsidP="00430EC5">
          <w:pPr>
            <w:jc w:val="left"/>
            <w:rPr>
              <w:color w:val="000000" w:themeColor="text1"/>
              <w:sz w:val="12"/>
            </w:rPr>
          </w:pPr>
        </w:p>
      </w:tc>
    </w:tr>
    <w:tr w:rsidR="00977853" w:rsidRPr="00AA14F6" w:rsidTr="009E6CEA">
      <w:trPr>
        <w:trHeight w:val="1173"/>
        <w:jc w:val="center"/>
      </w:trPr>
      <w:tc>
        <w:tcPr>
          <w:tcW w:w="2834" w:type="dxa"/>
          <w:tcMar>
            <w:left w:w="113" w:type="dxa"/>
          </w:tcMar>
          <w:vAlign w:val="center"/>
        </w:tcPr>
        <w:p w:rsidR="00977853" w:rsidRPr="0037186F" w:rsidRDefault="00977853" w:rsidP="00430EC5">
          <w:pPr>
            <w:jc w:val="left"/>
            <w:rPr>
              <w:color w:val="000000" w:themeColor="text1"/>
              <w:sz w:val="12"/>
            </w:rPr>
          </w:pPr>
        </w:p>
      </w:tc>
      <w:tc>
        <w:tcPr>
          <w:tcW w:w="2835" w:type="dxa"/>
          <w:tcMar>
            <w:left w:w="113" w:type="dxa"/>
          </w:tcMar>
          <w:vAlign w:val="center"/>
        </w:tcPr>
        <w:p w:rsidR="00977853" w:rsidRPr="00CD2988" w:rsidRDefault="008F26B3" w:rsidP="00430EC5">
          <w:pPr>
            <w:jc w:val="left"/>
            <w:rPr>
              <w:color w:val="000000" w:themeColor="text1"/>
              <w:sz w:val="16"/>
              <w:szCs w:val="16"/>
            </w:rPr>
          </w:pPr>
          <w:r>
            <w:rPr>
              <w:color w:val="000000" w:themeColor="text1"/>
              <w:sz w:val="16"/>
              <w:szCs w:val="16"/>
            </w:rPr>
            <w:t>Divize Morava</w:t>
          </w:r>
        </w:p>
        <w:p w:rsidR="00977853" w:rsidRPr="00CD2988" w:rsidRDefault="00977853" w:rsidP="00430EC5">
          <w:pPr>
            <w:jc w:val="left"/>
            <w:rPr>
              <w:color w:val="000000" w:themeColor="text1"/>
              <w:sz w:val="16"/>
              <w:szCs w:val="16"/>
            </w:rPr>
          </w:pPr>
          <w:r w:rsidRPr="00CD2988">
            <w:rPr>
              <w:color w:val="000000" w:themeColor="text1"/>
              <w:sz w:val="16"/>
              <w:szCs w:val="16"/>
            </w:rPr>
            <w:t xml:space="preserve">Minská </w:t>
          </w:r>
          <w:r w:rsidR="008F26B3">
            <w:rPr>
              <w:color w:val="000000" w:themeColor="text1"/>
              <w:sz w:val="16"/>
              <w:szCs w:val="16"/>
            </w:rPr>
            <w:t>1337/</w:t>
          </w:r>
          <w:r w:rsidRPr="00CD2988">
            <w:rPr>
              <w:color w:val="000000" w:themeColor="text1"/>
              <w:sz w:val="16"/>
              <w:szCs w:val="16"/>
            </w:rPr>
            <w:t>18, 616 00 Brno</w:t>
          </w:r>
        </w:p>
        <w:p w:rsidR="00977853" w:rsidRPr="00CD2988" w:rsidRDefault="00977853" w:rsidP="00430EC5">
          <w:pPr>
            <w:jc w:val="left"/>
            <w:rPr>
              <w:color w:val="000000" w:themeColor="text1"/>
              <w:sz w:val="16"/>
              <w:szCs w:val="16"/>
            </w:rPr>
          </w:pPr>
          <w:r w:rsidRPr="00CD2988">
            <w:rPr>
              <w:color w:val="000000" w:themeColor="text1"/>
              <w:sz w:val="16"/>
              <w:szCs w:val="16"/>
            </w:rPr>
            <w:t>www.sweco.cz</w:t>
          </w:r>
        </w:p>
        <w:p w:rsidR="00977853" w:rsidRPr="00CD2988" w:rsidRDefault="00977853" w:rsidP="00430EC5">
          <w:pPr>
            <w:jc w:val="left"/>
            <w:rPr>
              <w:color w:val="000000" w:themeColor="text1"/>
              <w:sz w:val="16"/>
              <w:szCs w:val="16"/>
            </w:rPr>
          </w:pPr>
        </w:p>
        <w:p w:rsidR="00977853" w:rsidRPr="00CD2988" w:rsidRDefault="00977853" w:rsidP="00430EC5">
          <w:pPr>
            <w:jc w:val="left"/>
            <w:rPr>
              <w:bCs/>
              <w:color w:val="000000" w:themeColor="text1"/>
              <w:sz w:val="16"/>
              <w:szCs w:val="16"/>
            </w:rPr>
          </w:pPr>
          <w:r w:rsidRPr="00CD2988">
            <w:rPr>
              <w:caps/>
              <w:color w:val="000000" w:themeColor="text1"/>
              <w:sz w:val="16"/>
              <w:szCs w:val="16"/>
            </w:rPr>
            <w:t>Číslo zakázky:</w:t>
          </w:r>
          <w:r w:rsidRPr="00CD2988">
            <w:rPr>
              <w:bCs/>
              <w:color w:val="000000" w:themeColor="text1"/>
              <w:sz w:val="16"/>
              <w:szCs w:val="16"/>
            </w:rPr>
            <w:t xml:space="preserve"> </w:t>
          </w:r>
          <w:r>
            <w:rPr>
              <w:bCs/>
              <w:color w:val="000000" w:themeColor="text1"/>
              <w:sz w:val="16"/>
              <w:szCs w:val="16"/>
            </w:rPr>
            <w:t xml:space="preserve"> </w:t>
          </w:r>
          <w:r w:rsidR="00A44B0D">
            <w:rPr>
              <w:bCs/>
              <w:color w:val="000000" w:themeColor="text1"/>
              <w:sz w:val="16"/>
              <w:szCs w:val="16"/>
            </w:rPr>
            <w:t xml:space="preserve">21 </w:t>
          </w:r>
          <w:r w:rsidR="00B977A2">
            <w:rPr>
              <w:bCs/>
              <w:color w:val="000000" w:themeColor="text1"/>
              <w:sz w:val="16"/>
              <w:szCs w:val="16"/>
            </w:rPr>
            <w:t>4108 03</w:t>
          </w:r>
          <w:r w:rsidR="00CA54C0">
            <w:rPr>
              <w:bCs/>
              <w:color w:val="000000" w:themeColor="text1"/>
              <w:sz w:val="16"/>
              <w:szCs w:val="16"/>
            </w:rPr>
            <w:t>00</w:t>
          </w:r>
          <w:sdt>
            <w:sdtPr>
              <w:rPr>
                <w:bCs/>
                <w:color w:val="000000" w:themeColor="text1"/>
                <w:sz w:val="16"/>
                <w:szCs w:val="16"/>
              </w:rPr>
              <w:alias w:val="Pořadové číslo"/>
              <w:tag w:val="SmlPC"/>
              <w:id w:val="1289552118"/>
              <w:showingPlcHdr/>
              <w:text/>
            </w:sdtPr>
            <w:sdtEndPr/>
            <w:sdtContent>
              <w:r w:rsidRPr="00CD2988">
                <w:rPr>
                  <w:bCs/>
                  <w:color w:val="000000" w:themeColor="text1"/>
                  <w:sz w:val="16"/>
                  <w:szCs w:val="16"/>
                </w:rPr>
                <w:t xml:space="preserve"> </w:t>
              </w:r>
            </w:sdtContent>
          </w:sdt>
        </w:p>
        <w:p w:rsidR="00977853" w:rsidRPr="0037186F" w:rsidRDefault="00977853" w:rsidP="00B977A2">
          <w:pPr>
            <w:jc w:val="left"/>
            <w:rPr>
              <w:color w:val="000000" w:themeColor="text1"/>
              <w:sz w:val="12"/>
            </w:rPr>
          </w:pPr>
          <w:r w:rsidRPr="00CD2988">
            <w:rPr>
              <w:caps/>
              <w:color w:val="000000" w:themeColor="text1"/>
              <w:sz w:val="16"/>
              <w:szCs w:val="16"/>
            </w:rPr>
            <w:t>Archivní číslo:</w:t>
          </w:r>
          <w:r w:rsidRPr="00CD2988">
            <w:rPr>
              <w:bCs/>
              <w:color w:val="000000" w:themeColor="text1"/>
              <w:sz w:val="16"/>
              <w:szCs w:val="16"/>
            </w:rPr>
            <w:t xml:space="preserve"> </w:t>
          </w:r>
          <w:sdt>
            <w:sdtPr>
              <w:rPr>
                <w:bCs/>
                <w:color w:val="000000" w:themeColor="text1"/>
                <w:sz w:val="16"/>
                <w:szCs w:val="16"/>
              </w:rPr>
              <w:alias w:val="Archivní číslo"/>
              <w:tag w:val="Poc"/>
              <w:id w:val="600919078"/>
              <w:text/>
            </w:sdtPr>
            <w:sdtEndPr/>
            <w:sdtContent>
              <w:r w:rsidR="00B977A2">
                <w:rPr>
                  <w:bCs/>
                  <w:color w:val="000000" w:themeColor="text1"/>
                  <w:sz w:val="16"/>
                  <w:szCs w:val="16"/>
                </w:rPr>
                <w:t>4108</w:t>
              </w:r>
            </w:sdtContent>
          </w:sdt>
        </w:p>
      </w:tc>
      <w:tc>
        <w:tcPr>
          <w:tcW w:w="2835" w:type="dxa"/>
          <w:tcMar>
            <w:left w:w="113" w:type="dxa"/>
          </w:tcMar>
          <w:vAlign w:val="center"/>
        </w:tcPr>
        <w:p w:rsidR="00977853" w:rsidRPr="0037186F" w:rsidRDefault="00977853" w:rsidP="00430EC5">
          <w:pPr>
            <w:jc w:val="left"/>
            <w:rPr>
              <w:color w:val="000000" w:themeColor="text1"/>
              <w:sz w:val="12"/>
            </w:rPr>
          </w:pPr>
        </w:p>
      </w:tc>
    </w:tr>
  </w:tbl>
  <w:p w:rsidR="00977853" w:rsidRDefault="00977853" w:rsidP="00035C0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7853" w:rsidRDefault="00977853" w:rsidP="00207A11">
      <w:r>
        <w:separator/>
      </w:r>
    </w:p>
  </w:footnote>
  <w:footnote w:type="continuationSeparator" w:id="0">
    <w:p w:rsidR="00977853" w:rsidRDefault="00977853" w:rsidP="00207A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853" w:rsidRDefault="00977853" w:rsidP="00035C05">
    <w:pPr>
      <w:pStyle w:val="Zhlav"/>
      <w:tabs>
        <w:tab w:val="clear" w:pos="4536"/>
        <w:tab w:val="clear" w:pos="9072"/>
      </w:tabs>
    </w:pPr>
  </w:p>
  <w:p w:rsidR="00977853" w:rsidRPr="0093354C" w:rsidRDefault="00977853" w:rsidP="00035C05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853" w:rsidRDefault="00977853" w:rsidP="00035C05">
    <w:pPr>
      <w:pStyle w:val="Zhlav"/>
      <w:tabs>
        <w:tab w:val="clear" w:pos="4536"/>
        <w:tab w:val="clear" w:pos="9072"/>
      </w:tabs>
    </w:pPr>
    <w:r>
      <w:tab/>
    </w:r>
  </w:p>
  <w:p w:rsidR="00977853" w:rsidRPr="0093354C" w:rsidRDefault="00977853" w:rsidP="00035C05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43266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DF28E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9D667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E6DA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A002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1695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929C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4635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EEE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FCF7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D6D4880"/>
    <w:multiLevelType w:val="multilevel"/>
    <w:tmpl w:val="DF88E4DA"/>
    <w:lvl w:ilvl="0">
      <w:start w:val="1"/>
      <w:numFmt w:val="decimal"/>
      <w:pStyle w:val="Nadpis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2160"/>
        </w:tabs>
        <w:ind w:left="1584" w:hanging="158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</w:abstractNum>
  <w:abstractNum w:abstractNumId="11" w15:restartNumberingAfterBreak="0">
    <w:nsid w:val="667262C1"/>
    <w:multiLevelType w:val="hybridMultilevel"/>
    <w:tmpl w:val="100E289A"/>
    <w:lvl w:ilvl="0" w:tplc="F0688D94">
      <w:start w:val="1"/>
      <w:numFmt w:val="bullet"/>
      <w:pStyle w:val="Odrky1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1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9"/>
  <w:hyphenationZone w:val="425"/>
  <w:evenAndOddHeaders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121"/>
    <w:rsid w:val="00002334"/>
    <w:rsid w:val="00003015"/>
    <w:rsid w:val="000051D9"/>
    <w:rsid w:val="00006DA2"/>
    <w:rsid w:val="0002044B"/>
    <w:rsid w:val="00033F1B"/>
    <w:rsid w:val="00035C05"/>
    <w:rsid w:val="00060EFC"/>
    <w:rsid w:val="00072B7C"/>
    <w:rsid w:val="00077945"/>
    <w:rsid w:val="00080905"/>
    <w:rsid w:val="00080C04"/>
    <w:rsid w:val="00083A5C"/>
    <w:rsid w:val="00083CDD"/>
    <w:rsid w:val="000A3C59"/>
    <w:rsid w:val="000B1C39"/>
    <w:rsid w:val="000B469B"/>
    <w:rsid w:val="000C6A0F"/>
    <w:rsid w:val="000D5F28"/>
    <w:rsid w:val="000E6247"/>
    <w:rsid w:val="000F414C"/>
    <w:rsid w:val="000F6FC0"/>
    <w:rsid w:val="000F75BA"/>
    <w:rsid w:val="00100BEC"/>
    <w:rsid w:val="00102C76"/>
    <w:rsid w:val="00104B94"/>
    <w:rsid w:val="00105FEA"/>
    <w:rsid w:val="0010737E"/>
    <w:rsid w:val="00113C96"/>
    <w:rsid w:val="00120D4A"/>
    <w:rsid w:val="001234BA"/>
    <w:rsid w:val="00125FE1"/>
    <w:rsid w:val="0013143A"/>
    <w:rsid w:val="00137D5F"/>
    <w:rsid w:val="00141863"/>
    <w:rsid w:val="00141F34"/>
    <w:rsid w:val="00143261"/>
    <w:rsid w:val="00150676"/>
    <w:rsid w:val="00163321"/>
    <w:rsid w:val="00170241"/>
    <w:rsid w:val="001746F2"/>
    <w:rsid w:val="00174A45"/>
    <w:rsid w:val="0017502D"/>
    <w:rsid w:val="0018623B"/>
    <w:rsid w:val="001964FD"/>
    <w:rsid w:val="001B0384"/>
    <w:rsid w:val="001B297E"/>
    <w:rsid w:val="001B5626"/>
    <w:rsid w:val="001B640D"/>
    <w:rsid w:val="001C4D2E"/>
    <w:rsid w:val="001D557C"/>
    <w:rsid w:val="001E5F0B"/>
    <w:rsid w:val="001F3E7C"/>
    <w:rsid w:val="002003D3"/>
    <w:rsid w:val="00200EB0"/>
    <w:rsid w:val="002056D0"/>
    <w:rsid w:val="00207A11"/>
    <w:rsid w:val="0021565A"/>
    <w:rsid w:val="002243E1"/>
    <w:rsid w:val="00224400"/>
    <w:rsid w:val="00226929"/>
    <w:rsid w:val="002350FC"/>
    <w:rsid w:val="00243A96"/>
    <w:rsid w:val="002478AA"/>
    <w:rsid w:val="002512A5"/>
    <w:rsid w:val="00254DE7"/>
    <w:rsid w:val="00256CEA"/>
    <w:rsid w:val="00261B2D"/>
    <w:rsid w:val="00267541"/>
    <w:rsid w:val="00271646"/>
    <w:rsid w:val="00285F45"/>
    <w:rsid w:val="002A130B"/>
    <w:rsid w:val="002A52DF"/>
    <w:rsid w:val="002A7915"/>
    <w:rsid w:val="002B4B0A"/>
    <w:rsid w:val="002C1E82"/>
    <w:rsid w:val="002E58D1"/>
    <w:rsid w:val="002F59AF"/>
    <w:rsid w:val="00302BC8"/>
    <w:rsid w:val="00304B67"/>
    <w:rsid w:val="00340F3B"/>
    <w:rsid w:val="00342C24"/>
    <w:rsid w:val="00344B0E"/>
    <w:rsid w:val="00345DCB"/>
    <w:rsid w:val="00347A6A"/>
    <w:rsid w:val="00350C89"/>
    <w:rsid w:val="00356A53"/>
    <w:rsid w:val="00361121"/>
    <w:rsid w:val="00363386"/>
    <w:rsid w:val="00363CC9"/>
    <w:rsid w:val="0037186F"/>
    <w:rsid w:val="00372D67"/>
    <w:rsid w:val="00391957"/>
    <w:rsid w:val="0039201A"/>
    <w:rsid w:val="003934CC"/>
    <w:rsid w:val="003A2229"/>
    <w:rsid w:val="003A56E8"/>
    <w:rsid w:val="003B0BB3"/>
    <w:rsid w:val="003B112F"/>
    <w:rsid w:val="003B378D"/>
    <w:rsid w:val="003B3C02"/>
    <w:rsid w:val="003B5B1D"/>
    <w:rsid w:val="003B6D19"/>
    <w:rsid w:val="003C1C31"/>
    <w:rsid w:val="003C342E"/>
    <w:rsid w:val="003C40DA"/>
    <w:rsid w:val="003D404F"/>
    <w:rsid w:val="003F714B"/>
    <w:rsid w:val="00403619"/>
    <w:rsid w:val="00403EFE"/>
    <w:rsid w:val="0041251B"/>
    <w:rsid w:val="00425E6E"/>
    <w:rsid w:val="00430EC5"/>
    <w:rsid w:val="004311DB"/>
    <w:rsid w:val="00432C3E"/>
    <w:rsid w:val="00437E07"/>
    <w:rsid w:val="00440B9B"/>
    <w:rsid w:val="0044351B"/>
    <w:rsid w:val="00451CEA"/>
    <w:rsid w:val="004656C2"/>
    <w:rsid w:val="00472D5D"/>
    <w:rsid w:val="00472DFF"/>
    <w:rsid w:val="0047496D"/>
    <w:rsid w:val="0047581E"/>
    <w:rsid w:val="00477E8A"/>
    <w:rsid w:val="00493FEE"/>
    <w:rsid w:val="004A0419"/>
    <w:rsid w:val="004B2FCB"/>
    <w:rsid w:val="004B3F22"/>
    <w:rsid w:val="004B61E0"/>
    <w:rsid w:val="004C1301"/>
    <w:rsid w:val="004C3CA6"/>
    <w:rsid w:val="004C4EFA"/>
    <w:rsid w:val="004D0495"/>
    <w:rsid w:val="004D2987"/>
    <w:rsid w:val="004F71B0"/>
    <w:rsid w:val="00500C31"/>
    <w:rsid w:val="005016CA"/>
    <w:rsid w:val="00514EAF"/>
    <w:rsid w:val="00515F14"/>
    <w:rsid w:val="00517E24"/>
    <w:rsid w:val="005275A9"/>
    <w:rsid w:val="0053245D"/>
    <w:rsid w:val="00532923"/>
    <w:rsid w:val="00533B32"/>
    <w:rsid w:val="00537349"/>
    <w:rsid w:val="00540576"/>
    <w:rsid w:val="00543D66"/>
    <w:rsid w:val="00550C7E"/>
    <w:rsid w:val="005550F0"/>
    <w:rsid w:val="00555C85"/>
    <w:rsid w:val="00560EE0"/>
    <w:rsid w:val="00565268"/>
    <w:rsid w:val="00572868"/>
    <w:rsid w:val="0057432B"/>
    <w:rsid w:val="0058005B"/>
    <w:rsid w:val="00583344"/>
    <w:rsid w:val="00586727"/>
    <w:rsid w:val="005A6BC0"/>
    <w:rsid w:val="005B21AE"/>
    <w:rsid w:val="005B472B"/>
    <w:rsid w:val="005C4991"/>
    <w:rsid w:val="005C4E4A"/>
    <w:rsid w:val="005D0987"/>
    <w:rsid w:val="005D62CE"/>
    <w:rsid w:val="005E1A93"/>
    <w:rsid w:val="005E4CA3"/>
    <w:rsid w:val="005E584A"/>
    <w:rsid w:val="005E7073"/>
    <w:rsid w:val="00600AFA"/>
    <w:rsid w:val="00620476"/>
    <w:rsid w:val="00622869"/>
    <w:rsid w:val="0062614B"/>
    <w:rsid w:val="006368ED"/>
    <w:rsid w:val="00646D7F"/>
    <w:rsid w:val="00651F5E"/>
    <w:rsid w:val="0066347D"/>
    <w:rsid w:val="006744BF"/>
    <w:rsid w:val="006817D2"/>
    <w:rsid w:val="00687329"/>
    <w:rsid w:val="00693245"/>
    <w:rsid w:val="006A44F1"/>
    <w:rsid w:val="006B05F3"/>
    <w:rsid w:val="006B0C28"/>
    <w:rsid w:val="006B3223"/>
    <w:rsid w:val="006B50E1"/>
    <w:rsid w:val="006B6C2B"/>
    <w:rsid w:val="006C1E87"/>
    <w:rsid w:val="006C3044"/>
    <w:rsid w:val="006D3A70"/>
    <w:rsid w:val="006D4B5D"/>
    <w:rsid w:val="006D7201"/>
    <w:rsid w:val="00721573"/>
    <w:rsid w:val="00727CE4"/>
    <w:rsid w:val="00735764"/>
    <w:rsid w:val="0073726E"/>
    <w:rsid w:val="007415D0"/>
    <w:rsid w:val="00744884"/>
    <w:rsid w:val="00752DEF"/>
    <w:rsid w:val="007538BF"/>
    <w:rsid w:val="00760C33"/>
    <w:rsid w:val="00773380"/>
    <w:rsid w:val="00773A8D"/>
    <w:rsid w:val="0077490E"/>
    <w:rsid w:val="00786660"/>
    <w:rsid w:val="00795018"/>
    <w:rsid w:val="007B68CB"/>
    <w:rsid w:val="007C3CD9"/>
    <w:rsid w:val="007C488A"/>
    <w:rsid w:val="007E461D"/>
    <w:rsid w:val="007F030A"/>
    <w:rsid w:val="007F6B75"/>
    <w:rsid w:val="008061F7"/>
    <w:rsid w:val="00814282"/>
    <w:rsid w:val="008266CC"/>
    <w:rsid w:val="00831C67"/>
    <w:rsid w:val="00834D54"/>
    <w:rsid w:val="00834E34"/>
    <w:rsid w:val="00835D3E"/>
    <w:rsid w:val="00841247"/>
    <w:rsid w:val="00856F6B"/>
    <w:rsid w:val="00875478"/>
    <w:rsid w:val="00881618"/>
    <w:rsid w:val="0088743C"/>
    <w:rsid w:val="008A0D4C"/>
    <w:rsid w:val="008A4C22"/>
    <w:rsid w:val="008A758D"/>
    <w:rsid w:val="008A76CB"/>
    <w:rsid w:val="008B1388"/>
    <w:rsid w:val="008D62C0"/>
    <w:rsid w:val="008F08BE"/>
    <w:rsid w:val="008F1679"/>
    <w:rsid w:val="008F26B3"/>
    <w:rsid w:val="00911309"/>
    <w:rsid w:val="00912E45"/>
    <w:rsid w:val="00920A53"/>
    <w:rsid w:val="00931D9B"/>
    <w:rsid w:val="0093354C"/>
    <w:rsid w:val="00933F50"/>
    <w:rsid w:val="009441D2"/>
    <w:rsid w:val="00952B1F"/>
    <w:rsid w:val="00954D2C"/>
    <w:rsid w:val="00957046"/>
    <w:rsid w:val="00971A92"/>
    <w:rsid w:val="00973AD3"/>
    <w:rsid w:val="00977853"/>
    <w:rsid w:val="009805BC"/>
    <w:rsid w:val="009806FA"/>
    <w:rsid w:val="009857E8"/>
    <w:rsid w:val="00990327"/>
    <w:rsid w:val="0099605E"/>
    <w:rsid w:val="009A30BE"/>
    <w:rsid w:val="009B5966"/>
    <w:rsid w:val="009C613E"/>
    <w:rsid w:val="009C691C"/>
    <w:rsid w:val="009C7B62"/>
    <w:rsid w:val="009E6CEA"/>
    <w:rsid w:val="009F5485"/>
    <w:rsid w:val="009F7F91"/>
    <w:rsid w:val="00A123C1"/>
    <w:rsid w:val="00A20560"/>
    <w:rsid w:val="00A20A66"/>
    <w:rsid w:val="00A20F00"/>
    <w:rsid w:val="00A27A83"/>
    <w:rsid w:val="00A27AD0"/>
    <w:rsid w:val="00A35A69"/>
    <w:rsid w:val="00A37332"/>
    <w:rsid w:val="00A41E02"/>
    <w:rsid w:val="00A44251"/>
    <w:rsid w:val="00A44B0D"/>
    <w:rsid w:val="00A45DEE"/>
    <w:rsid w:val="00A50AAA"/>
    <w:rsid w:val="00A66758"/>
    <w:rsid w:val="00A71ABB"/>
    <w:rsid w:val="00A73AAA"/>
    <w:rsid w:val="00AA14F6"/>
    <w:rsid w:val="00AA2AD6"/>
    <w:rsid w:val="00AA41CD"/>
    <w:rsid w:val="00AB7158"/>
    <w:rsid w:val="00AC0E03"/>
    <w:rsid w:val="00AD3521"/>
    <w:rsid w:val="00AD4548"/>
    <w:rsid w:val="00AD7BF6"/>
    <w:rsid w:val="00AE3921"/>
    <w:rsid w:val="00AF35D0"/>
    <w:rsid w:val="00B02D91"/>
    <w:rsid w:val="00B03295"/>
    <w:rsid w:val="00B038F4"/>
    <w:rsid w:val="00B05189"/>
    <w:rsid w:val="00B05538"/>
    <w:rsid w:val="00B10125"/>
    <w:rsid w:val="00B11911"/>
    <w:rsid w:val="00B13869"/>
    <w:rsid w:val="00B172E8"/>
    <w:rsid w:val="00B259D6"/>
    <w:rsid w:val="00B25B04"/>
    <w:rsid w:val="00B27C0C"/>
    <w:rsid w:val="00B306D7"/>
    <w:rsid w:val="00B31406"/>
    <w:rsid w:val="00B32672"/>
    <w:rsid w:val="00B40E75"/>
    <w:rsid w:val="00B452B3"/>
    <w:rsid w:val="00B471F7"/>
    <w:rsid w:val="00B476CB"/>
    <w:rsid w:val="00B67EFE"/>
    <w:rsid w:val="00B739C6"/>
    <w:rsid w:val="00B76C19"/>
    <w:rsid w:val="00B83B6F"/>
    <w:rsid w:val="00B91FAA"/>
    <w:rsid w:val="00B977A2"/>
    <w:rsid w:val="00BA3351"/>
    <w:rsid w:val="00BA3443"/>
    <w:rsid w:val="00BA57F2"/>
    <w:rsid w:val="00BB4429"/>
    <w:rsid w:val="00BC1C44"/>
    <w:rsid w:val="00BE1715"/>
    <w:rsid w:val="00BF0AF6"/>
    <w:rsid w:val="00C27243"/>
    <w:rsid w:val="00C276B3"/>
    <w:rsid w:val="00C33679"/>
    <w:rsid w:val="00C36853"/>
    <w:rsid w:val="00C42684"/>
    <w:rsid w:val="00C5414E"/>
    <w:rsid w:val="00C54CD6"/>
    <w:rsid w:val="00C5703F"/>
    <w:rsid w:val="00C65A71"/>
    <w:rsid w:val="00C65CAA"/>
    <w:rsid w:val="00C95D79"/>
    <w:rsid w:val="00CA021E"/>
    <w:rsid w:val="00CA1682"/>
    <w:rsid w:val="00CA337C"/>
    <w:rsid w:val="00CA54C0"/>
    <w:rsid w:val="00CB42E4"/>
    <w:rsid w:val="00CB573C"/>
    <w:rsid w:val="00CC0616"/>
    <w:rsid w:val="00CC0FCF"/>
    <w:rsid w:val="00CC22F9"/>
    <w:rsid w:val="00CC36C9"/>
    <w:rsid w:val="00CD0899"/>
    <w:rsid w:val="00CD0A42"/>
    <w:rsid w:val="00CD2988"/>
    <w:rsid w:val="00CD3A75"/>
    <w:rsid w:val="00CD4DDB"/>
    <w:rsid w:val="00CE29BF"/>
    <w:rsid w:val="00CE3E9F"/>
    <w:rsid w:val="00CE58D9"/>
    <w:rsid w:val="00CE5A92"/>
    <w:rsid w:val="00CF2D10"/>
    <w:rsid w:val="00D005BD"/>
    <w:rsid w:val="00D03184"/>
    <w:rsid w:val="00D07C35"/>
    <w:rsid w:val="00D1230A"/>
    <w:rsid w:val="00D13C63"/>
    <w:rsid w:val="00D14176"/>
    <w:rsid w:val="00D146D8"/>
    <w:rsid w:val="00D40DAA"/>
    <w:rsid w:val="00D61B52"/>
    <w:rsid w:val="00D80FF2"/>
    <w:rsid w:val="00D85F13"/>
    <w:rsid w:val="00D95B8E"/>
    <w:rsid w:val="00DA37F4"/>
    <w:rsid w:val="00DB7356"/>
    <w:rsid w:val="00DC7C6F"/>
    <w:rsid w:val="00DD3884"/>
    <w:rsid w:val="00DD3907"/>
    <w:rsid w:val="00DD3CDA"/>
    <w:rsid w:val="00DE398D"/>
    <w:rsid w:val="00DE7199"/>
    <w:rsid w:val="00DF4EED"/>
    <w:rsid w:val="00E00192"/>
    <w:rsid w:val="00E01E6E"/>
    <w:rsid w:val="00E04E4F"/>
    <w:rsid w:val="00E07972"/>
    <w:rsid w:val="00E27037"/>
    <w:rsid w:val="00E272AA"/>
    <w:rsid w:val="00E27980"/>
    <w:rsid w:val="00E461E9"/>
    <w:rsid w:val="00E4630C"/>
    <w:rsid w:val="00E51EAD"/>
    <w:rsid w:val="00EA5D40"/>
    <w:rsid w:val="00EB0FF7"/>
    <w:rsid w:val="00EB5717"/>
    <w:rsid w:val="00EC6B10"/>
    <w:rsid w:val="00ED3ACD"/>
    <w:rsid w:val="00EF0509"/>
    <w:rsid w:val="00EF2A45"/>
    <w:rsid w:val="00F0689B"/>
    <w:rsid w:val="00F17ADE"/>
    <w:rsid w:val="00F2199C"/>
    <w:rsid w:val="00F23654"/>
    <w:rsid w:val="00F40B3F"/>
    <w:rsid w:val="00F40DF2"/>
    <w:rsid w:val="00F423B4"/>
    <w:rsid w:val="00F4264B"/>
    <w:rsid w:val="00F6635F"/>
    <w:rsid w:val="00F72E00"/>
    <w:rsid w:val="00F73FDD"/>
    <w:rsid w:val="00F81B53"/>
    <w:rsid w:val="00F85F5F"/>
    <w:rsid w:val="00F87889"/>
    <w:rsid w:val="00FB5259"/>
    <w:rsid w:val="00FC78F8"/>
    <w:rsid w:val="00FD3AB8"/>
    <w:rsid w:val="00FD3AF7"/>
    <w:rsid w:val="00FD4253"/>
    <w:rsid w:val="00FE031B"/>
    <w:rsid w:val="00FF19D9"/>
    <w:rsid w:val="00FF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5:docId w15:val="{7735D36E-BA02-4D2D-84E3-B33A1260C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D557C"/>
    <w:pPr>
      <w:jc w:val="both"/>
    </w:pPr>
  </w:style>
  <w:style w:type="paragraph" w:styleId="Nadpis1">
    <w:name w:val="heading 1"/>
    <w:basedOn w:val="Normln"/>
    <w:next w:val="Normln"/>
    <w:qFormat/>
    <w:rsid w:val="00AE3921"/>
    <w:pPr>
      <w:keepNext/>
      <w:numPr>
        <w:numId w:val="28"/>
      </w:numPr>
      <w:spacing w:before="240" w:after="240"/>
      <w:outlineLvl w:val="0"/>
    </w:pPr>
    <w:rPr>
      <w:b/>
      <w:bCs/>
      <w:caps/>
      <w:sz w:val="26"/>
    </w:rPr>
  </w:style>
  <w:style w:type="paragraph" w:styleId="Nadpis2">
    <w:name w:val="heading 2"/>
    <w:basedOn w:val="Normln"/>
    <w:next w:val="Normln"/>
    <w:qFormat/>
    <w:rsid w:val="00BA3443"/>
    <w:pPr>
      <w:keepNext/>
      <w:numPr>
        <w:ilvl w:val="1"/>
        <w:numId w:val="28"/>
      </w:numPr>
      <w:tabs>
        <w:tab w:val="left" w:pos="862"/>
      </w:tabs>
      <w:spacing w:before="240" w:after="240" w:line="288" w:lineRule="auto"/>
      <w:ind w:left="578" w:hanging="578"/>
      <w:outlineLvl w:val="1"/>
    </w:pPr>
    <w:rPr>
      <w:rFonts w:cs="Arial"/>
      <w:b/>
      <w:bCs/>
      <w:iCs/>
      <w:caps/>
      <w:sz w:val="24"/>
      <w:szCs w:val="28"/>
    </w:rPr>
  </w:style>
  <w:style w:type="paragraph" w:styleId="Nadpis3">
    <w:name w:val="heading 3"/>
    <w:basedOn w:val="Normln"/>
    <w:next w:val="Normln"/>
    <w:qFormat/>
    <w:rsid w:val="009C613E"/>
    <w:pPr>
      <w:keepNext/>
      <w:numPr>
        <w:ilvl w:val="2"/>
        <w:numId w:val="28"/>
      </w:numPr>
      <w:spacing w:before="200" w:after="200" w:line="288" w:lineRule="auto"/>
      <w:outlineLvl w:val="2"/>
    </w:pPr>
    <w:rPr>
      <w:rFonts w:cs="Arial"/>
      <w:b/>
      <w:bCs/>
      <w:caps/>
      <w:szCs w:val="26"/>
    </w:rPr>
  </w:style>
  <w:style w:type="paragraph" w:styleId="Nadpis4">
    <w:name w:val="heading 4"/>
    <w:basedOn w:val="Normln"/>
    <w:next w:val="Normln"/>
    <w:qFormat/>
    <w:rsid w:val="009C613E"/>
    <w:pPr>
      <w:keepNext/>
      <w:numPr>
        <w:ilvl w:val="3"/>
        <w:numId w:val="28"/>
      </w:numPr>
      <w:spacing w:before="200" w:after="200" w:line="288" w:lineRule="auto"/>
      <w:outlineLvl w:val="3"/>
    </w:pPr>
    <w:rPr>
      <w:b/>
      <w:bCs/>
      <w:caps/>
      <w:szCs w:val="28"/>
    </w:rPr>
  </w:style>
  <w:style w:type="paragraph" w:styleId="Nadpis5">
    <w:name w:val="heading 5"/>
    <w:basedOn w:val="Normln"/>
    <w:next w:val="Normln"/>
    <w:qFormat/>
    <w:rsid w:val="00CE29BF"/>
    <w:pPr>
      <w:keepNext/>
      <w:numPr>
        <w:ilvl w:val="4"/>
        <w:numId w:val="28"/>
      </w:numPr>
      <w:tabs>
        <w:tab w:val="left" w:pos="1004"/>
      </w:tabs>
      <w:spacing w:before="120" w:after="120" w:line="288" w:lineRule="auto"/>
      <w:outlineLvl w:val="4"/>
    </w:pPr>
    <w:rPr>
      <w:b/>
      <w:bCs/>
      <w:iCs/>
      <w:szCs w:val="26"/>
    </w:rPr>
  </w:style>
  <w:style w:type="paragraph" w:styleId="Nadpis6">
    <w:name w:val="heading 6"/>
    <w:basedOn w:val="Normln"/>
    <w:next w:val="Normln"/>
    <w:qFormat/>
    <w:rsid w:val="00CE29BF"/>
    <w:pPr>
      <w:keepNext/>
      <w:numPr>
        <w:ilvl w:val="5"/>
        <w:numId w:val="28"/>
      </w:numPr>
      <w:tabs>
        <w:tab w:val="left" w:pos="1145"/>
      </w:tabs>
      <w:spacing w:before="120" w:after="120" w:line="288" w:lineRule="auto"/>
      <w:jc w:val="left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rsid w:val="009C691C"/>
    <w:pPr>
      <w:keepNext/>
      <w:numPr>
        <w:ilvl w:val="6"/>
        <w:numId w:val="28"/>
      </w:numPr>
      <w:tabs>
        <w:tab w:val="left" w:pos="1287"/>
      </w:tabs>
      <w:spacing w:before="60" w:after="60" w:line="288" w:lineRule="auto"/>
      <w:ind w:left="1298" w:hanging="1298"/>
      <w:outlineLvl w:val="6"/>
    </w:pPr>
    <w:rPr>
      <w:b/>
      <w:bCs/>
    </w:rPr>
  </w:style>
  <w:style w:type="paragraph" w:styleId="Nadpis8">
    <w:name w:val="heading 8"/>
    <w:basedOn w:val="Normln"/>
    <w:next w:val="Normln"/>
    <w:semiHidden/>
    <w:qFormat/>
    <w:rsid w:val="009C691C"/>
    <w:pPr>
      <w:keepNext/>
      <w:numPr>
        <w:ilvl w:val="7"/>
        <w:numId w:val="28"/>
      </w:numPr>
      <w:tabs>
        <w:tab w:val="left" w:pos="1429"/>
      </w:tabs>
      <w:spacing w:line="288" w:lineRule="auto"/>
      <w:outlineLvl w:val="7"/>
    </w:pPr>
    <w:rPr>
      <w:b/>
      <w:bCs/>
    </w:rPr>
  </w:style>
  <w:style w:type="paragraph" w:styleId="Nadpis9">
    <w:name w:val="heading 9"/>
    <w:basedOn w:val="Normln"/>
    <w:next w:val="Normln"/>
    <w:semiHidden/>
    <w:qFormat/>
    <w:rsid w:val="009C691C"/>
    <w:pPr>
      <w:keepNext/>
      <w:numPr>
        <w:ilvl w:val="8"/>
        <w:numId w:val="28"/>
      </w:numPr>
      <w:tabs>
        <w:tab w:val="left" w:pos="1571"/>
      </w:tabs>
      <w:spacing w:line="288" w:lineRule="auto"/>
      <w:ind w:left="1582" w:hanging="1582"/>
      <w:outlineLvl w:val="8"/>
    </w:pPr>
    <w:rPr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qFormat/>
    <w:rsid w:val="00344B0E"/>
    <w:pPr>
      <w:tabs>
        <w:tab w:val="left" w:pos="1276"/>
        <w:tab w:val="right" w:leader="dot" w:pos="8505"/>
      </w:tabs>
      <w:spacing w:before="240"/>
      <w:ind w:left="1276" w:right="397" w:hanging="1276"/>
      <w:outlineLvl w:val="0"/>
    </w:pPr>
    <w:rPr>
      <w:b/>
    </w:rPr>
  </w:style>
  <w:style w:type="paragraph" w:styleId="Obsah2">
    <w:name w:val="toc 2"/>
    <w:basedOn w:val="Normln"/>
    <w:next w:val="Normln"/>
    <w:autoRedefine/>
    <w:uiPriority w:val="39"/>
    <w:qFormat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3">
    <w:name w:val="toc 3"/>
    <w:basedOn w:val="Normln"/>
    <w:next w:val="Normln"/>
    <w:autoRedefine/>
    <w:uiPriority w:val="39"/>
    <w:qFormat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4">
    <w:name w:val="toc 4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5">
    <w:name w:val="toc 5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6">
    <w:name w:val="toc 6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7">
    <w:name w:val="toc 7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8">
    <w:name w:val="toc 8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9">
    <w:name w:val="toc 9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  <w:rPr>
      <w:noProof/>
    </w:rPr>
  </w:style>
  <w:style w:type="paragraph" w:customStyle="1" w:styleId="Odrky1">
    <w:name w:val="Odrážky 1"/>
    <w:basedOn w:val="Normlnodsazen"/>
    <w:semiHidden/>
    <w:rsid w:val="00033F1B"/>
    <w:pPr>
      <w:numPr>
        <w:numId w:val="10"/>
      </w:numPr>
      <w:tabs>
        <w:tab w:val="clear" w:pos="2160"/>
      </w:tabs>
      <w:ind w:left="0" w:firstLine="0"/>
    </w:pPr>
  </w:style>
  <w:style w:type="paragraph" w:styleId="Normlnodsazen">
    <w:name w:val="Normal Indent"/>
    <w:basedOn w:val="Normln"/>
    <w:semiHidden/>
    <w:rsid w:val="00033F1B"/>
    <w:pPr>
      <w:ind w:left="708"/>
    </w:pPr>
  </w:style>
  <w:style w:type="paragraph" w:styleId="Zkladntextodsazen">
    <w:name w:val="Body Text Indent"/>
    <w:basedOn w:val="Normln"/>
    <w:link w:val="ZkladntextodsazenChar"/>
    <w:semiHidden/>
    <w:rsid w:val="00033F1B"/>
    <w:pPr>
      <w:ind w:left="340"/>
    </w:pPr>
  </w:style>
  <w:style w:type="paragraph" w:styleId="Zkladntextodsazen2">
    <w:name w:val="Body Text Indent 2"/>
    <w:basedOn w:val="Normln"/>
    <w:rsid w:val="00033F1B"/>
    <w:pPr>
      <w:ind w:left="680"/>
    </w:pPr>
  </w:style>
  <w:style w:type="paragraph" w:styleId="Zkladntextodsazen3">
    <w:name w:val="Body Text Indent 3"/>
    <w:basedOn w:val="Normln"/>
    <w:semiHidden/>
    <w:rsid w:val="00033F1B"/>
    <w:pPr>
      <w:ind w:left="14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23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23C1"/>
    <w:rPr>
      <w:rFonts w:ascii="Tahoma" w:hAnsi="Tahoma" w:cs="Tahoma"/>
      <w:sz w:val="16"/>
      <w:szCs w:val="16"/>
    </w:rPr>
  </w:style>
  <w:style w:type="paragraph" w:styleId="Seznam">
    <w:name w:val="List"/>
    <w:basedOn w:val="Normln"/>
    <w:semiHidden/>
    <w:rsid w:val="00207A11"/>
    <w:pPr>
      <w:keepLines/>
      <w:tabs>
        <w:tab w:val="left" w:pos="284"/>
        <w:tab w:val="left" w:pos="567"/>
        <w:tab w:val="left" w:pos="851"/>
        <w:tab w:val="left" w:pos="1134"/>
        <w:tab w:val="right" w:leader="dot" w:pos="9639"/>
      </w:tabs>
      <w:suppressAutoHyphens/>
      <w:spacing w:after="60" w:line="300" w:lineRule="auto"/>
    </w:pPr>
    <w:rPr>
      <w:spacing w:val="4"/>
    </w:rPr>
  </w:style>
  <w:style w:type="paragraph" w:customStyle="1" w:styleId="popis">
    <w:name w:val="popis"/>
    <w:basedOn w:val="Normln"/>
    <w:semiHidden/>
    <w:rsid w:val="00207A11"/>
    <w:pPr>
      <w:keepLines/>
      <w:suppressAutoHyphens/>
      <w:spacing w:before="160" w:line="300" w:lineRule="auto"/>
      <w:jc w:val="center"/>
    </w:pPr>
    <w:rPr>
      <w:caps/>
      <w:spacing w:val="4"/>
      <w:sz w:val="16"/>
    </w:rPr>
  </w:style>
  <w:style w:type="paragraph" w:customStyle="1" w:styleId="volndek">
    <w:name w:val="volný řádek"/>
    <w:basedOn w:val="Normln"/>
    <w:semiHidden/>
    <w:rsid w:val="00207A11"/>
    <w:pPr>
      <w:keepLines/>
      <w:tabs>
        <w:tab w:val="left" w:pos="3402"/>
        <w:tab w:val="left" w:pos="5387"/>
        <w:tab w:val="left" w:pos="7939"/>
      </w:tabs>
      <w:suppressAutoHyphens/>
    </w:pPr>
    <w:rPr>
      <w:spacing w:val="4"/>
      <w:sz w:val="8"/>
    </w:rPr>
  </w:style>
  <w:style w:type="paragraph" w:styleId="Zhlav">
    <w:name w:val="header"/>
    <w:basedOn w:val="Normln"/>
    <w:link w:val="Zhlav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37D5F"/>
    <w:rPr>
      <w:rFonts w:ascii="Arial" w:hAnsi="Arial"/>
    </w:rPr>
  </w:style>
  <w:style w:type="paragraph" w:styleId="Zpat">
    <w:name w:val="footer"/>
    <w:basedOn w:val="Normln"/>
    <w:link w:val="ZpatChar"/>
    <w:semiHidden/>
    <w:rsid w:val="00207A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semiHidden/>
    <w:rsid w:val="00137D5F"/>
    <w:rPr>
      <w:rFonts w:ascii="Arial" w:hAnsi="Arial"/>
    </w:rPr>
  </w:style>
  <w:style w:type="paragraph" w:customStyle="1" w:styleId="pata">
    <w:name w:val="pata"/>
    <w:basedOn w:val="Normln"/>
    <w:semiHidden/>
    <w:rsid w:val="00207A11"/>
    <w:pPr>
      <w:keepLines/>
      <w:tabs>
        <w:tab w:val="left" w:pos="2268"/>
        <w:tab w:val="left" w:pos="3544"/>
        <w:tab w:val="left" w:pos="5387"/>
        <w:tab w:val="left" w:pos="7088"/>
        <w:tab w:val="left" w:pos="8448"/>
        <w:tab w:val="right" w:pos="9639"/>
      </w:tabs>
      <w:suppressAutoHyphens/>
      <w:spacing w:line="300" w:lineRule="auto"/>
    </w:pPr>
    <w:rPr>
      <w:spacing w:val="4"/>
      <w:sz w:val="12"/>
    </w:rPr>
  </w:style>
  <w:style w:type="character" w:styleId="slostrnky">
    <w:name w:val="page number"/>
    <w:basedOn w:val="Standardnpsmoodstavce"/>
    <w:semiHidden/>
    <w:rsid w:val="00207A11"/>
    <w:rPr>
      <w:rFonts w:ascii="Arial Black" w:hAnsi="Arial Black"/>
      <w:sz w:val="16"/>
    </w:rPr>
  </w:style>
  <w:style w:type="paragraph" w:customStyle="1" w:styleId="zSidfotAdress1">
    <w:name w:val="zSidfotAdress1"/>
    <w:basedOn w:val="Zpat"/>
    <w:next w:val="zSidfotAdress2"/>
    <w:semiHidden/>
    <w:rsid w:val="00120D4A"/>
    <w:pPr>
      <w:spacing w:line="160" w:lineRule="atLeast"/>
      <w:jc w:val="left"/>
    </w:pPr>
    <w:rPr>
      <w:noProof/>
      <w:spacing w:val="16"/>
      <w:sz w:val="12"/>
      <w:lang w:val="en-GB" w:eastAsia="sv-SE"/>
    </w:rPr>
  </w:style>
  <w:style w:type="paragraph" w:customStyle="1" w:styleId="zSidfotAdress2">
    <w:name w:val="zSidfotAdress2"/>
    <w:basedOn w:val="Zpat"/>
    <w:link w:val="zSidfotAdress2Char"/>
    <w:semiHidden/>
    <w:rsid w:val="00120D4A"/>
    <w:pPr>
      <w:spacing w:line="160" w:lineRule="atLeast"/>
      <w:jc w:val="left"/>
    </w:pPr>
    <w:rPr>
      <w:noProof/>
      <w:spacing w:val="8"/>
      <w:sz w:val="12"/>
      <w:lang w:val="en-GB" w:eastAsia="sv-SE"/>
    </w:rPr>
  </w:style>
  <w:style w:type="paragraph" w:customStyle="1" w:styleId="zSidfotSkvg">
    <w:name w:val="zSidfotSökväg"/>
    <w:basedOn w:val="zSidfotAdress2"/>
    <w:semiHidden/>
    <w:rsid w:val="00120D4A"/>
    <w:pPr>
      <w:jc w:val="right"/>
    </w:pPr>
  </w:style>
  <w:style w:type="paragraph" w:customStyle="1" w:styleId="zSidfotAdress1fet">
    <w:name w:val="zSidfotAdress1 fet"/>
    <w:basedOn w:val="zSidfotAdress1"/>
    <w:next w:val="zSidfotAdress2"/>
    <w:semiHidden/>
    <w:rsid w:val="00120D4A"/>
    <w:rPr>
      <w:b/>
    </w:rPr>
  </w:style>
  <w:style w:type="character" w:customStyle="1" w:styleId="zSidfotBOLAG">
    <w:name w:val="zSidfotBOLAG"/>
    <w:basedOn w:val="Standardnpsmoodstavce"/>
    <w:semiHidden/>
    <w:rsid w:val="00120D4A"/>
    <w:rPr>
      <w:noProof/>
      <w:spacing w:val="8"/>
      <w:sz w:val="14"/>
    </w:rPr>
  </w:style>
  <w:style w:type="paragraph" w:customStyle="1" w:styleId="zDokBet">
    <w:name w:val="zDokBet"/>
    <w:basedOn w:val="Normln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right"/>
    </w:pPr>
    <w:rPr>
      <w:noProof/>
      <w:sz w:val="10"/>
      <w:lang w:val="en-GB" w:eastAsia="sv-SE"/>
    </w:rPr>
  </w:style>
  <w:style w:type="character" w:customStyle="1" w:styleId="zSidfotAdress2Char">
    <w:name w:val="zSidfotAdress2 Char"/>
    <w:basedOn w:val="ZpatChar"/>
    <w:link w:val="zSidfotAdress2"/>
    <w:semiHidden/>
    <w:rsid w:val="00120D4A"/>
    <w:rPr>
      <w:rFonts w:ascii="Arial" w:hAnsi="Arial"/>
      <w:noProof/>
      <w:spacing w:val="8"/>
      <w:sz w:val="12"/>
      <w:lang w:val="en-GB" w:eastAsia="sv-SE"/>
    </w:rPr>
  </w:style>
  <w:style w:type="paragraph" w:customStyle="1" w:styleId="zSidnummerH">
    <w:name w:val="zSidnummerH"/>
    <w:basedOn w:val="Normln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160" w:lineRule="exact"/>
      <w:jc w:val="right"/>
    </w:pPr>
    <w:rPr>
      <w:sz w:val="16"/>
      <w:lang w:val="sv-SE" w:eastAsia="sv-SE"/>
    </w:rPr>
  </w:style>
  <w:style w:type="character" w:styleId="Hypertextovodkaz">
    <w:name w:val="Hyperlink"/>
    <w:basedOn w:val="Standardnpsmoodstavce"/>
    <w:uiPriority w:val="99"/>
    <w:unhideWhenUsed/>
    <w:rsid w:val="00372D67"/>
    <w:rPr>
      <w:color w:val="0000FF"/>
      <w:u w:val="single"/>
    </w:rPr>
  </w:style>
  <w:style w:type="paragraph" w:styleId="Zkladntext">
    <w:name w:val="Body Text"/>
    <w:basedOn w:val="Normln"/>
    <w:link w:val="ZkladntextChar"/>
    <w:rsid w:val="00952B1F"/>
    <w:pPr>
      <w:spacing w:after="130"/>
      <w:jc w:val="left"/>
    </w:pPr>
    <w:rPr>
      <w:lang w:eastAsia="sv-SE"/>
    </w:rPr>
  </w:style>
  <w:style w:type="character" w:customStyle="1" w:styleId="ZkladntextChar">
    <w:name w:val="Základní text Char"/>
    <w:basedOn w:val="Standardnpsmoodstavce"/>
    <w:link w:val="Zkladntext"/>
    <w:rsid w:val="00952B1F"/>
    <w:rPr>
      <w:lang w:eastAsia="sv-SE"/>
    </w:rPr>
  </w:style>
  <w:style w:type="paragraph" w:customStyle="1" w:styleId="Normal-extraradavstnd">
    <w:name w:val="Normal - extra radavstånd"/>
    <w:basedOn w:val="Normln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lang w:val="en-GB" w:eastAsia="sv-SE"/>
    </w:rPr>
  </w:style>
  <w:style w:type="paragraph" w:customStyle="1" w:styleId="zDatum">
    <w:name w:val="zDatum"/>
    <w:basedOn w:val="Normln"/>
    <w:link w:val="zDatum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6"/>
      <w:lang w:val="en-GB" w:eastAsia="sv-S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952B1F"/>
  </w:style>
  <w:style w:type="table" w:styleId="Mkatabulky">
    <w:name w:val="Table Grid"/>
    <w:basedOn w:val="Normlntabulka"/>
    <w:uiPriority w:val="59"/>
    <w:rsid w:val="006B32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text">
    <w:name w:val="Tabelltext"/>
    <w:basedOn w:val="Normln"/>
    <w:link w:val="Tabelltext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8"/>
      <w:lang w:val="en-GB" w:eastAsia="sv-SE"/>
    </w:rPr>
  </w:style>
  <w:style w:type="paragraph" w:customStyle="1" w:styleId="zLedtext">
    <w:name w:val="zLedtext"/>
    <w:basedOn w:val="zDatum"/>
    <w:link w:val="zLedtextChar"/>
    <w:semiHidden/>
    <w:rsid w:val="00304B67"/>
    <w:pPr>
      <w:spacing w:line="250" w:lineRule="atLeast"/>
    </w:pPr>
    <w:rPr>
      <w:caps/>
      <w:sz w:val="12"/>
    </w:rPr>
  </w:style>
  <w:style w:type="paragraph" w:customStyle="1" w:styleId="zDokumenttyp">
    <w:name w:val="zDokumenttyp"/>
    <w:basedOn w:val="Normln"/>
    <w:next w:val="Zkladntext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360" w:lineRule="exact"/>
      <w:jc w:val="left"/>
    </w:pPr>
    <w:rPr>
      <w:caps/>
      <w:spacing w:val="20"/>
      <w:kern w:val="30"/>
      <w:sz w:val="30"/>
      <w:lang w:val="en-GB" w:eastAsia="sv-SE"/>
    </w:rPr>
  </w:style>
  <w:style w:type="paragraph" w:customStyle="1" w:styleId="zUppdragsbenmning">
    <w:name w:val="zUppdragsbenämning"/>
    <w:basedOn w:val="Normal-extraradavstnd"/>
    <w:semiHidden/>
    <w:rsid w:val="00304B67"/>
    <w:rPr>
      <w:sz w:val="18"/>
    </w:rPr>
  </w:style>
  <w:style w:type="character" w:customStyle="1" w:styleId="TabelltextChar">
    <w:name w:val="Tabelltext Char"/>
    <w:basedOn w:val="Standardnpsmoodstavce"/>
    <w:link w:val="Tabelltext"/>
    <w:rsid w:val="00304B67"/>
    <w:rPr>
      <w:rFonts w:ascii="Arial" w:hAnsi="Arial"/>
      <w:sz w:val="18"/>
      <w:lang w:val="en-GB" w:eastAsia="sv-SE"/>
    </w:rPr>
  </w:style>
  <w:style w:type="character" w:customStyle="1" w:styleId="zDatumChar">
    <w:name w:val="zDatum Char"/>
    <w:basedOn w:val="Standardnpsmoodstavce"/>
    <w:link w:val="zDatum"/>
    <w:rsid w:val="00304B67"/>
    <w:rPr>
      <w:rFonts w:ascii="Arial" w:hAnsi="Arial"/>
      <w:sz w:val="16"/>
      <w:lang w:val="en-GB" w:eastAsia="sv-SE"/>
    </w:rPr>
  </w:style>
  <w:style w:type="character" w:customStyle="1" w:styleId="zLedtextChar">
    <w:name w:val="zLedtext Char"/>
    <w:basedOn w:val="zDatumChar"/>
    <w:link w:val="zLedtext"/>
    <w:rsid w:val="00304B67"/>
    <w:rPr>
      <w:rFonts w:ascii="Arial" w:hAnsi="Arial"/>
      <w:caps/>
      <w:sz w:val="12"/>
      <w:lang w:val="en-GB" w:eastAsia="sv-SE"/>
    </w:rPr>
  </w:style>
  <w:style w:type="paragraph" w:customStyle="1" w:styleId="Siffra">
    <w:name w:val="Siffra"/>
    <w:basedOn w:val="Zkladntext"/>
    <w:semiHidden/>
    <w:rsid w:val="00304B67"/>
    <w:rPr>
      <w:b/>
    </w:rPr>
  </w:style>
  <w:style w:type="paragraph" w:customStyle="1" w:styleId="Tabelltextsiffror">
    <w:name w:val="Tabelltext siffror"/>
    <w:basedOn w:val="Tabelltext"/>
    <w:semiHidden/>
    <w:rsid w:val="00304B67"/>
    <w:rPr>
      <w:sz w:val="16"/>
    </w:rPr>
  </w:style>
  <w:style w:type="paragraph" w:customStyle="1" w:styleId="Sidfotfastradavst">
    <w:name w:val="Sidfot fast radavst"/>
    <w:basedOn w:val="Zpat"/>
    <w:semiHidden/>
    <w:rsid w:val="003D404F"/>
    <w:pPr>
      <w:spacing w:line="160" w:lineRule="atLeast"/>
      <w:jc w:val="left"/>
    </w:pPr>
    <w:rPr>
      <w:noProof/>
      <w:sz w:val="18"/>
      <w:lang w:val="en-GB" w:eastAsia="sv-SE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7C488A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7C488A"/>
    <w:rPr>
      <w:rFonts w:ascii="Arial" w:hAnsi="Arial"/>
      <w:sz w:val="22"/>
      <w:szCs w:val="24"/>
    </w:rPr>
  </w:style>
  <w:style w:type="character" w:styleId="Siln">
    <w:name w:val="Strong"/>
    <w:basedOn w:val="Standardnpsmoodstavce"/>
    <w:semiHidden/>
    <w:qFormat/>
    <w:rsid w:val="007C488A"/>
    <w:rPr>
      <w:b/>
      <w:bCs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73AAA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aps w:val="0"/>
      <w:color w:val="365F91"/>
      <w:sz w:val="28"/>
      <w:szCs w:val="28"/>
      <w:lang w:eastAsia="en-US"/>
    </w:rPr>
  </w:style>
  <w:style w:type="character" w:styleId="Zstupntext">
    <w:name w:val="Placeholder Text"/>
    <w:basedOn w:val="Standardnpsmoodstavce"/>
    <w:uiPriority w:val="99"/>
    <w:semiHidden/>
    <w:rsid w:val="00FD3AF7"/>
    <w:rPr>
      <w:color w:val="808080"/>
    </w:rPr>
  </w:style>
  <w:style w:type="paragraph" w:styleId="Nzev">
    <w:name w:val="Title"/>
    <w:basedOn w:val="Normln"/>
    <w:next w:val="Normln"/>
    <w:link w:val="NzevChar"/>
    <w:uiPriority w:val="10"/>
    <w:qFormat/>
    <w:rsid w:val="00083C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83C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sky1">
    <w:name w:val="Desky1"/>
    <w:basedOn w:val="Normln"/>
    <w:qFormat/>
    <w:rsid w:val="00080C04"/>
    <w:pPr>
      <w:spacing w:line="360" w:lineRule="auto"/>
      <w:ind w:left="567" w:right="567"/>
      <w:jc w:val="center"/>
    </w:pPr>
    <w:rPr>
      <w:sz w:val="40"/>
    </w:rPr>
  </w:style>
  <w:style w:type="paragraph" w:customStyle="1" w:styleId="Desky2">
    <w:name w:val="Desky2"/>
    <w:basedOn w:val="Desky1"/>
    <w:qFormat/>
    <w:rsid w:val="00FB5259"/>
    <w:rPr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ablony\Hot\Minutes%20en%20x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842CD71C9E94474AB914EBFB41654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6E9AD4-440F-4915-82E4-C5A028E918B3}"/>
      </w:docPartPr>
      <w:docPartBody>
        <w:p w:rsidR="006274C6" w:rsidRDefault="00C60556" w:rsidP="00C60556">
          <w:pPr>
            <w:pStyle w:val="0842CD71C9E94474AB914EBFB41654DB"/>
          </w:pPr>
          <w:r w:rsidRPr="00F81B53">
            <w:rPr>
              <w:bCs/>
              <w:color w:val="000000" w:themeColor="text1"/>
              <w:sz w:val="30"/>
              <w:szCs w:val="30"/>
            </w:rPr>
            <w:t xml:space="preserve"> </w:t>
          </w:r>
        </w:p>
      </w:docPartBody>
    </w:docPart>
    <w:docPart>
      <w:docPartPr>
        <w:name w:val="B65AFCA5262346089ACA6CBF2B8C6EE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68EBF6C-E393-473B-9F49-ED0EF251E2BD}"/>
      </w:docPartPr>
      <w:docPartBody>
        <w:p w:rsidR="006274C6" w:rsidRDefault="00C60556" w:rsidP="00C60556">
          <w:pPr>
            <w:pStyle w:val="B65AFCA5262346089ACA6CBF2B8C6EE6"/>
          </w:pPr>
          <w:r w:rsidRPr="00353E70">
            <w:rPr>
              <w:rStyle w:val="Zstupntext"/>
            </w:rPr>
            <w:t>Klepněte sem a zadejte text.</w:t>
          </w:r>
        </w:p>
      </w:docPartBody>
    </w:docPart>
    <w:docPart>
      <w:docPartPr>
        <w:name w:val="E476AE5B3D804D7D82DEEC9002FFE7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69F8D5-324B-45F8-93A5-3A9CF8F08F25}"/>
      </w:docPartPr>
      <w:docPartBody>
        <w:p w:rsidR="00415E84" w:rsidRDefault="00833ADC" w:rsidP="00833ADC">
          <w:pPr>
            <w:pStyle w:val="E476AE5B3D804D7D82DEEC9002FFE78B1"/>
          </w:pPr>
          <w:r w:rsidRPr="00B03295">
            <w:rPr>
              <w:rFonts w:cs="Arial"/>
              <w:bCs/>
              <w:color w:val="000000" w:themeColor="text1"/>
              <w:sz w:val="22"/>
              <w:szCs w:val="22"/>
            </w:rPr>
            <w:t xml:space="preserve"> </w:t>
          </w:r>
        </w:p>
      </w:docPartBody>
    </w:docPart>
    <w:docPart>
      <w:docPartPr>
        <w:name w:val="8098809FF41149CB8DAB5EEA8557E2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3896594-3A92-4CAE-A27A-5CBDEEE0902C}"/>
      </w:docPartPr>
      <w:docPartBody>
        <w:p w:rsidR="00415E84" w:rsidRDefault="00833ADC" w:rsidP="00833ADC">
          <w:pPr>
            <w:pStyle w:val="8098809FF41149CB8DAB5EEA8557E2CC"/>
          </w:pPr>
          <w:r w:rsidRPr="00960500">
            <w:rPr>
              <w:color w:val="000000" w:themeColor="text1"/>
              <w:sz w:val="18"/>
            </w:rPr>
            <w:t xml:space="preserve"> </w:t>
          </w:r>
        </w:p>
      </w:docPartBody>
    </w:docPart>
    <w:docPart>
      <w:docPartPr>
        <w:name w:val="E4C204BC23614E86A28111DFC7855B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FC9DAE-10B8-4BA0-9EC1-C7A6D6F2E2C9}"/>
      </w:docPartPr>
      <w:docPartBody>
        <w:p w:rsidR="003915D8" w:rsidRDefault="00216FF3" w:rsidP="00216FF3">
          <w:pPr>
            <w:pStyle w:val="E4C204BC23614E86A28111DFC7855B50"/>
          </w:pPr>
          <w:r w:rsidRPr="00F81B53">
            <w:rPr>
              <w:b/>
              <w:color w:val="000000" w:themeColor="text1"/>
              <w:sz w:val="24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9604C"/>
    <w:rsid w:val="00095F5B"/>
    <w:rsid w:val="000A08CA"/>
    <w:rsid w:val="000F5151"/>
    <w:rsid w:val="001227DF"/>
    <w:rsid w:val="001571A9"/>
    <w:rsid w:val="00205F9C"/>
    <w:rsid w:val="00216FF3"/>
    <w:rsid w:val="002615C8"/>
    <w:rsid w:val="0029444C"/>
    <w:rsid w:val="002A1B07"/>
    <w:rsid w:val="002B60F4"/>
    <w:rsid w:val="003915D8"/>
    <w:rsid w:val="003E1285"/>
    <w:rsid w:val="00415E84"/>
    <w:rsid w:val="004B17B1"/>
    <w:rsid w:val="004F4720"/>
    <w:rsid w:val="005137F3"/>
    <w:rsid w:val="005F0742"/>
    <w:rsid w:val="00604B69"/>
    <w:rsid w:val="00624961"/>
    <w:rsid w:val="006274C6"/>
    <w:rsid w:val="00634106"/>
    <w:rsid w:val="00682EA5"/>
    <w:rsid w:val="006D1012"/>
    <w:rsid w:val="006F42C4"/>
    <w:rsid w:val="007231B2"/>
    <w:rsid w:val="00833ADC"/>
    <w:rsid w:val="008B6E63"/>
    <w:rsid w:val="009068F1"/>
    <w:rsid w:val="00930776"/>
    <w:rsid w:val="00930D8E"/>
    <w:rsid w:val="00933783"/>
    <w:rsid w:val="00992DC5"/>
    <w:rsid w:val="009B45BF"/>
    <w:rsid w:val="009C601C"/>
    <w:rsid w:val="009D5B11"/>
    <w:rsid w:val="00A2046A"/>
    <w:rsid w:val="00A410F3"/>
    <w:rsid w:val="00A97ACE"/>
    <w:rsid w:val="00AA5B36"/>
    <w:rsid w:val="00B227C6"/>
    <w:rsid w:val="00B659B3"/>
    <w:rsid w:val="00BD4F13"/>
    <w:rsid w:val="00BE5C4D"/>
    <w:rsid w:val="00C02180"/>
    <w:rsid w:val="00C10AD9"/>
    <w:rsid w:val="00C22723"/>
    <w:rsid w:val="00C37CD9"/>
    <w:rsid w:val="00C60556"/>
    <w:rsid w:val="00C849EC"/>
    <w:rsid w:val="00CD4DC2"/>
    <w:rsid w:val="00D265AF"/>
    <w:rsid w:val="00D912AC"/>
    <w:rsid w:val="00DA4E71"/>
    <w:rsid w:val="00E32A7D"/>
    <w:rsid w:val="00E364A5"/>
    <w:rsid w:val="00E603DD"/>
    <w:rsid w:val="00E9604C"/>
    <w:rsid w:val="00EF174F"/>
    <w:rsid w:val="00FA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33ADC"/>
    <w:rPr>
      <w:color w:val="808080"/>
    </w:rPr>
  </w:style>
  <w:style w:type="paragraph" w:customStyle="1" w:styleId="75A90713AAA444A0848E4A0B1CF8C9D8">
    <w:name w:val="75A90713AAA444A0848E4A0B1CF8C9D8"/>
    <w:rsid w:val="00E9604C"/>
  </w:style>
  <w:style w:type="paragraph" w:customStyle="1" w:styleId="75243D18E93B41CA860C53D8EF5ABFAB">
    <w:name w:val="75243D18E93B41CA860C53D8EF5ABFAB"/>
    <w:rsid w:val="00E9604C"/>
  </w:style>
  <w:style w:type="paragraph" w:customStyle="1" w:styleId="2342F6B1BDB6429DB0EDAFF8701EF81C">
    <w:name w:val="2342F6B1BDB6429DB0EDAFF8701EF81C"/>
    <w:rsid w:val="00E9604C"/>
  </w:style>
  <w:style w:type="paragraph" w:customStyle="1" w:styleId="A1EB1837619843CBADDC9E2A06C45B61">
    <w:name w:val="A1EB1837619843CBADDC9E2A06C45B61"/>
    <w:rsid w:val="00E9604C"/>
  </w:style>
  <w:style w:type="paragraph" w:customStyle="1" w:styleId="5D9D9CF80B624FFBB9F2CE5B86D7CB59">
    <w:name w:val="5D9D9CF80B624FFBB9F2CE5B86D7CB59"/>
    <w:rsid w:val="00E9604C"/>
  </w:style>
  <w:style w:type="paragraph" w:customStyle="1" w:styleId="938DE67C67F849AE812186C35EDFB8EB">
    <w:name w:val="938DE67C67F849AE812186C35EDFB8EB"/>
    <w:rsid w:val="00E9604C"/>
  </w:style>
  <w:style w:type="paragraph" w:customStyle="1" w:styleId="B4B0868F2F0D43618BBE93C94F7E4B23">
    <w:name w:val="B4B0868F2F0D43618BBE93C94F7E4B23"/>
    <w:rsid w:val="00E9604C"/>
  </w:style>
  <w:style w:type="paragraph" w:customStyle="1" w:styleId="F757293C258646D0BF8AFF85859E49F9">
    <w:name w:val="F757293C258646D0BF8AFF85859E49F9"/>
    <w:rsid w:val="00E9604C"/>
  </w:style>
  <w:style w:type="paragraph" w:customStyle="1" w:styleId="A9CB144751D6478EBDA6D9E29419C06A">
    <w:name w:val="A9CB144751D6478EBDA6D9E29419C06A"/>
    <w:rsid w:val="00E9604C"/>
  </w:style>
  <w:style w:type="paragraph" w:customStyle="1" w:styleId="7EC2BA0E4D97492C8B58CCC8499D3045">
    <w:name w:val="7EC2BA0E4D97492C8B58CCC8499D3045"/>
    <w:rsid w:val="00E9604C"/>
  </w:style>
  <w:style w:type="paragraph" w:customStyle="1" w:styleId="57EAE4AC7C0640C7B6187A01F778AE7E">
    <w:name w:val="57EAE4AC7C0640C7B6187A01F778AE7E"/>
    <w:rsid w:val="00E9604C"/>
  </w:style>
  <w:style w:type="paragraph" w:customStyle="1" w:styleId="9A42661CEA42406ABF91B2C6EE0A7BB1">
    <w:name w:val="9A42661CEA42406ABF91B2C6EE0A7BB1"/>
    <w:rsid w:val="00E9604C"/>
  </w:style>
  <w:style w:type="paragraph" w:customStyle="1" w:styleId="F0596E7F2F824DBB87DF5561757295B4">
    <w:name w:val="F0596E7F2F824DBB87DF5561757295B4"/>
    <w:rsid w:val="00E9604C"/>
  </w:style>
  <w:style w:type="paragraph" w:customStyle="1" w:styleId="9DF5FB4C977A406A9042035A015D1199">
    <w:name w:val="9DF5FB4C977A406A9042035A015D1199"/>
    <w:rsid w:val="00E9604C"/>
  </w:style>
  <w:style w:type="paragraph" w:customStyle="1" w:styleId="AED8C692EE3D441E86CB4B85405AE57E">
    <w:name w:val="AED8C692EE3D441E86CB4B85405AE57E"/>
    <w:rsid w:val="00E9604C"/>
  </w:style>
  <w:style w:type="paragraph" w:customStyle="1" w:styleId="30D6C044B43A420C8F3C098131575724">
    <w:name w:val="30D6C044B43A420C8F3C098131575724"/>
    <w:rsid w:val="00E9604C"/>
  </w:style>
  <w:style w:type="paragraph" w:customStyle="1" w:styleId="8A24D9250384498B9356B49C7ABB7AE6">
    <w:name w:val="8A24D9250384498B9356B49C7ABB7AE6"/>
    <w:rsid w:val="00E9604C"/>
  </w:style>
  <w:style w:type="paragraph" w:customStyle="1" w:styleId="2DDEB623C4D44D849F97BB1B6F1A99C9">
    <w:name w:val="2DDEB623C4D44D849F97BB1B6F1A99C9"/>
    <w:rsid w:val="00E9604C"/>
  </w:style>
  <w:style w:type="paragraph" w:customStyle="1" w:styleId="326FB2B06959462C8BC5C9AE693EEE2C">
    <w:name w:val="326FB2B06959462C8BC5C9AE693EEE2C"/>
    <w:rsid w:val="00E9604C"/>
  </w:style>
  <w:style w:type="paragraph" w:customStyle="1" w:styleId="962E1BFED5D7495C85919124A1D397AE">
    <w:name w:val="962E1BFED5D7495C85919124A1D397AE"/>
    <w:rsid w:val="00E9604C"/>
  </w:style>
  <w:style w:type="paragraph" w:customStyle="1" w:styleId="3EC9144ED68A4B3295718FC2535E6227">
    <w:name w:val="3EC9144ED68A4B3295718FC2535E6227"/>
    <w:rsid w:val="00E9604C"/>
  </w:style>
  <w:style w:type="paragraph" w:customStyle="1" w:styleId="DB5720A577C84807BB8E3061B02C823B">
    <w:name w:val="DB5720A577C84807BB8E3061B02C823B"/>
    <w:rsid w:val="00E9604C"/>
  </w:style>
  <w:style w:type="paragraph" w:customStyle="1" w:styleId="82DA6F9416B24C9A88190E8411647BB7">
    <w:name w:val="82DA6F9416B24C9A88190E8411647BB7"/>
    <w:rsid w:val="00E9604C"/>
  </w:style>
  <w:style w:type="paragraph" w:customStyle="1" w:styleId="7B5E4A0659C24CCEA75CD2DB7BE3F42A">
    <w:name w:val="7B5E4A0659C24CCEA75CD2DB7BE3F42A"/>
    <w:rsid w:val="00E9604C"/>
  </w:style>
  <w:style w:type="paragraph" w:customStyle="1" w:styleId="84C10B8C708D4D0CAE41230549E882EB">
    <w:name w:val="84C10B8C708D4D0CAE41230549E882EB"/>
    <w:rsid w:val="00E9604C"/>
  </w:style>
  <w:style w:type="paragraph" w:customStyle="1" w:styleId="761516C4B0FE4A44ADF7B97593C491EC">
    <w:name w:val="761516C4B0FE4A44ADF7B97593C491EC"/>
    <w:rsid w:val="00E9604C"/>
  </w:style>
  <w:style w:type="paragraph" w:customStyle="1" w:styleId="96C246E6445C458FBC4CF04A8D8FC444">
    <w:name w:val="96C246E6445C458FBC4CF04A8D8FC444"/>
    <w:rsid w:val="00E9604C"/>
  </w:style>
  <w:style w:type="paragraph" w:customStyle="1" w:styleId="E71B35863BC448CA9102EFA03CC54069">
    <w:name w:val="E71B35863BC448CA9102EFA03CC54069"/>
    <w:rsid w:val="00E9604C"/>
  </w:style>
  <w:style w:type="paragraph" w:customStyle="1" w:styleId="B4439C76BC814CEFAF7B6240A160EA82">
    <w:name w:val="B4439C76BC814CEFAF7B6240A160EA82"/>
    <w:rsid w:val="00E9604C"/>
  </w:style>
  <w:style w:type="paragraph" w:customStyle="1" w:styleId="25081AAE17A4460EAC76C30E9037A53B">
    <w:name w:val="25081AAE17A4460EAC76C30E9037A53B"/>
    <w:rsid w:val="00E9604C"/>
  </w:style>
  <w:style w:type="paragraph" w:customStyle="1" w:styleId="D72C35A8A82346E4A8A1EB169006BFB1">
    <w:name w:val="D72C35A8A82346E4A8A1EB169006BFB1"/>
    <w:rsid w:val="00E9604C"/>
  </w:style>
  <w:style w:type="paragraph" w:customStyle="1" w:styleId="11A99A238EED43FCA64CB3F7A505E23C">
    <w:name w:val="11A99A238EED43FCA64CB3F7A505E23C"/>
    <w:rsid w:val="00E9604C"/>
  </w:style>
  <w:style w:type="paragraph" w:customStyle="1" w:styleId="4537D621A60342FF87E210BB0DB95BB5">
    <w:name w:val="4537D621A60342FF87E210BB0DB95BB5"/>
    <w:rsid w:val="00E9604C"/>
  </w:style>
  <w:style w:type="paragraph" w:customStyle="1" w:styleId="562691E012CC4B56A9F121D7DF69C0F7">
    <w:name w:val="562691E012CC4B56A9F121D7DF69C0F7"/>
    <w:rsid w:val="00E9604C"/>
  </w:style>
  <w:style w:type="paragraph" w:customStyle="1" w:styleId="488CAE8C84C14FCD827F828007869BCA">
    <w:name w:val="488CAE8C84C14FCD827F828007869BCA"/>
    <w:rsid w:val="00E9604C"/>
  </w:style>
  <w:style w:type="paragraph" w:customStyle="1" w:styleId="3914BCA258324709B32F687456E2FF5A">
    <w:name w:val="3914BCA258324709B32F687456E2FF5A"/>
    <w:rsid w:val="00E9604C"/>
  </w:style>
  <w:style w:type="paragraph" w:customStyle="1" w:styleId="15B553FDB2BC4FB7A30683300CEEBA49">
    <w:name w:val="15B553FDB2BC4FB7A30683300CEEBA49"/>
    <w:rsid w:val="00E9604C"/>
  </w:style>
  <w:style w:type="paragraph" w:customStyle="1" w:styleId="6C9A32874AAA4F9D88FC6CC9EF7544B5">
    <w:name w:val="6C9A32874AAA4F9D88FC6CC9EF7544B5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A42661CEA42406ABF91B2C6EE0A7BB11">
    <w:name w:val="9A42661CEA42406ABF91B2C6EE0A7BB11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0596E7F2F824DBB87DF5561757295B41">
    <w:name w:val="F0596E7F2F824DBB87DF5561757295B41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DF5FB4C977A406A9042035A015D11991">
    <w:name w:val="9DF5FB4C977A406A9042035A015D11991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0D6C044B43A420C8F3C0981315757241">
    <w:name w:val="30D6C044B43A420C8F3C0981315757241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ED8C692EE3D441E86CB4B85405AE57E1">
    <w:name w:val="AED8C692EE3D441E86CB4B85405AE57E1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A24D9250384498B9356B49C7ABB7AE61">
    <w:name w:val="8A24D9250384498B9356B49C7ABB7AE61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A99A238EED43FCA64CB3F7A505E23C1">
    <w:name w:val="11A99A238EED43FCA64CB3F7A505E23C1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537D621A60342FF87E210BB0DB95BB51">
    <w:name w:val="4537D621A60342FF87E210BB0DB95BB51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62691E012CC4B56A9F121D7DF69C0F71">
    <w:name w:val="562691E012CC4B56A9F121D7DF69C0F71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88CAE8C84C14FCD827F828007869BCA1">
    <w:name w:val="488CAE8C84C14FCD827F828007869BCA1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914BCA258324709B32F687456E2FF5A1">
    <w:name w:val="3914BCA258324709B32F687456E2FF5A1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5B553FDB2BC4FB7A30683300CEEBA491">
    <w:name w:val="15B553FDB2BC4FB7A30683300CEEBA491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DDEB623C4D44D849F97BB1B6F1A99C91">
    <w:name w:val="2DDEB623C4D44D849F97BB1B6F1A99C91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26FB2B06959462C8BC5C9AE693EEE2C1">
    <w:name w:val="326FB2B06959462C8BC5C9AE693EEE2C1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2E1BFED5D7495C85919124A1D397AE1">
    <w:name w:val="962E1BFED5D7495C85919124A1D397AE1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EC9144ED68A4B3295718FC2535E62271">
    <w:name w:val="3EC9144ED68A4B3295718FC2535E62271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2DA6F9416B24C9A88190E8411647BB71">
    <w:name w:val="82DA6F9416B24C9A88190E8411647BB71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4C10B8C708D4D0CAE41230549E882EB1">
    <w:name w:val="84C10B8C708D4D0CAE41230549E882EB1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61516C4B0FE4A44ADF7B97593C491EC1">
    <w:name w:val="761516C4B0FE4A44ADF7B97593C491EC1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C246E6445C458FBC4CF04A8D8FC4441">
    <w:name w:val="96C246E6445C458FBC4CF04A8D8FC4441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71B35863BC448CA9102EFA03CC540691">
    <w:name w:val="E71B35863BC448CA9102EFA03CC540691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5081AAE17A4460EAC76C30E9037A53B1">
    <w:name w:val="25081AAE17A4460EAC76C30E9037A53B1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342F6B1BDB6429DB0EDAFF8701EF81C1">
    <w:name w:val="2342F6B1BDB6429DB0EDAFF8701EF81C1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1EB1837619843CBADDC9E2A06C45B611">
    <w:name w:val="A1EB1837619843CBADDC9E2A06C45B611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D9D9CF80B624FFBB9F2CE5B86D7CB591">
    <w:name w:val="5D9D9CF80B624FFBB9F2CE5B86D7CB591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38DE67C67F849AE812186C35EDFB8EB1">
    <w:name w:val="938DE67C67F849AE812186C35EDFB8EB1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7EAE4AC7C0640C7B6187A01F778AE7E1">
    <w:name w:val="57EAE4AC7C0640C7B6187A01F778AE7E1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C9A32874AAA4F9D88FC6CC9EF7544B51">
    <w:name w:val="6C9A32874AAA4F9D88FC6CC9EF7544B51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25E12CC50204EE3955D1AC7F2B266FB">
    <w:name w:val="B25E12CC50204EE3955D1AC7F2B266FB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A42661CEA42406ABF91B2C6EE0A7BB12">
    <w:name w:val="9A42661CEA42406ABF91B2C6EE0A7BB12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0596E7F2F824DBB87DF5561757295B42">
    <w:name w:val="F0596E7F2F824DBB87DF5561757295B42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DF5FB4C977A406A9042035A015D11992">
    <w:name w:val="9DF5FB4C977A406A9042035A015D11992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0D6C044B43A420C8F3C0981315757242">
    <w:name w:val="30D6C044B43A420C8F3C0981315757242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ED8C692EE3D441E86CB4B85405AE57E2">
    <w:name w:val="AED8C692EE3D441E86CB4B85405AE57E2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A24D9250384498B9356B49C7ABB7AE62">
    <w:name w:val="8A24D9250384498B9356B49C7ABB7AE62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A99A238EED43FCA64CB3F7A505E23C2">
    <w:name w:val="11A99A238EED43FCA64CB3F7A505E23C2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537D621A60342FF87E210BB0DB95BB52">
    <w:name w:val="4537D621A60342FF87E210BB0DB95BB52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62691E012CC4B56A9F121D7DF69C0F72">
    <w:name w:val="562691E012CC4B56A9F121D7DF69C0F72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88CAE8C84C14FCD827F828007869BCA2">
    <w:name w:val="488CAE8C84C14FCD827F828007869BCA2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914BCA258324709B32F687456E2FF5A2">
    <w:name w:val="3914BCA258324709B32F687456E2FF5A2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5B553FDB2BC4FB7A30683300CEEBA492">
    <w:name w:val="15B553FDB2BC4FB7A30683300CEEBA492"/>
    <w:rsid w:val="009D5B1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DDEB623C4D44D849F97BB1B6F1A99C92">
    <w:name w:val="2DDEB623C4D44D849F97BB1B6F1A99C92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26FB2B06959462C8BC5C9AE693EEE2C2">
    <w:name w:val="326FB2B06959462C8BC5C9AE693EEE2C2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2E1BFED5D7495C85919124A1D397AE2">
    <w:name w:val="962E1BFED5D7495C85919124A1D397AE2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EC9144ED68A4B3295718FC2535E62272">
    <w:name w:val="3EC9144ED68A4B3295718FC2535E62272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2DA6F9416B24C9A88190E8411647BB72">
    <w:name w:val="82DA6F9416B24C9A88190E8411647BB72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4C10B8C708D4D0CAE41230549E882EB2">
    <w:name w:val="84C10B8C708D4D0CAE41230549E882EB2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61516C4B0FE4A44ADF7B97593C491EC2">
    <w:name w:val="761516C4B0FE4A44ADF7B97593C491EC2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C246E6445C458FBC4CF04A8D8FC4442">
    <w:name w:val="96C246E6445C458FBC4CF04A8D8FC4442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71B35863BC448CA9102EFA03CC540692">
    <w:name w:val="E71B35863BC448CA9102EFA03CC540692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5081AAE17A4460EAC76C30E9037A53B2">
    <w:name w:val="25081AAE17A4460EAC76C30E9037A53B2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342F6B1BDB6429DB0EDAFF8701EF81C2">
    <w:name w:val="2342F6B1BDB6429DB0EDAFF8701EF81C2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1EB1837619843CBADDC9E2A06C45B612">
    <w:name w:val="A1EB1837619843CBADDC9E2A06C45B612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D9D9CF80B624FFBB9F2CE5B86D7CB592">
    <w:name w:val="5D9D9CF80B624FFBB9F2CE5B86D7CB592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38DE67C67F849AE812186C35EDFB8EB2">
    <w:name w:val="938DE67C67F849AE812186C35EDFB8EB2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7EAE4AC7C0640C7B6187A01F778AE7E2">
    <w:name w:val="57EAE4AC7C0640C7B6187A01F778AE7E2"/>
    <w:rsid w:val="009D5B11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BA5B03DA626405084075CAAEEFE7C4B">
    <w:name w:val="2BA5B03DA626405084075CAAEEFE7C4B"/>
    <w:rsid w:val="009D5B11"/>
  </w:style>
  <w:style w:type="paragraph" w:customStyle="1" w:styleId="757C57ABBA8148DAA69AFEA6FFBDA2FE">
    <w:name w:val="757C57ABBA8148DAA69AFEA6FFBDA2FE"/>
    <w:rsid w:val="009D5B11"/>
  </w:style>
  <w:style w:type="paragraph" w:customStyle="1" w:styleId="034B30FEEDF74F87A0AA4DC46CF6E01E">
    <w:name w:val="034B30FEEDF74F87A0AA4DC46CF6E01E"/>
    <w:rsid w:val="009D5B11"/>
  </w:style>
  <w:style w:type="paragraph" w:customStyle="1" w:styleId="799AD3AFFB8D46629242EAEB1DA862C6">
    <w:name w:val="799AD3AFFB8D46629242EAEB1DA862C6"/>
    <w:rsid w:val="009D5B11"/>
  </w:style>
  <w:style w:type="paragraph" w:customStyle="1" w:styleId="A2CC454BAA0447C58BD0D1C297739180">
    <w:name w:val="A2CC454BAA0447C58BD0D1C297739180"/>
    <w:rsid w:val="00E364A5"/>
  </w:style>
  <w:style w:type="paragraph" w:customStyle="1" w:styleId="A37B474BB6CE45AFBCD09DF6747BA424">
    <w:name w:val="A37B474BB6CE45AFBCD09DF6747BA424"/>
    <w:rsid w:val="00E364A5"/>
  </w:style>
  <w:style w:type="paragraph" w:customStyle="1" w:styleId="6C9A32874AAA4F9D88FC6CC9EF7544B52">
    <w:name w:val="6C9A32874AAA4F9D88FC6CC9EF7544B52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25E12CC50204EE3955D1AC7F2B266FB1">
    <w:name w:val="B25E12CC50204EE3955D1AC7F2B266FB1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BA5B03DA626405084075CAAEEFE7C4B1">
    <w:name w:val="2BA5B03DA626405084075CAAEEFE7C4B1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57C57ABBA8148DAA69AFEA6FFBDA2FE1">
    <w:name w:val="757C57ABBA8148DAA69AFEA6FFBDA2FE1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99AD3AFFB8D46629242EAEB1DA862C61">
    <w:name w:val="799AD3AFFB8D46629242EAEB1DA862C61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A42661CEA42406ABF91B2C6EE0A7BB13">
    <w:name w:val="9A42661CEA42406ABF91B2C6EE0A7BB1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0596E7F2F824DBB87DF5561757295B43">
    <w:name w:val="F0596E7F2F824DBB87DF5561757295B4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DF5FB4C977A406A9042035A015D11993">
    <w:name w:val="9DF5FB4C977A406A9042035A015D1199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0D6C044B43A420C8F3C0981315757243">
    <w:name w:val="30D6C044B43A420C8F3C098131575724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ED8C692EE3D441E86CB4B85405AE57E3">
    <w:name w:val="AED8C692EE3D441E86CB4B85405AE57E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A24D9250384498B9356B49C7ABB7AE63">
    <w:name w:val="8A24D9250384498B9356B49C7ABB7AE6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A99A238EED43FCA64CB3F7A505E23C3">
    <w:name w:val="11A99A238EED43FCA64CB3F7A505E23C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537D621A60342FF87E210BB0DB95BB53">
    <w:name w:val="4537D621A60342FF87E210BB0DB95BB5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62691E012CC4B56A9F121D7DF69C0F73">
    <w:name w:val="562691E012CC4B56A9F121D7DF69C0F7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88CAE8C84C14FCD827F828007869BCA3">
    <w:name w:val="488CAE8C84C14FCD827F828007869BCA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914BCA258324709B32F687456E2FF5A3">
    <w:name w:val="3914BCA258324709B32F687456E2FF5A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5B553FDB2BC4FB7A30683300CEEBA493">
    <w:name w:val="15B553FDB2BC4FB7A30683300CEEBA49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DDEB623C4D44D849F97BB1B6F1A99C93">
    <w:name w:val="2DDEB623C4D44D849F97BB1B6F1A99C93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26FB2B06959462C8BC5C9AE693EEE2C3">
    <w:name w:val="326FB2B06959462C8BC5C9AE693EEE2C3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2E1BFED5D7495C85919124A1D397AE3">
    <w:name w:val="962E1BFED5D7495C85919124A1D397AE3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EC9144ED68A4B3295718FC2535E62273">
    <w:name w:val="3EC9144ED68A4B3295718FC2535E62273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2DA6F9416B24C9A88190E8411647BB73">
    <w:name w:val="82DA6F9416B24C9A88190E8411647BB73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4C10B8C708D4D0CAE41230549E882EB3">
    <w:name w:val="84C10B8C708D4D0CAE41230549E882EB3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61516C4B0FE4A44ADF7B97593C491EC3">
    <w:name w:val="761516C4B0FE4A44ADF7B97593C491EC3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C246E6445C458FBC4CF04A8D8FC4443">
    <w:name w:val="96C246E6445C458FBC4CF04A8D8FC4443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71B35863BC448CA9102EFA03CC540693">
    <w:name w:val="E71B35863BC448CA9102EFA03CC540693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5081AAE17A4460EAC76C30E9037A53B3">
    <w:name w:val="25081AAE17A4460EAC76C30E9037A53B3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342F6B1BDB6429DB0EDAFF8701EF81C3">
    <w:name w:val="2342F6B1BDB6429DB0EDAFF8701EF81C3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1EB1837619843CBADDC9E2A06C45B613">
    <w:name w:val="A1EB1837619843CBADDC9E2A06C45B613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D9D9CF80B624FFBB9F2CE5B86D7CB593">
    <w:name w:val="5D9D9CF80B624FFBB9F2CE5B86D7CB593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38DE67C67F849AE812186C35EDFB8EB3">
    <w:name w:val="938DE67C67F849AE812186C35EDFB8EB3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7EAE4AC7C0640C7B6187A01F778AE7E3">
    <w:name w:val="57EAE4AC7C0640C7B6187A01F778AE7E3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7C5803909FF43CC811BB052BA298103">
    <w:name w:val="17C5803909FF43CC811BB052BA298103"/>
    <w:rsid w:val="00E364A5"/>
  </w:style>
  <w:style w:type="paragraph" w:customStyle="1" w:styleId="CB96B46A26F8498693197420B7DA6E65">
    <w:name w:val="CB96B46A26F8498693197420B7DA6E65"/>
    <w:rsid w:val="00E364A5"/>
  </w:style>
  <w:style w:type="paragraph" w:customStyle="1" w:styleId="0893FF39259F4E09AA92456DDC9DA4E7">
    <w:name w:val="0893FF39259F4E09AA92456DDC9DA4E7"/>
    <w:rsid w:val="00E364A5"/>
  </w:style>
  <w:style w:type="paragraph" w:customStyle="1" w:styleId="B752C9F178094B1FBB25C08CCAA76E0A">
    <w:name w:val="B752C9F178094B1FBB25C08CCAA76E0A"/>
    <w:rsid w:val="00E364A5"/>
  </w:style>
  <w:style w:type="paragraph" w:customStyle="1" w:styleId="AC74664DE2054B1787EADD54FD67B9EF">
    <w:name w:val="AC74664DE2054B1787EADD54FD67B9EF"/>
    <w:rsid w:val="00E364A5"/>
  </w:style>
  <w:style w:type="paragraph" w:customStyle="1" w:styleId="C9133DE7BE254369A3C4917415E81FCA">
    <w:name w:val="C9133DE7BE254369A3C4917415E81FCA"/>
    <w:rsid w:val="00E364A5"/>
  </w:style>
  <w:style w:type="paragraph" w:customStyle="1" w:styleId="1602CA1FA03240FF9EDD2C7D6636520C">
    <w:name w:val="1602CA1FA03240FF9EDD2C7D6636520C"/>
    <w:rsid w:val="00E364A5"/>
  </w:style>
  <w:style w:type="paragraph" w:customStyle="1" w:styleId="DCA6BED40FAC4A67877E022C761E16A4">
    <w:name w:val="DCA6BED40FAC4A67877E022C761E16A4"/>
    <w:rsid w:val="00E364A5"/>
  </w:style>
  <w:style w:type="paragraph" w:customStyle="1" w:styleId="78D8B9FC74934964990826F4E4A393A5">
    <w:name w:val="78D8B9FC74934964990826F4E4A393A5"/>
    <w:rsid w:val="00E364A5"/>
  </w:style>
  <w:style w:type="paragraph" w:customStyle="1" w:styleId="D0A57232D01346F4AA83377C94776457">
    <w:name w:val="D0A57232D01346F4AA83377C94776457"/>
    <w:rsid w:val="00E364A5"/>
  </w:style>
  <w:style w:type="paragraph" w:customStyle="1" w:styleId="C75E40CD30BA41899C4F678ED7D5A797">
    <w:name w:val="C75E40CD30BA41899C4F678ED7D5A797"/>
    <w:rsid w:val="00E364A5"/>
  </w:style>
  <w:style w:type="paragraph" w:customStyle="1" w:styleId="E9AF160B40DA462589824370E0490AB1">
    <w:name w:val="E9AF160B40DA462589824370E0490AB1"/>
    <w:rsid w:val="00E364A5"/>
  </w:style>
  <w:style w:type="paragraph" w:customStyle="1" w:styleId="20E1035DA1304B3A8DCB034BEF0F8D93">
    <w:name w:val="20E1035DA1304B3A8DCB034BEF0F8D93"/>
    <w:rsid w:val="00E364A5"/>
  </w:style>
  <w:style w:type="paragraph" w:customStyle="1" w:styleId="627BDC0D507241478638B1F0FF6E270E">
    <w:name w:val="627BDC0D507241478638B1F0FF6E270E"/>
    <w:rsid w:val="00E364A5"/>
  </w:style>
  <w:style w:type="paragraph" w:customStyle="1" w:styleId="90C64D10A6F64D5A987FC97E56B4EE37">
    <w:name w:val="90C64D10A6F64D5A987FC97E56B4EE37"/>
    <w:rsid w:val="00E364A5"/>
  </w:style>
  <w:style w:type="paragraph" w:customStyle="1" w:styleId="E99B3E9601674407AF6948345F03123C">
    <w:name w:val="E99B3E9601674407AF6948345F03123C"/>
    <w:rsid w:val="00E364A5"/>
  </w:style>
  <w:style w:type="paragraph" w:customStyle="1" w:styleId="8B5B81114F3548798A13201990C9A19D">
    <w:name w:val="8B5B81114F3548798A13201990C9A19D"/>
    <w:rsid w:val="00E364A5"/>
  </w:style>
  <w:style w:type="paragraph" w:customStyle="1" w:styleId="DC75537EA705454B81BE86FEA9358858">
    <w:name w:val="DC75537EA705454B81BE86FEA9358858"/>
    <w:rsid w:val="00E364A5"/>
  </w:style>
  <w:style w:type="paragraph" w:customStyle="1" w:styleId="A5526C9FE97542E6B9A009039E3A064E">
    <w:name w:val="A5526C9FE97542E6B9A009039E3A064E"/>
    <w:rsid w:val="00E364A5"/>
  </w:style>
  <w:style w:type="paragraph" w:customStyle="1" w:styleId="9215083040954ACE85FA8D6DD5D580BD">
    <w:name w:val="9215083040954ACE85FA8D6DD5D580BD"/>
    <w:rsid w:val="00E364A5"/>
  </w:style>
  <w:style w:type="paragraph" w:customStyle="1" w:styleId="AAF663617AE3407DB8E83E7A98E11D94">
    <w:name w:val="AAF663617AE3407DB8E83E7A98E11D94"/>
    <w:rsid w:val="00E364A5"/>
  </w:style>
  <w:style w:type="paragraph" w:customStyle="1" w:styleId="23CA761B19D44DF59D21AAB8F4444C71">
    <w:name w:val="23CA761B19D44DF59D21AAB8F4444C71"/>
    <w:rsid w:val="00E364A5"/>
  </w:style>
  <w:style w:type="paragraph" w:customStyle="1" w:styleId="09EB25B1E4C346339874714EFEC20288">
    <w:name w:val="09EB25B1E4C346339874714EFEC20288"/>
    <w:rsid w:val="00E364A5"/>
  </w:style>
  <w:style w:type="paragraph" w:customStyle="1" w:styleId="9E58ACCCCEA34432B1F11855C1EFC3AC">
    <w:name w:val="9E58ACCCCEA34432B1F11855C1EFC3AC"/>
    <w:rsid w:val="00E364A5"/>
  </w:style>
  <w:style w:type="paragraph" w:customStyle="1" w:styleId="2DAACF515514417CA8B6B4B8A6179173">
    <w:name w:val="2DAACF515514417CA8B6B4B8A6179173"/>
    <w:rsid w:val="00E364A5"/>
  </w:style>
  <w:style w:type="paragraph" w:customStyle="1" w:styleId="ADC91F02BE94418EB5A6299902AEDF8C">
    <w:name w:val="ADC91F02BE94418EB5A6299902AEDF8C"/>
    <w:rsid w:val="00E364A5"/>
  </w:style>
  <w:style w:type="paragraph" w:customStyle="1" w:styleId="E30D9199932B4EC9BA10BDE2C563FFD4">
    <w:name w:val="E30D9199932B4EC9BA10BDE2C563FFD4"/>
    <w:rsid w:val="00E364A5"/>
  </w:style>
  <w:style w:type="paragraph" w:customStyle="1" w:styleId="B546F36287DD46A09AFA9D4CC36360CF">
    <w:name w:val="B546F36287DD46A09AFA9D4CC36360CF"/>
    <w:rsid w:val="00E364A5"/>
  </w:style>
  <w:style w:type="paragraph" w:customStyle="1" w:styleId="6B744BE7014D477CB2F32F9CA1AB5615">
    <w:name w:val="6B744BE7014D477CB2F32F9CA1AB5615"/>
    <w:rsid w:val="00E364A5"/>
  </w:style>
  <w:style w:type="paragraph" w:customStyle="1" w:styleId="F81ACEE16DE347A095C8D2A2BB17E89D">
    <w:name w:val="F81ACEE16DE347A095C8D2A2BB17E89D"/>
    <w:rsid w:val="00E364A5"/>
  </w:style>
  <w:style w:type="paragraph" w:customStyle="1" w:styleId="D1B4C2AB36A34AC2A7248B79F19A3991">
    <w:name w:val="D1B4C2AB36A34AC2A7248B79F19A3991"/>
    <w:rsid w:val="00E364A5"/>
  </w:style>
  <w:style w:type="paragraph" w:customStyle="1" w:styleId="A9B2677F927743F898BACBE6747A806A">
    <w:name w:val="A9B2677F927743F898BACBE6747A806A"/>
    <w:rsid w:val="00E364A5"/>
  </w:style>
  <w:style w:type="paragraph" w:customStyle="1" w:styleId="6C9A32874AAA4F9D88FC6CC9EF7544B53">
    <w:name w:val="6C9A32874AAA4F9D88FC6CC9EF7544B5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25E12CC50204EE3955D1AC7F2B266FB2">
    <w:name w:val="B25E12CC50204EE3955D1AC7F2B266FB2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BA5B03DA626405084075CAAEEFE7C4B2">
    <w:name w:val="2BA5B03DA626405084075CAAEEFE7C4B2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57C57ABBA8148DAA69AFEA6FFBDA2FE2">
    <w:name w:val="757C57ABBA8148DAA69AFEA6FFBDA2FE2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99AD3AFFB8D46629242EAEB1DA862C62">
    <w:name w:val="799AD3AFFB8D46629242EAEB1DA862C62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37B474BB6CE45AFBCD09DF6747BA4241">
    <w:name w:val="A37B474BB6CE45AFBCD09DF6747BA4241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9133DE7BE254369A3C4917415E81FCA1">
    <w:name w:val="C9133DE7BE254369A3C4917415E81FCA1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A42661CEA42406ABF91B2C6EE0A7BB14">
    <w:name w:val="9A42661CEA42406ABF91B2C6EE0A7BB1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0596E7F2F824DBB87DF5561757295B44">
    <w:name w:val="F0596E7F2F824DBB87DF5561757295B4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DF5FB4C977A406A9042035A015D11994">
    <w:name w:val="9DF5FB4C977A406A9042035A015D1199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0D6C044B43A420C8F3C0981315757244">
    <w:name w:val="30D6C044B43A420C8F3C098131575724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ED8C692EE3D441E86CB4B85405AE57E4">
    <w:name w:val="AED8C692EE3D441E86CB4B85405AE57E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A24D9250384498B9356B49C7ABB7AE64">
    <w:name w:val="8A24D9250384498B9356B49C7ABB7AE6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A99A238EED43FCA64CB3F7A505E23C4">
    <w:name w:val="11A99A238EED43FCA64CB3F7A505E23C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537D621A60342FF87E210BB0DB95BB54">
    <w:name w:val="4537D621A60342FF87E210BB0DB95BB5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62691E012CC4B56A9F121D7DF69C0F74">
    <w:name w:val="562691E012CC4B56A9F121D7DF69C0F7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88CAE8C84C14FCD827F828007869BCA4">
    <w:name w:val="488CAE8C84C14FCD827F828007869BCA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914BCA258324709B32F687456E2FF5A4">
    <w:name w:val="3914BCA258324709B32F687456E2FF5A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5B553FDB2BC4FB7A30683300CEEBA494">
    <w:name w:val="15B553FDB2BC4FB7A30683300CEEBA49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DDEB623C4D44D849F97BB1B6F1A99C94">
    <w:name w:val="2DDEB623C4D44D849F97BB1B6F1A99C94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26FB2B06959462C8BC5C9AE693EEE2C4">
    <w:name w:val="326FB2B06959462C8BC5C9AE693EEE2C4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2E1BFED5D7495C85919124A1D397AE4">
    <w:name w:val="962E1BFED5D7495C85919124A1D397AE4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EC9144ED68A4B3295718FC2535E62274">
    <w:name w:val="3EC9144ED68A4B3295718FC2535E62274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2DA6F9416B24C9A88190E8411647BB74">
    <w:name w:val="82DA6F9416B24C9A88190E8411647BB74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4C10B8C708D4D0CAE41230549E882EB4">
    <w:name w:val="84C10B8C708D4D0CAE41230549E882EB4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61516C4B0FE4A44ADF7B97593C491EC4">
    <w:name w:val="761516C4B0FE4A44ADF7B97593C491EC4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C246E6445C458FBC4CF04A8D8FC4444">
    <w:name w:val="96C246E6445C458FBC4CF04A8D8FC4444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71B35863BC448CA9102EFA03CC540694">
    <w:name w:val="E71B35863BC448CA9102EFA03CC540694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5081AAE17A4460EAC76C30E9037A53B4">
    <w:name w:val="25081AAE17A4460EAC76C30E9037A53B4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342F6B1BDB6429DB0EDAFF8701EF81C4">
    <w:name w:val="2342F6B1BDB6429DB0EDAFF8701EF81C4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1EB1837619843CBADDC9E2A06C45B614">
    <w:name w:val="A1EB1837619843CBADDC9E2A06C45B614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D9D9CF80B624FFBB9F2CE5B86D7CB594">
    <w:name w:val="5D9D9CF80B624FFBB9F2CE5B86D7CB594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38DE67C67F849AE812186C35EDFB8EB4">
    <w:name w:val="938DE67C67F849AE812186C35EDFB8EB4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7EAE4AC7C0640C7B6187A01F778AE7E4">
    <w:name w:val="57EAE4AC7C0640C7B6187A01F778AE7E4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D44A16445A64DC2983A481E8088D628">
    <w:name w:val="3D44A16445A64DC2983A481E8088D628"/>
    <w:rsid w:val="00E364A5"/>
  </w:style>
  <w:style w:type="paragraph" w:customStyle="1" w:styleId="385E246CE5714547A2F0E8ACB7CB8F07">
    <w:name w:val="385E246CE5714547A2F0E8ACB7CB8F07"/>
    <w:rsid w:val="00E364A5"/>
  </w:style>
  <w:style w:type="paragraph" w:customStyle="1" w:styleId="12E407B13CA04DFAAD94DA36A9A72202">
    <w:name w:val="12E407B13CA04DFAAD94DA36A9A72202"/>
    <w:rsid w:val="00E364A5"/>
  </w:style>
  <w:style w:type="paragraph" w:customStyle="1" w:styleId="26BF98DE256248F18A0BBF622A398F63">
    <w:name w:val="26BF98DE256248F18A0BBF622A398F63"/>
    <w:rsid w:val="00E364A5"/>
  </w:style>
  <w:style w:type="paragraph" w:customStyle="1" w:styleId="C10B2298129844C288ACDC552C27F948">
    <w:name w:val="C10B2298129844C288ACDC552C27F948"/>
    <w:rsid w:val="00E364A5"/>
  </w:style>
  <w:style w:type="paragraph" w:customStyle="1" w:styleId="A2E56A06FB1240E2972F1773EB8BB4E5">
    <w:name w:val="A2E56A06FB1240E2972F1773EB8BB4E5"/>
    <w:rsid w:val="00E364A5"/>
  </w:style>
  <w:style w:type="paragraph" w:customStyle="1" w:styleId="AE6CA903ED94432BAB5F6F1F0AFCEFB1">
    <w:name w:val="AE6CA903ED94432BAB5F6F1F0AFCEFB1"/>
    <w:rsid w:val="00E364A5"/>
  </w:style>
  <w:style w:type="paragraph" w:customStyle="1" w:styleId="9BFB36B66D454907874DB0E039EA8344">
    <w:name w:val="9BFB36B66D454907874DB0E039EA8344"/>
    <w:rsid w:val="00E364A5"/>
  </w:style>
  <w:style w:type="paragraph" w:customStyle="1" w:styleId="53F45EDFDFD243CCB67CC658A2480226">
    <w:name w:val="53F45EDFDFD243CCB67CC658A2480226"/>
    <w:rsid w:val="00E364A5"/>
  </w:style>
  <w:style w:type="paragraph" w:customStyle="1" w:styleId="CBB32FBCC9184224B4592BE8FDC41F4A">
    <w:name w:val="CBB32FBCC9184224B4592BE8FDC41F4A"/>
    <w:rsid w:val="00E364A5"/>
  </w:style>
  <w:style w:type="paragraph" w:customStyle="1" w:styleId="6C9A32874AAA4F9D88FC6CC9EF7544B54">
    <w:name w:val="6C9A32874AAA4F9D88FC6CC9EF7544B5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25E12CC50204EE3955D1AC7F2B266FB3">
    <w:name w:val="B25E12CC50204EE3955D1AC7F2B266FB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BA5B03DA626405084075CAAEEFE7C4B3">
    <w:name w:val="2BA5B03DA626405084075CAAEEFE7C4B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57C57ABBA8148DAA69AFEA6FFBDA2FE3">
    <w:name w:val="757C57ABBA8148DAA69AFEA6FFBDA2FE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99AD3AFFB8D46629242EAEB1DA862C63">
    <w:name w:val="799AD3AFFB8D46629242EAEB1DA862C6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37B474BB6CE45AFBCD09DF6747BA4242">
    <w:name w:val="A37B474BB6CE45AFBCD09DF6747BA4242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9133DE7BE254369A3C4917415E81FCA2">
    <w:name w:val="C9133DE7BE254369A3C4917415E81FCA2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A42661CEA42406ABF91B2C6EE0A7BB15">
    <w:name w:val="9A42661CEA42406ABF91B2C6EE0A7BB1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0596E7F2F824DBB87DF5561757295B45">
    <w:name w:val="F0596E7F2F824DBB87DF5561757295B4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DF5FB4C977A406A9042035A015D11995">
    <w:name w:val="9DF5FB4C977A406A9042035A015D1199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0D6C044B43A420C8F3C0981315757245">
    <w:name w:val="30D6C044B43A420C8F3C098131575724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ED8C692EE3D441E86CB4B85405AE57E5">
    <w:name w:val="AED8C692EE3D441E86CB4B85405AE57E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A24D9250384498B9356B49C7ABB7AE65">
    <w:name w:val="8A24D9250384498B9356B49C7ABB7AE6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A99A238EED43FCA64CB3F7A505E23C5">
    <w:name w:val="11A99A238EED43FCA64CB3F7A505E23C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537D621A60342FF87E210BB0DB95BB55">
    <w:name w:val="4537D621A60342FF87E210BB0DB95BB5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62691E012CC4B56A9F121D7DF69C0F75">
    <w:name w:val="562691E012CC4B56A9F121D7DF69C0F7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88CAE8C84C14FCD827F828007869BCA5">
    <w:name w:val="488CAE8C84C14FCD827F828007869BCA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914BCA258324709B32F687456E2FF5A5">
    <w:name w:val="3914BCA258324709B32F687456E2FF5A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5B553FDB2BC4FB7A30683300CEEBA495">
    <w:name w:val="15B553FDB2BC4FB7A30683300CEEBA49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DDEB623C4D44D849F97BB1B6F1A99C95">
    <w:name w:val="2DDEB623C4D44D849F97BB1B6F1A99C95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26FB2B06959462C8BC5C9AE693EEE2C5">
    <w:name w:val="326FB2B06959462C8BC5C9AE693EEE2C5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2E1BFED5D7495C85919124A1D397AE5">
    <w:name w:val="962E1BFED5D7495C85919124A1D397AE5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EC9144ED68A4B3295718FC2535E62275">
    <w:name w:val="3EC9144ED68A4B3295718FC2535E62275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2DA6F9416B24C9A88190E8411647BB75">
    <w:name w:val="82DA6F9416B24C9A88190E8411647BB75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4C10B8C708D4D0CAE41230549E882EB5">
    <w:name w:val="84C10B8C708D4D0CAE41230549E882EB5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61516C4B0FE4A44ADF7B97593C491EC5">
    <w:name w:val="761516C4B0FE4A44ADF7B97593C491EC5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C246E6445C458FBC4CF04A8D8FC4445">
    <w:name w:val="96C246E6445C458FBC4CF04A8D8FC4445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71B35863BC448CA9102EFA03CC540695">
    <w:name w:val="E71B35863BC448CA9102EFA03CC540695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5081AAE17A4460EAC76C30E9037A53B5">
    <w:name w:val="25081AAE17A4460EAC76C30E9037A53B5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342F6B1BDB6429DB0EDAFF8701EF81C5">
    <w:name w:val="2342F6B1BDB6429DB0EDAFF8701EF81C5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1EB1837619843CBADDC9E2A06C45B615">
    <w:name w:val="A1EB1837619843CBADDC9E2A06C45B615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D9D9CF80B624FFBB9F2CE5B86D7CB595">
    <w:name w:val="5D9D9CF80B624FFBB9F2CE5B86D7CB595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38DE67C67F849AE812186C35EDFB8EB5">
    <w:name w:val="938DE67C67F849AE812186C35EDFB8EB5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7EAE4AC7C0640C7B6187A01F778AE7E5">
    <w:name w:val="57EAE4AC7C0640C7B6187A01F778AE7E5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C5C25260AA2409F96C92567DCA8B259">
    <w:name w:val="7C5C25260AA2409F96C92567DCA8B259"/>
    <w:rsid w:val="00E364A5"/>
  </w:style>
  <w:style w:type="paragraph" w:customStyle="1" w:styleId="11D220DC17C245D5A7FE1B3C0BCC113A">
    <w:name w:val="11D220DC17C245D5A7FE1B3C0BCC113A"/>
    <w:rsid w:val="00E364A5"/>
  </w:style>
  <w:style w:type="paragraph" w:customStyle="1" w:styleId="D8CED89D2A5A43B286C3792452F654FE">
    <w:name w:val="D8CED89D2A5A43B286C3792452F654FE"/>
    <w:rsid w:val="00E364A5"/>
  </w:style>
  <w:style w:type="paragraph" w:customStyle="1" w:styleId="9129171924384BFABED99FF1C2CDD467">
    <w:name w:val="9129171924384BFABED99FF1C2CDD467"/>
    <w:rsid w:val="00E364A5"/>
  </w:style>
  <w:style w:type="paragraph" w:customStyle="1" w:styleId="0581CDD65EAA430EBF643818C6C72714">
    <w:name w:val="0581CDD65EAA430EBF643818C6C72714"/>
    <w:rsid w:val="00E364A5"/>
  </w:style>
  <w:style w:type="paragraph" w:customStyle="1" w:styleId="5FFB2F68C05449A3A951AF08DB58AD47">
    <w:name w:val="5FFB2F68C05449A3A951AF08DB58AD47"/>
    <w:rsid w:val="00E364A5"/>
  </w:style>
  <w:style w:type="paragraph" w:customStyle="1" w:styleId="853D6245CB2B4149AFC02B13A88B9A46">
    <w:name w:val="853D6245CB2B4149AFC02B13A88B9A46"/>
    <w:rsid w:val="00E364A5"/>
  </w:style>
  <w:style w:type="paragraph" w:customStyle="1" w:styleId="BA11C9EC726248E396EC45A60E804797">
    <w:name w:val="BA11C9EC726248E396EC45A60E804797"/>
    <w:rsid w:val="00E364A5"/>
  </w:style>
  <w:style w:type="paragraph" w:customStyle="1" w:styleId="69C9E5D69DE44DD18BC4C93FA8F4C274">
    <w:name w:val="69C9E5D69DE44DD18BC4C93FA8F4C274"/>
    <w:rsid w:val="00E364A5"/>
  </w:style>
  <w:style w:type="paragraph" w:customStyle="1" w:styleId="49EDDCCAB5B24819883480826A9AD750">
    <w:name w:val="49EDDCCAB5B24819883480826A9AD750"/>
    <w:rsid w:val="00E364A5"/>
  </w:style>
  <w:style w:type="paragraph" w:customStyle="1" w:styleId="F812693D93C246AAB15CBA89A39AE87F">
    <w:name w:val="F812693D93C246AAB15CBA89A39AE87F"/>
    <w:rsid w:val="00E364A5"/>
  </w:style>
  <w:style w:type="paragraph" w:customStyle="1" w:styleId="7D276FC2EDB74063BA0F7E8D6077482B">
    <w:name w:val="7D276FC2EDB74063BA0F7E8D6077482B"/>
    <w:rsid w:val="00E364A5"/>
  </w:style>
  <w:style w:type="paragraph" w:customStyle="1" w:styleId="83AC26AA9C12427B87ABC82883D22824">
    <w:name w:val="83AC26AA9C12427B87ABC82883D22824"/>
    <w:rsid w:val="00E364A5"/>
  </w:style>
  <w:style w:type="paragraph" w:customStyle="1" w:styleId="61C1575ABFA34C4CAA9D4B49F11AD03A">
    <w:name w:val="61C1575ABFA34C4CAA9D4B49F11AD03A"/>
    <w:rsid w:val="00E364A5"/>
  </w:style>
  <w:style w:type="paragraph" w:customStyle="1" w:styleId="4487BFB9EAE443E3A8431CE3D9403CA4">
    <w:name w:val="4487BFB9EAE443E3A8431CE3D9403CA4"/>
    <w:rsid w:val="00E364A5"/>
  </w:style>
  <w:style w:type="paragraph" w:customStyle="1" w:styleId="9A7C14453E68459299B9AEF3D7F96DD0">
    <w:name w:val="9A7C14453E68459299B9AEF3D7F96DD0"/>
    <w:rsid w:val="00E364A5"/>
  </w:style>
  <w:style w:type="paragraph" w:customStyle="1" w:styleId="CDEE7F4B70A54CABAA96EBCB18A99FE7">
    <w:name w:val="CDEE7F4B70A54CABAA96EBCB18A99FE7"/>
    <w:rsid w:val="00E364A5"/>
  </w:style>
  <w:style w:type="paragraph" w:customStyle="1" w:styleId="77BDB02C66DF48119A15409DF6FB4EC3">
    <w:name w:val="77BDB02C66DF48119A15409DF6FB4EC3"/>
    <w:rsid w:val="00E364A5"/>
  </w:style>
  <w:style w:type="paragraph" w:customStyle="1" w:styleId="1B02C6BB5CE04F76A605FBCEAE0A9CE5">
    <w:name w:val="1B02C6BB5CE04F76A605FBCEAE0A9CE5"/>
    <w:rsid w:val="00E364A5"/>
  </w:style>
  <w:style w:type="paragraph" w:customStyle="1" w:styleId="EF11B0C09E534F37A81763EA7B156538">
    <w:name w:val="EF11B0C09E534F37A81763EA7B156538"/>
    <w:rsid w:val="00E364A5"/>
  </w:style>
  <w:style w:type="paragraph" w:customStyle="1" w:styleId="F6FACB413ACA46EFAA3D718A48BCD788">
    <w:name w:val="F6FACB413ACA46EFAA3D718A48BCD788"/>
    <w:rsid w:val="00E364A5"/>
  </w:style>
  <w:style w:type="paragraph" w:customStyle="1" w:styleId="CF85ABF70C7E4767A144425F8E56065B">
    <w:name w:val="CF85ABF70C7E4767A144425F8E56065B"/>
    <w:rsid w:val="00E364A5"/>
  </w:style>
  <w:style w:type="paragraph" w:customStyle="1" w:styleId="DB50E0E15D174C7C8680AC36D2BF68BB">
    <w:name w:val="DB50E0E15D174C7C8680AC36D2BF68BB"/>
    <w:rsid w:val="00E364A5"/>
  </w:style>
  <w:style w:type="paragraph" w:customStyle="1" w:styleId="3F392553B4034A8EB90C73A0864161C8">
    <w:name w:val="3F392553B4034A8EB90C73A0864161C8"/>
    <w:rsid w:val="00E364A5"/>
  </w:style>
  <w:style w:type="paragraph" w:customStyle="1" w:styleId="B4CDFB48B99E40F6ACAAD766400EE981">
    <w:name w:val="B4CDFB48B99E40F6ACAAD766400EE981"/>
    <w:rsid w:val="00E364A5"/>
  </w:style>
  <w:style w:type="paragraph" w:customStyle="1" w:styleId="91C29670DBAC4D9BAE8774A501418200">
    <w:name w:val="91C29670DBAC4D9BAE8774A501418200"/>
    <w:rsid w:val="00E364A5"/>
  </w:style>
  <w:style w:type="paragraph" w:customStyle="1" w:styleId="870888347BDB428CA3216BBCB2B47257">
    <w:name w:val="870888347BDB428CA3216BBCB2B47257"/>
    <w:rsid w:val="00E364A5"/>
  </w:style>
  <w:style w:type="paragraph" w:customStyle="1" w:styleId="DEA56ADCC43B473B85D0D3156228B537">
    <w:name w:val="DEA56ADCC43B473B85D0D3156228B537"/>
    <w:rsid w:val="00E364A5"/>
  </w:style>
  <w:style w:type="paragraph" w:customStyle="1" w:styleId="4DA6582A6FE74418BDC7BC8C35A79936">
    <w:name w:val="4DA6582A6FE74418BDC7BC8C35A79936"/>
    <w:rsid w:val="00E364A5"/>
  </w:style>
  <w:style w:type="paragraph" w:customStyle="1" w:styleId="77FF516A994B4158B4E2808DCFDA3F55">
    <w:name w:val="77FF516A994B4158B4E2808DCFDA3F55"/>
    <w:rsid w:val="00E364A5"/>
  </w:style>
  <w:style w:type="paragraph" w:customStyle="1" w:styleId="971B88EB00F1408BA96A6A873EED980F">
    <w:name w:val="971B88EB00F1408BA96A6A873EED980F"/>
    <w:rsid w:val="00E364A5"/>
  </w:style>
  <w:style w:type="paragraph" w:customStyle="1" w:styleId="9C2D7B99BC0647628AD3D69A525ACC30">
    <w:name w:val="9C2D7B99BC0647628AD3D69A525ACC30"/>
    <w:rsid w:val="00E364A5"/>
  </w:style>
  <w:style w:type="paragraph" w:customStyle="1" w:styleId="9C90E9D9104F44F2AA91830CB9682029">
    <w:name w:val="9C90E9D9104F44F2AA91830CB9682029"/>
    <w:rsid w:val="00E364A5"/>
  </w:style>
  <w:style w:type="paragraph" w:customStyle="1" w:styleId="691F0F2BC25A4DC09BEE412905F6CB00">
    <w:name w:val="691F0F2BC25A4DC09BEE412905F6CB00"/>
    <w:rsid w:val="00E364A5"/>
  </w:style>
  <w:style w:type="paragraph" w:customStyle="1" w:styleId="E5A8CD25490642E496437809A1629470">
    <w:name w:val="E5A8CD25490642E496437809A1629470"/>
    <w:rsid w:val="00E364A5"/>
  </w:style>
  <w:style w:type="paragraph" w:customStyle="1" w:styleId="A9FE3335937847408AC6603DD3C96A8E">
    <w:name w:val="A9FE3335937847408AC6603DD3C96A8E"/>
    <w:rsid w:val="00E364A5"/>
  </w:style>
  <w:style w:type="paragraph" w:customStyle="1" w:styleId="B13F8168992E4F2AA94B6A81E27BDCE7">
    <w:name w:val="B13F8168992E4F2AA94B6A81E27BDCE7"/>
    <w:rsid w:val="00E364A5"/>
  </w:style>
  <w:style w:type="paragraph" w:customStyle="1" w:styleId="B64913A67FF64468A931F2D084B7C4BC">
    <w:name w:val="B64913A67FF64468A931F2D084B7C4BC"/>
    <w:rsid w:val="00E364A5"/>
  </w:style>
  <w:style w:type="paragraph" w:customStyle="1" w:styleId="005ADB5043164EC8B265354559BDC119">
    <w:name w:val="005ADB5043164EC8B265354559BDC119"/>
    <w:rsid w:val="00E364A5"/>
  </w:style>
  <w:style w:type="paragraph" w:customStyle="1" w:styleId="02B61C8263FC4D73890145910DD4EFFC">
    <w:name w:val="02B61C8263FC4D73890145910DD4EFFC"/>
    <w:rsid w:val="00E364A5"/>
  </w:style>
  <w:style w:type="paragraph" w:customStyle="1" w:styleId="06F8DC43C6D2432EBF50677CA3F014F5">
    <w:name w:val="06F8DC43C6D2432EBF50677CA3F014F5"/>
    <w:rsid w:val="00E364A5"/>
  </w:style>
  <w:style w:type="paragraph" w:customStyle="1" w:styleId="332EA0131316400FBCF5E5985B464D61">
    <w:name w:val="332EA0131316400FBCF5E5985B464D61"/>
    <w:rsid w:val="00E364A5"/>
  </w:style>
  <w:style w:type="paragraph" w:customStyle="1" w:styleId="267956EEBBB54B7686DC39ED786D4E67">
    <w:name w:val="267956EEBBB54B7686DC39ED786D4E67"/>
    <w:rsid w:val="00E364A5"/>
  </w:style>
  <w:style w:type="paragraph" w:customStyle="1" w:styleId="F36C37462B7641A49EC5CB131750797F">
    <w:name w:val="F36C37462B7641A49EC5CB131750797F"/>
    <w:rsid w:val="00E364A5"/>
  </w:style>
  <w:style w:type="paragraph" w:customStyle="1" w:styleId="6C9A32874AAA4F9D88FC6CC9EF7544B55">
    <w:name w:val="6C9A32874AAA4F9D88FC6CC9EF7544B5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25E12CC50204EE3955D1AC7F2B266FB4">
    <w:name w:val="B25E12CC50204EE3955D1AC7F2B266FB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BA5B03DA626405084075CAAEEFE7C4B4">
    <w:name w:val="2BA5B03DA626405084075CAAEEFE7C4B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57C57ABBA8148DAA69AFEA6FFBDA2FE4">
    <w:name w:val="757C57ABBA8148DAA69AFEA6FFBDA2FE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99AD3AFFB8D46629242EAEB1DA862C64">
    <w:name w:val="799AD3AFFB8D46629242EAEB1DA862C6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37B474BB6CE45AFBCD09DF6747BA4243">
    <w:name w:val="A37B474BB6CE45AFBCD09DF6747BA424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9133DE7BE254369A3C4917415E81FCA3">
    <w:name w:val="C9133DE7BE254369A3C4917415E81FCA3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A42661CEA42406ABF91B2C6EE0A7BB16">
    <w:name w:val="9A42661CEA42406ABF91B2C6EE0A7BB16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0596E7F2F824DBB87DF5561757295B46">
    <w:name w:val="F0596E7F2F824DBB87DF5561757295B46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DF5FB4C977A406A9042035A015D11996">
    <w:name w:val="9DF5FB4C977A406A9042035A015D11996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0D6C044B43A420C8F3C0981315757246">
    <w:name w:val="30D6C044B43A420C8F3C0981315757246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ED8C692EE3D441E86CB4B85405AE57E6">
    <w:name w:val="AED8C692EE3D441E86CB4B85405AE57E6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A24D9250384498B9356B49C7ABB7AE66">
    <w:name w:val="8A24D9250384498B9356B49C7ABB7AE66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A99A238EED43FCA64CB3F7A505E23C6">
    <w:name w:val="11A99A238EED43FCA64CB3F7A505E23C6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537D621A60342FF87E210BB0DB95BB56">
    <w:name w:val="4537D621A60342FF87E210BB0DB95BB56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62691E012CC4B56A9F121D7DF69C0F76">
    <w:name w:val="562691E012CC4B56A9F121D7DF69C0F76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88CAE8C84C14FCD827F828007869BCA6">
    <w:name w:val="488CAE8C84C14FCD827F828007869BCA6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914BCA258324709B32F687456E2FF5A6">
    <w:name w:val="3914BCA258324709B32F687456E2FF5A6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5B553FDB2BC4FB7A30683300CEEBA496">
    <w:name w:val="15B553FDB2BC4FB7A30683300CEEBA496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DDEB623C4D44D849F97BB1B6F1A99C96">
    <w:name w:val="2DDEB623C4D44D849F97BB1B6F1A99C96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26FB2B06959462C8BC5C9AE693EEE2C6">
    <w:name w:val="326FB2B06959462C8BC5C9AE693EEE2C6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2E1BFED5D7495C85919124A1D397AE6">
    <w:name w:val="962E1BFED5D7495C85919124A1D397AE6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EC9144ED68A4B3295718FC2535E62276">
    <w:name w:val="3EC9144ED68A4B3295718FC2535E62276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2DA6F9416B24C9A88190E8411647BB76">
    <w:name w:val="82DA6F9416B24C9A88190E8411647BB76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4C10B8C708D4D0CAE41230549E882EB6">
    <w:name w:val="84C10B8C708D4D0CAE41230549E882EB6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61516C4B0FE4A44ADF7B97593C491EC6">
    <w:name w:val="761516C4B0FE4A44ADF7B97593C491EC6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C246E6445C458FBC4CF04A8D8FC4446">
    <w:name w:val="96C246E6445C458FBC4CF04A8D8FC4446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71B35863BC448CA9102EFA03CC540696">
    <w:name w:val="E71B35863BC448CA9102EFA03CC540696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5081AAE17A4460EAC76C30E9037A53B6">
    <w:name w:val="25081AAE17A4460EAC76C30E9037A53B6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342F6B1BDB6429DB0EDAFF8701EF81C6">
    <w:name w:val="2342F6B1BDB6429DB0EDAFF8701EF81C6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1EB1837619843CBADDC9E2A06C45B616">
    <w:name w:val="A1EB1837619843CBADDC9E2A06C45B616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D9D9CF80B624FFBB9F2CE5B86D7CB596">
    <w:name w:val="5D9D9CF80B624FFBB9F2CE5B86D7CB596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38DE67C67F849AE812186C35EDFB8EB6">
    <w:name w:val="938DE67C67F849AE812186C35EDFB8EB6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7EAE4AC7C0640C7B6187A01F778AE7E6">
    <w:name w:val="57EAE4AC7C0640C7B6187A01F778AE7E6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C9A32874AAA4F9D88FC6CC9EF7544B56">
    <w:name w:val="6C9A32874AAA4F9D88FC6CC9EF7544B56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25E12CC50204EE3955D1AC7F2B266FB5">
    <w:name w:val="B25E12CC50204EE3955D1AC7F2B266FB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BA5B03DA626405084075CAAEEFE7C4B5">
    <w:name w:val="2BA5B03DA626405084075CAAEEFE7C4B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57C57ABBA8148DAA69AFEA6FFBDA2FE5">
    <w:name w:val="757C57ABBA8148DAA69AFEA6FFBDA2FE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99AD3AFFB8D46629242EAEB1DA862C65">
    <w:name w:val="799AD3AFFB8D46629242EAEB1DA862C6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37B474BB6CE45AFBCD09DF6747BA4244">
    <w:name w:val="A37B474BB6CE45AFBCD09DF6747BA424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9133DE7BE254369A3C4917415E81FCA4">
    <w:name w:val="C9133DE7BE254369A3C4917415E81FCA4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A42661CEA42406ABF91B2C6EE0A7BB17">
    <w:name w:val="9A42661CEA42406ABF91B2C6EE0A7BB17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0596E7F2F824DBB87DF5561757295B47">
    <w:name w:val="F0596E7F2F824DBB87DF5561757295B47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DF5FB4C977A406A9042035A015D11997">
    <w:name w:val="9DF5FB4C977A406A9042035A015D11997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0D6C044B43A420C8F3C0981315757247">
    <w:name w:val="30D6C044B43A420C8F3C0981315757247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ED8C692EE3D441E86CB4B85405AE57E7">
    <w:name w:val="AED8C692EE3D441E86CB4B85405AE57E7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A24D9250384498B9356B49C7ABB7AE67">
    <w:name w:val="8A24D9250384498B9356B49C7ABB7AE67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A99A238EED43FCA64CB3F7A505E23C7">
    <w:name w:val="11A99A238EED43FCA64CB3F7A505E23C7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537D621A60342FF87E210BB0DB95BB57">
    <w:name w:val="4537D621A60342FF87E210BB0DB95BB57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62691E012CC4B56A9F121D7DF69C0F77">
    <w:name w:val="562691E012CC4B56A9F121D7DF69C0F77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88CAE8C84C14FCD827F828007869BCA7">
    <w:name w:val="488CAE8C84C14FCD827F828007869BCA7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914BCA258324709B32F687456E2FF5A7">
    <w:name w:val="3914BCA258324709B32F687456E2FF5A7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5B553FDB2BC4FB7A30683300CEEBA497">
    <w:name w:val="15B553FDB2BC4FB7A30683300CEEBA497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DDEB623C4D44D849F97BB1B6F1A99C97">
    <w:name w:val="2DDEB623C4D44D849F97BB1B6F1A99C97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26FB2B06959462C8BC5C9AE693EEE2C7">
    <w:name w:val="326FB2B06959462C8BC5C9AE693EEE2C7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2E1BFED5D7495C85919124A1D397AE7">
    <w:name w:val="962E1BFED5D7495C85919124A1D397AE7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EC9144ED68A4B3295718FC2535E62277">
    <w:name w:val="3EC9144ED68A4B3295718FC2535E62277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2DA6F9416B24C9A88190E8411647BB77">
    <w:name w:val="82DA6F9416B24C9A88190E8411647BB77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4C10B8C708D4D0CAE41230549E882EB7">
    <w:name w:val="84C10B8C708D4D0CAE41230549E882EB7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61516C4B0FE4A44ADF7B97593C491EC7">
    <w:name w:val="761516C4B0FE4A44ADF7B97593C491EC7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C246E6445C458FBC4CF04A8D8FC4447">
    <w:name w:val="96C246E6445C458FBC4CF04A8D8FC4447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71B35863BC448CA9102EFA03CC540697">
    <w:name w:val="E71B35863BC448CA9102EFA03CC540697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5081AAE17A4460EAC76C30E9037A53B7">
    <w:name w:val="25081AAE17A4460EAC76C30E9037A53B7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342F6B1BDB6429DB0EDAFF8701EF81C7">
    <w:name w:val="2342F6B1BDB6429DB0EDAFF8701EF81C7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1EB1837619843CBADDC9E2A06C45B617">
    <w:name w:val="A1EB1837619843CBADDC9E2A06C45B617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D9D9CF80B624FFBB9F2CE5B86D7CB597">
    <w:name w:val="5D9D9CF80B624FFBB9F2CE5B86D7CB597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38DE67C67F849AE812186C35EDFB8EB7">
    <w:name w:val="938DE67C67F849AE812186C35EDFB8EB7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7EAE4AC7C0640C7B6187A01F778AE7E7">
    <w:name w:val="57EAE4AC7C0640C7B6187A01F778AE7E7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C9A32874AAA4F9D88FC6CC9EF7544B57">
    <w:name w:val="6C9A32874AAA4F9D88FC6CC9EF7544B57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25E12CC50204EE3955D1AC7F2B266FB6">
    <w:name w:val="B25E12CC50204EE3955D1AC7F2B266FB6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BA5B03DA626405084075CAAEEFE7C4B6">
    <w:name w:val="2BA5B03DA626405084075CAAEEFE7C4B6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57C57ABBA8148DAA69AFEA6FFBDA2FE6">
    <w:name w:val="757C57ABBA8148DAA69AFEA6FFBDA2FE6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99AD3AFFB8D46629242EAEB1DA862C66">
    <w:name w:val="799AD3AFFB8D46629242EAEB1DA862C66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37B474BB6CE45AFBCD09DF6747BA4245">
    <w:name w:val="A37B474BB6CE45AFBCD09DF6747BA424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9133DE7BE254369A3C4917415E81FCA5">
    <w:name w:val="C9133DE7BE254369A3C4917415E81FCA5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A42661CEA42406ABF91B2C6EE0A7BB18">
    <w:name w:val="9A42661CEA42406ABF91B2C6EE0A7BB18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0596E7F2F824DBB87DF5561757295B48">
    <w:name w:val="F0596E7F2F824DBB87DF5561757295B48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DF5FB4C977A406A9042035A015D11998">
    <w:name w:val="9DF5FB4C977A406A9042035A015D11998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0D6C044B43A420C8F3C0981315757248">
    <w:name w:val="30D6C044B43A420C8F3C0981315757248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ED8C692EE3D441E86CB4B85405AE57E8">
    <w:name w:val="AED8C692EE3D441E86CB4B85405AE57E8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A24D9250384498B9356B49C7ABB7AE68">
    <w:name w:val="8A24D9250384498B9356B49C7ABB7AE68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A99A238EED43FCA64CB3F7A505E23C8">
    <w:name w:val="11A99A238EED43FCA64CB3F7A505E23C8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537D621A60342FF87E210BB0DB95BB58">
    <w:name w:val="4537D621A60342FF87E210BB0DB95BB58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62691E012CC4B56A9F121D7DF69C0F78">
    <w:name w:val="562691E012CC4B56A9F121D7DF69C0F78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88CAE8C84C14FCD827F828007869BCA8">
    <w:name w:val="488CAE8C84C14FCD827F828007869BCA8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914BCA258324709B32F687456E2FF5A8">
    <w:name w:val="3914BCA258324709B32F687456E2FF5A8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5B553FDB2BC4FB7A30683300CEEBA498">
    <w:name w:val="15B553FDB2BC4FB7A30683300CEEBA498"/>
    <w:rsid w:val="00E364A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DDEB623C4D44D849F97BB1B6F1A99C98">
    <w:name w:val="2DDEB623C4D44D849F97BB1B6F1A99C98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26FB2B06959462C8BC5C9AE693EEE2C8">
    <w:name w:val="326FB2B06959462C8BC5C9AE693EEE2C8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2E1BFED5D7495C85919124A1D397AE8">
    <w:name w:val="962E1BFED5D7495C85919124A1D397AE8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EC9144ED68A4B3295718FC2535E62278">
    <w:name w:val="3EC9144ED68A4B3295718FC2535E62278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2DA6F9416B24C9A88190E8411647BB78">
    <w:name w:val="82DA6F9416B24C9A88190E8411647BB78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4C10B8C708D4D0CAE41230549E882EB8">
    <w:name w:val="84C10B8C708D4D0CAE41230549E882EB8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61516C4B0FE4A44ADF7B97593C491EC8">
    <w:name w:val="761516C4B0FE4A44ADF7B97593C491EC8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C246E6445C458FBC4CF04A8D8FC4448">
    <w:name w:val="96C246E6445C458FBC4CF04A8D8FC4448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71B35863BC448CA9102EFA03CC540698">
    <w:name w:val="E71B35863BC448CA9102EFA03CC540698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5081AAE17A4460EAC76C30E9037A53B8">
    <w:name w:val="25081AAE17A4460EAC76C30E9037A53B8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342F6B1BDB6429DB0EDAFF8701EF81C8">
    <w:name w:val="2342F6B1BDB6429DB0EDAFF8701EF81C8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1EB1837619843CBADDC9E2A06C45B618">
    <w:name w:val="A1EB1837619843CBADDC9E2A06C45B618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D9D9CF80B624FFBB9F2CE5B86D7CB598">
    <w:name w:val="5D9D9CF80B624FFBB9F2CE5B86D7CB598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38DE67C67F849AE812186C35EDFB8EB8">
    <w:name w:val="938DE67C67F849AE812186C35EDFB8EB8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7EAE4AC7C0640C7B6187A01F778AE7E8">
    <w:name w:val="57EAE4AC7C0640C7B6187A01F778AE7E8"/>
    <w:rsid w:val="00E364A5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128630D144148A386D411B67872EBB9">
    <w:name w:val="0128630D144148A386D411B67872EBB9"/>
    <w:rsid w:val="002615C8"/>
  </w:style>
  <w:style w:type="paragraph" w:customStyle="1" w:styleId="90599B3DFDD94E5F9C908700D584848F">
    <w:name w:val="90599B3DFDD94E5F9C908700D584848F"/>
    <w:rsid w:val="002615C8"/>
  </w:style>
  <w:style w:type="paragraph" w:customStyle="1" w:styleId="ED58AC562D73451AB2D76E441B406140">
    <w:name w:val="ED58AC562D73451AB2D76E441B406140"/>
    <w:rsid w:val="002615C8"/>
  </w:style>
  <w:style w:type="paragraph" w:customStyle="1" w:styleId="54843687C5924089B629C21AE9CF300B">
    <w:name w:val="54843687C5924089B629C21AE9CF300B"/>
    <w:rsid w:val="00AA5B36"/>
  </w:style>
  <w:style w:type="paragraph" w:customStyle="1" w:styleId="2883F16DEC3F4CE1A785CEC6FF96FA84">
    <w:name w:val="2883F16DEC3F4CE1A785CEC6FF96FA84"/>
    <w:rsid w:val="00AA5B36"/>
  </w:style>
  <w:style w:type="paragraph" w:customStyle="1" w:styleId="5688AACB46634ED282DA65072308A874">
    <w:name w:val="5688AACB46634ED282DA65072308A874"/>
    <w:rsid w:val="00AA5B36"/>
  </w:style>
  <w:style w:type="paragraph" w:customStyle="1" w:styleId="81ED8F902938417C831A44353BDB0125">
    <w:name w:val="81ED8F902938417C831A44353BDB0125"/>
    <w:rsid w:val="00AA5B36"/>
  </w:style>
  <w:style w:type="paragraph" w:customStyle="1" w:styleId="B3575D24E33441A88E6269B97E6EC253">
    <w:name w:val="B3575D24E33441A88E6269B97E6EC253"/>
    <w:rsid w:val="00AA5B36"/>
  </w:style>
  <w:style w:type="paragraph" w:customStyle="1" w:styleId="8CCA156F2E3445BA95ED4D0FEC19F7F1">
    <w:name w:val="8CCA156F2E3445BA95ED4D0FEC19F7F1"/>
    <w:rsid w:val="00AA5B36"/>
  </w:style>
  <w:style w:type="paragraph" w:customStyle="1" w:styleId="D379F7F68DF845A281435AE47F7EE8C6">
    <w:name w:val="D379F7F68DF845A281435AE47F7EE8C6"/>
    <w:rsid w:val="00AA5B36"/>
  </w:style>
  <w:style w:type="paragraph" w:customStyle="1" w:styleId="6332E4C85D04481E8B7B62717502E900">
    <w:name w:val="6332E4C85D04481E8B7B62717502E900"/>
    <w:rsid w:val="002B60F4"/>
  </w:style>
  <w:style w:type="paragraph" w:customStyle="1" w:styleId="8D6B318666174B0C9E51489DC4518E2A">
    <w:name w:val="8D6B318666174B0C9E51489DC4518E2A"/>
    <w:rsid w:val="002B60F4"/>
  </w:style>
  <w:style w:type="paragraph" w:customStyle="1" w:styleId="6591AEA6196C41A18336454A93493682">
    <w:name w:val="6591AEA6196C41A18336454A93493682"/>
    <w:rsid w:val="002B60F4"/>
  </w:style>
  <w:style w:type="paragraph" w:customStyle="1" w:styleId="8C8657A4966941EDA8205A2E195F7039">
    <w:name w:val="8C8657A4966941EDA8205A2E195F7039"/>
    <w:rsid w:val="002B60F4"/>
  </w:style>
  <w:style w:type="paragraph" w:customStyle="1" w:styleId="8B5DA2F9C7604F62A8B50905547A3E23">
    <w:name w:val="8B5DA2F9C7604F62A8B50905547A3E23"/>
    <w:rsid w:val="002B60F4"/>
  </w:style>
  <w:style w:type="paragraph" w:customStyle="1" w:styleId="4C7C9414D1A241F3AD521F9973C43D03">
    <w:name w:val="4C7C9414D1A241F3AD521F9973C43D03"/>
    <w:rsid w:val="003E1285"/>
  </w:style>
  <w:style w:type="paragraph" w:customStyle="1" w:styleId="8D6B318666174B0C9E51489DC4518E2A1">
    <w:name w:val="8D6B318666174B0C9E51489DC4518E2A1"/>
    <w:rsid w:val="009B45BF"/>
    <w:pPr>
      <w:spacing w:after="0" w:line="360" w:lineRule="auto"/>
      <w:ind w:left="567" w:right="567"/>
      <w:jc w:val="center"/>
    </w:pPr>
    <w:rPr>
      <w:rFonts w:ascii="Arial" w:eastAsia="Times New Roman" w:hAnsi="Arial" w:cs="Times New Roman"/>
      <w:sz w:val="40"/>
      <w:szCs w:val="20"/>
    </w:rPr>
  </w:style>
  <w:style w:type="paragraph" w:customStyle="1" w:styleId="6591AEA6196C41A18336454A934936821">
    <w:name w:val="6591AEA6196C41A18336454A934936821"/>
    <w:rsid w:val="009B45BF"/>
    <w:pPr>
      <w:spacing w:after="0" w:line="360" w:lineRule="auto"/>
      <w:ind w:left="567" w:right="567"/>
      <w:jc w:val="center"/>
    </w:pPr>
    <w:rPr>
      <w:rFonts w:ascii="Arial" w:eastAsia="Times New Roman" w:hAnsi="Arial" w:cs="Times New Roman"/>
      <w:sz w:val="40"/>
      <w:szCs w:val="20"/>
    </w:rPr>
  </w:style>
  <w:style w:type="paragraph" w:customStyle="1" w:styleId="8C8657A4966941EDA8205A2E195F70391">
    <w:name w:val="8C8657A4966941EDA8205A2E195F70391"/>
    <w:rsid w:val="009B45BF"/>
    <w:pPr>
      <w:spacing w:after="0" w:line="360" w:lineRule="auto"/>
      <w:ind w:left="567" w:right="567"/>
      <w:jc w:val="center"/>
    </w:pPr>
    <w:rPr>
      <w:rFonts w:ascii="Arial" w:eastAsia="Times New Roman" w:hAnsi="Arial" w:cs="Times New Roman"/>
      <w:sz w:val="40"/>
      <w:szCs w:val="20"/>
    </w:rPr>
  </w:style>
  <w:style w:type="paragraph" w:customStyle="1" w:styleId="4C7C9414D1A241F3AD521F9973C43D031">
    <w:name w:val="4C7C9414D1A241F3AD521F9973C43D031"/>
    <w:rsid w:val="009B45BF"/>
    <w:pPr>
      <w:spacing w:after="0" w:line="360" w:lineRule="auto"/>
      <w:ind w:left="567" w:right="567"/>
      <w:jc w:val="center"/>
    </w:pPr>
    <w:rPr>
      <w:rFonts w:ascii="Arial" w:eastAsia="Times New Roman" w:hAnsi="Arial" w:cs="Times New Roman"/>
      <w:sz w:val="32"/>
      <w:szCs w:val="20"/>
    </w:rPr>
  </w:style>
  <w:style w:type="paragraph" w:customStyle="1" w:styleId="6C9A32874AAA4F9D88FC6CC9EF7544B58">
    <w:name w:val="6C9A32874AAA4F9D88FC6CC9EF7544B58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25E12CC50204EE3955D1AC7F2B266FB7">
    <w:name w:val="B25E12CC50204EE3955D1AC7F2B266FB7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BA5B03DA626405084075CAAEEFE7C4B7">
    <w:name w:val="2BA5B03DA626405084075CAAEEFE7C4B7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57C57ABBA8148DAA69AFEA6FFBDA2FE7">
    <w:name w:val="757C57ABBA8148DAA69AFEA6FFBDA2FE7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34B30FEEDF74F87A0AA4DC46CF6E01E1">
    <w:name w:val="034B30FEEDF74F87A0AA4DC46CF6E01E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99AD3AFFB8D46629242EAEB1DA862C67">
    <w:name w:val="799AD3AFFB8D46629242EAEB1DA862C67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2CC454BAA0447C58BD0D1C2977391801">
    <w:name w:val="A2CC454BAA0447C58BD0D1C297739180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37B474BB6CE45AFBCD09DF6747BA4246">
    <w:name w:val="A37B474BB6CE45AFBCD09DF6747BA4246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7C5803909FF43CC811BB052BA2981031">
    <w:name w:val="17C5803909FF43CC811BB052BA298103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B96B46A26F8498693197420B7DA6E651">
    <w:name w:val="CB96B46A26F8498693197420B7DA6E65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893FF39259F4E09AA92456DDC9DA4E71">
    <w:name w:val="0893FF39259F4E09AA92456DDC9DA4E7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752C9F178094B1FBB25C08CCAA76E0A1">
    <w:name w:val="B752C9F178094B1FBB25C08CCAA76E0A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C74664DE2054B1787EADD54FD67B9EF1">
    <w:name w:val="AC74664DE2054B1787EADD54FD67B9EF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9133DE7BE254369A3C4917415E81FCA6">
    <w:name w:val="C9133DE7BE254369A3C4917415E81FCA6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602CA1FA03240FF9EDD2C7D6636520C1">
    <w:name w:val="1602CA1FA03240FF9EDD2C7D6636520C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CA6BED40FAC4A67877E022C761E16A41">
    <w:name w:val="DCA6BED40FAC4A67877E022C761E16A4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8D8B9FC74934964990826F4E4A393A51">
    <w:name w:val="78D8B9FC74934964990826F4E4A393A5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0A57232D01346F4AA83377C947764571">
    <w:name w:val="D0A57232D01346F4AA83377C94776457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75E40CD30BA41899C4F678ED7D5A7971">
    <w:name w:val="C75E40CD30BA41899C4F678ED7D5A797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9AF160B40DA462589824370E0490AB11">
    <w:name w:val="E9AF160B40DA462589824370E0490AB1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27BDC0D507241478638B1F0FF6E270E1">
    <w:name w:val="627BDC0D507241478638B1F0FF6E270E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E58ACCCCEA34432B1F11855C1EFC3AC1">
    <w:name w:val="9E58ACCCCEA34432B1F11855C1EFC3AC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0C64D10A6F64D5A987FC97E56B4EE371">
    <w:name w:val="90C64D10A6F64D5A987FC97E56B4EE37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DAACF515514417CA8B6B4B8A61791731">
    <w:name w:val="2DAACF515514417CA8B6B4B8A6179173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99B3E9601674407AF6948345F03123C1">
    <w:name w:val="E99B3E9601674407AF6948345F03123C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DC91F02BE94418EB5A6299902AEDF8C1">
    <w:name w:val="ADC91F02BE94418EB5A6299902AEDF8C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B5B81114F3548798A13201990C9A19D1">
    <w:name w:val="8B5B81114F3548798A13201990C9A19D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30D9199932B4EC9BA10BDE2C563FFD41">
    <w:name w:val="E30D9199932B4EC9BA10BDE2C563FFD4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C75537EA705454B81BE86FEA93588581">
    <w:name w:val="DC75537EA705454B81BE86FEA9358858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546F36287DD46A09AFA9D4CC36360CF1">
    <w:name w:val="B546F36287DD46A09AFA9D4CC36360CF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5526C9FE97542E6B9A009039E3A064E1">
    <w:name w:val="A5526C9FE97542E6B9A009039E3A064E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B744BE7014D477CB2F32F9CA1AB56151">
    <w:name w:val="6B744BE7014D477CB2F32F9CA1AB5615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215083040954ACE85FA8D6DD5D580BD1">
    <w:name w:val="9215083040954ACE85FA8D6DD5D580BD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81ACEE16DE347A095C8D2A2BB17E89D1">
    <w:name w:val="F81ACEE16DE347A095C8D2A2BB17E89D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AF663617AE3407DB8E83E7A98E11D941">
    <w:name w:val="AAF663617AE3407DB8E83E7A98E11D94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1B4C2AB36A34AC2A7248B79F19A39911">
    <w:name w:val="D1B4C2AB36A34AC2A7248B79F19A3991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3CA761B19D44DF59D21AAB8F4444C711">
    <w:name w:val="23CA761B19D44DF59D21AAB8F4444C71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9B2677F927743F898BACBE6747A806A1">
    <w:name w:val="A9B2677F927743F898BACBE6747A806A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9EB25B1E4C346339874714EFEC202881">
    <w:name w:val="09EB25B1E4C346339874714EFEC20288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D44A16445A64DC2983A481E8088D6281">
    <w:name w:val="3D44A16445A64DC2983A481E8088D628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85E246CE5714547A2F0E8ACB7CB8F071">
    <w:name w:val="385E246CE5714547A2F0E8ACB7CB8F07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2E407B13CA04DFAAD94DA36A9A722021">
    <w:name w:val="12E407B13CA04DFAAD94DA36A9A72202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6BF98DE256248F18A0BBF622A398F631">
    <w:name w:val="26BF98DE256248F18A0BBF622A398F63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10B2298129844C288ACDC552C27F9481">
    <w:name w:val="C10B2298129844C288ACDC552C27F948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2E56A06FB1240E2972F1773EB8BB4E51">
    <w:name w:val="A2E56A06FB1240E2972F1773EB8BB4E5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E6CA903ED94432BAB5F6F1F0AFCEFB11">
    <w:name w:val="AE6CA903ED94432BAB5F6F1F0AFCEFB1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BFB36B66D454907874DB0E039EA83441">
    <w:name w:val="9BFB36B66D454907874DB0E039EA8344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3F45EDFDFD243CCB67CC658A24802261">
    <w:name w:val="53F45EDFDFD243CCB67CC658A2480226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BB32FBCC9184224B4592BE8FDC41F4A1">
    <w:name w:val="CBB32FBCC9184224B4592BE8FDC41F4A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DEE7F4B70A54CABAA96EBCB18A99FE71">
    <w:name w:val="CDEE7F4B70A54CABAA96EBCB18A99FE7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7BDB02C66DF48119A15409DF6FB4EC31">
    <w:name w:val="77BDB02C66DF48119A15409DF6FB4EC3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B02C6BB5CE04F76A605FBCEAE0A9CE51">
    <w:name w:val="1B02C6BB5CE04F76A605FBCEAE0A9CE5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F11B0C09E534F37A81763EA7B1565381">
    <w:name w:val="EF11B0C09E534F37A81763EA7B156538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6FACB413ACA46EFAA3D718A48BCD7881">
    <w:name w:val="F6FACB413ACA46EFAA3D718A48BCD788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F85ABF70C7E4767A144425F8E56065B1">
    <w:name w:val="CF85ABF70C7E4767A144425F8E56065B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B50E0E15D174C7C8680AC36D2BF68BB1">
    <w:name w:val="DB50E0E15D174C7C8680AC36D2BF68BB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F392553B4034A8EB90C73A0864161C81">
    <w:name w:val="3F392553B4034A8EB90C73A0864161C8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4CDFB48B99E40F6ACAAD766400EE9811">
    <w:name w:val="B4CDFB48B99E40F6ACAAD766400EE981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1C29670DBAC4D9BAE8774A5014182001">
    <w:name w:val="91C29670DBAC4D9BAE8774A501418200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70888347BDB428CA3216BBCB2B472571">
    <w:name w:val="870888347BDB428CA3216BBCB2B47257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EA56ADCC43B473B85D0D3156228B5371">
    <w:name w:val="DEA56ADCC43B473B85D0D3156228B537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9C9E5D69DE44DD18BC4C93FA8F4C2741">
    <w:name w:val="69C9E5D69DE44DD18BC4C93FA8F4C274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9EDDCCAB5B24819883480826A9AD7501">
    <w:name w:val="49EDDCCAB5B24819883480826A9AD750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812693D93C246AAB15CBA89A39AE87F1">
    <w:name w:val="F812693D93C246AAB15CBA89A39AE87F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D276FC2EDB74063BA0F7E8D6077482B1">
    <w:name w:val="7D276FC2EDB74063BA0F7E8D6077482B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3AC26AA9C12427B87ABC82883D228241">
    <w:name w:val="83AC26AA9C12427B87ABC82883D22824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1C1575ABFA34C4CAA9D4B49F11AD03A1">
    <w:name w:val="61C1575ABFA34C4CAA9D4B49F11AD03A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487BFB9EAE443E3A8431CE3D9403CA41">
    <w:name w:val="4487BFB9EAE443E3A8431CE3D9403CA4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A7C14453E68459299B9AEF3D7F96DD01">
    <w:name w:val="9A7C14453E68459299B9AEF3D7F96DD0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DA6582A6FE74418BDC7BC8C35A799361">
    <w:name w:val="4DA6582A6FE74418BDC7BC8C35A79936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7FF516A994B4158B4E2808DCFDA3F551">
    <w:name w:val="77FF516A994B4158B4E2808DCFDA3F55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71B88EB00F1408BA96A6A873EED980F1">
    <w:name w:val="971B88EB00F1408BA96A6A873EED980F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C2D7B99BC0647628AD3D69A525ACC301">
    <w:name w:val="9C2D7B99BC0647628AD3D69A525ACC30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C90E9D9104F44F2AA91830CB96820291">
    <w:name w:val="9C90E9D9104F44F2AA91830CB9682029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91F0F2BC25A4DC09BEE412905F6CB001">
    <w:name w:val="691F0F2BC25A4DC09BEE412905F6CB00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5A8CD25490642E496437809A16294701">
    <w:name w:val="E5A8CD25490642E496437809A1629470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9FE3335937847408AC6603DD3C96A8E1">
    <w:name w:val="A9FE3335937847408AC6603DD3C96A8E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13F8168992E4F2AA94B6A81E27BDCE71">
    <w:name w:val="B13F8168992E4F2AA94B6A81E27BDCE7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64913A67FF64468A931F2D084B7C4BC1">
    <w:name w:val="B64913A67FF64468A931F2D084B7C4BC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05ADB5043164EC8B265354559BDC1191">
    <w:name w:val="005ADB5043164EC8B265354559BDC119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2B61C8263FC4D73890145910DD4EFFC1">
    <w:name w:val="02B61C8263FC4D73890145910DD4EFFC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6F8DC43C6D2432EBF50677CA3F014F51">
    <w:name w:val="06F8DC43C6D2432EBF50677CA3F014F5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32EA0131316400FBCF5E5985B464D611">
    <w:name w:val="332EA0131316400FBCF5E5985B464D61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67956EEBBB54B7686DC39ED786D4E671">
    <w:name w:val="267956EEBBB54B7686DC39ED786D4E67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36C37462B7641A49EC5CB131750797F1">
    <w:name w:val="F36C37462B7641A49EC5CB131750797F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C5C25260AA2409F96C92567DCA8B2591">
    <w:name w:val="7C5C25260AA2409F96C92567DCA8B259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D220DC17C245D5A7FE1B3C0BCC113A1">
    <w:name w:val="11D220DC17C245D5A7FE1B3C0BCC113A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8CED89D2A5A43B286C3792452F654FE1">
    <w:name w:val="D8CED89D2A5A43B286C3792452F654FE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129171924384BFABED99FF1C2CDD4671">
    <w:name w:val="9129171924384BFABED99FF1C2CDD467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B5DA2F9C7604F62A8B50905547A3E231">
    <w:name w:val="8B5DA2F9C7604F62A8B50905547A3E231"/>
    <w:rsid w:val="009B45BF"/>
    <w:pPr>
      <w:spacing w:after="0" w:line="360" w:lineRule="auto"/>
      <w:ind w:left="567" w:right="567"/>
      <w:jc w:val="center"/>
    </w:pPr>
    <w:rPr>
      <w:rFonts w:ascii="Arial" w:eastAsia="Times New Roman" w:hAnsi="Arial" w:cs="Times New Roman"/>
      <w:sz w:val="40"/>
      <w:szCs w:val="20"/>
    </w:rPr>
  </w:style>
  <w:style w:type="paragraph" w:customStyle="1" w:styleId="9A42661CEA42406ABF91B2C6EE0A7BB19">
    <w:name w:val="9A42661CEA42406ABF91B2C6EE0A7BB19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0596E7F2F824DBB87DF5561757295B49">
    <w:name w:val="F0596E7F2F824DBB87DF5561757295B49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DF5FB4C977A406A9042035A015D11999">
    <w:name w:val="9DF5FB4C977A406A9042035A015D11999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0D6C044B43A420C8F3C0981315757249">
    <w:name w:val="30D6C044B43A420C8F3C0981315757249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ED8C692EE3D441E86CB4B85405AE57E9">
    <w:name w:val="AED8C692EE3D441E86CB4B85405AE57E9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0599B3DFDD94E5F9C908700D584848F1">
    <w:name w:val="90599B3DFDD94E5F9C908700D584848F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A24D9250384498B9356B49C7ABB7AE69">
    <w:name w:val="8A24D9250384498B9356B49C7ABB7AE69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A99A238EED43FCA64CB3F7A505E23C9">
    <w:name w:val="11A99A238EED43FCA64CB3F7A505E23C9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537D621A60342FF87E210BB0DB95BB59">
    <w:name w:val="4537D621A60342FF87E210BB0DB95BB59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62691E012CC4B56A9F121D7DF69C0F79">
    <w:name w:val="562691E012CC4B56A9F121D7DF69C0F79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88CAE8C84C14FCD827F828007869BCA9">
    <w:name w:val="488CAE8C84C14FCD827F828007869BCA9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914BCA258324709B32F687456E2FF5A9">
    <w:name w:val="3914BCA258324709B32F687456E2FF5A9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D58AC562D73451AB2D76E441B4061401">
    <w:name w:val="ED58AC562D73451AB2D76E441B4061401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5B553FDB2BC4FB7A30683300CEEBA499">
    <w:name w:val="15B553FDB2BC4FB7A30683300CEEBA499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DDEB623C4D44D849F97BB1B6F1A99C99">
    <w:name w:val="2DDEB623C4D44D849F97BB1B6F1A99C99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26FB2B06959462C8BC5C9AE693EEE2C9">
    <w:name w:val="326FB2B06959462C8BC5C9AE693EEE2C9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2E1BFED5D7495C85919124A1D397AE9">
    <w:name w:val="962E1BFED5D7495C85919124A1D397AE9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EC9144ED68A4B3295718FC2535E62279">
    <w:name w:val="3EC9144ED68A4B3295718FC2535E62279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2DA6F9416B24C9A88190E8411647BB79">
    <w:name w:val="82DA6F9416B24C9A88190E8411647BB79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4C10B8C708D4D0CAE41230549E882EB9">
    <w:name w:val="84C10B8C708D4D0CAE41230549E882EB9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61516C4B0FE4A44ADF7B97593C491EC9">
    <w:name w:val="761516C4B0FE4A44ADF7B97593C491EC9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C246E6445C458FBC4CF04A8D8FC4449">
    <w:name w:val="96C246E6445C458FBC4CF04A8D8FC4449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71B35863BC448CA9102EFA03CC540699">
    <w:name w:val="E71B35863BC448CA9102EFA03CC540699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5081AAE17A4460EAC76C30E9037A53B9">
    <w:name w:val="25081AAE17A4460EAC76C30E9037A53B9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4843687C5924089B629C21AE9CF300B1">
    <w:name w:val="54843687C5924089B629C21AE9CF300B1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883F16DEC3F4CE1A785CEC6FF96FA841">
    <w:name w:val="2883F16DEC3F4CE1A785CEC6FF96FA841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688AACB46634ED282DA65072308A8741">
    <w:name w:val="5688AACB46634ED282DA65072308A8741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1ED8F902938417C831A44353BDB01251">
    <w:name w:val="81ED8F902938417C831A44353BDB01251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CCA156F2E3445BA95ED4D0FEC19F7F11">
    <w:name w:val="8CCA156F2E3445BA95ED4D0FEC19F7F11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D6B318666174B0C9E51489DC4518E2A2">
    <w:name w:val="8D6B318666174B0C9E51489DC4518E2A2"/>
    <w:rsid w:val="009B45BF"/>
    <w:pPr>
      <w:spacing w:after="0" w:line="360" w:lineRule="auto"/>
      <w:ind w:left="567" w:right="567"/>
      <w:jc w:val="center"/>
    </w:pPr>
    <w:rPr>
      <w:rFonts w:ascii="Arial" w:eastAsia="Times New Roman" w:hAnsi="Arial" w:cs="Times New Roman"/>
      <w:sz w:val="40"/>
      <w:szCs w:val="20"/>
    </w:rPr>
  </w:style>
  <w:style w:type="paragraph" w:customStyle="1" w:styleId="6591AEA6196C41A18336454A934936822">
    <w:name w:val="6591AEA6196C41A18336454A934936822"/>
    <w:rsid w:val="009B45BF"/>
    <w:pPr>
      <w:spacing w:after="0" w:line="360" w:lineRule="auto"/>
      <w:ind w:left="567" w:right="567"/>
      <w:jc w:val="center"/>
    </w:pPr>
    <w:rPr>
      <w:rFonts w:ascii="Arial" w:eastAsia="Times New Roman" w:hAnsi="Arial" w:cs="Times New Roman"/>
      <w:sz w:val="40"/>
      <w:szCs w:val="20"/>
    </w:rPr>
  </w:style>
  <w:style w:type="paragraph" w:customStyle="1" w:styleId="8C8657A4966941EDA8205A2E195F70392">
    <w:name w:val="8C8657A4966941EDA8205A2E195F70392"/>
    <w:rsid w:val="009B45BF"/>
    <w:pPr>
      <w:spacing w:after="0" w:line="360" w:lineRule="auto"/>
      <w:ind w:left="567" w:right="567"/>
      <w:jc w:val="center"/>
    </w:pPr>
    <w:rPr>
      <w:rFonts w:ascii="Arial" w:eastAsia="Times New Roman" w:hAnsi="Arial" w:cs="Times New Roman"/>
      <w:sz w:val="40"/>
      <w:szCs w:val="20"/>
    </w:rPr>
  </w:style>
  <w:style w:type="paragraph" w:customStyle="1" w:styleId="4C7C9414D1A241F3AD521F9973C43D032">
    <w:name w:val="4C7C9414D1A241F3AD521F9973C43D032"/>
    <w:rsid w:val="009B45BF"/>
    <w:pPr>
      <w:spacing w:after="0" w:line="360" w:lineRule="auto"/>
      <w:ind w:left="567" w:right="567"/>
      <w:jc w:val="center"/>
    </w:pPr>
    <w:rPr>
      <w:rFonts w:ascii="Arial" w:eastAsia="Times New Roman" w:hAnsi="Arial" w:cs="Times New Roman"/>
      <w:sz w:val="32"/>
      <w:szCs w:val="20"/>
    </w:rPr>
  </w:style>
  <w:style w:type="paragraph" w:customStyle="1" w:styleId="6C9A32874AAA4F9D88FC6CC9EF7544B59">
    <w:name w:val="6C9A32874AAA4F9D88FC6CC9EF7544B59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25E12CC50204EE3955D1AC7F2B266FB8">
    <w:name w:val="B25E12CC50204EE3955D1AC7F2B266FB8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BA5B03DA626405084075CAAEEFE7C4B8">
    <w:name w:val="2BA5B03DA626405084075CAAEEFE7C4B8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57C57ABBA8148DAA69AFEA6FFBDA2FE8">
    <w:name w:val="757C57ABBA8148DAA69AFEA6FFBDA2FE8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34B30FEEDF74F87A0AA4DC46CF6E01E2">
    <w:name w:val="034B30FEEDF74F87A0AA4DC46CF6E01E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99AD3AFFB8D46629242EAEB1DA862C68">
    <w:name w:val="799AD3AFFB8D46629242EAEB1DA862C68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2CC454BAA0447C58BD0D1C2977391802">
    <w:name w:val="A2CC454BAA0447C58BD0D1C297739180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37B474BB6CE45AFBCD09DF6747BA4247">
    <w:name w:val="A37B474BB6CE45AFBCD09DF6747BA4247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7C5803909FF43CC811BB052BA2981032">
    <w:name w:val="17C5803909FF43CC811BB052BA298103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B96B46A26F8498693197420B7DA6E652">
    <w:name w:val="CB96B46A26F8498693197420B7DA6E65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893FF39259F4E09AA92456DDC9DA4E72">
    <w:name w:val="0893FF39259F4E09AA92456DDC9DA4E7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752C9F178094B1FBB25C08CCAA76E0A2">
    <w:name w:val="B752C9F178094B1FBB25C08CCAA76E0A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C74664DE2054B1787EADD54FD67B9EF2">
    <w:name w:val="AC74664DE2054B1787EADD54FD67B9EF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9133DE7BE254369A3C4917415E81FCA7">
    <w:name w:val="C9133DE7BE254369A3C4917415E81FCA7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602CA1FA03240FF9EDD2C7D6636520C2">
    <w:name w:val="1602CA1FA03240FF9EDD2C7D6636520C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CA6BED40FAC4A67877E022C761E16A42">
    <w:name w:val="DCA6BED40FAC4A67877E022C761E16A4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8D8B9FC74934964990826F4E4A393A52">
    <w:name w:val="78D8B9FC74934964990826F4E4A393A5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0A57232D01346F4AA83377C947764572">
    <w:name w:val="D0A57232D01346F4AA83377C94776457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75E40CD30BA41899C4F678ED7D5A7972">
    <w:name w:val="C75E40CD30BA41899C4F678ED7D5A797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9AF160B40DA462589824370E0490AB12">
    <w:name w:val="E9AF160B40DA462589824370E0490AB1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27BDC0D507241478638B1F0FF6E270E2">
    <w:name w:val="627BDC0D507241478638B1F0FF6E270E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E58ACCCCEA34432B1F11855C1EFC3AC2">
    <w:name w:val="9E58ACCCCEA34432B1F11855C1EFC3AC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0C64D10A6F64D5A987FC97E56B4EE372">
    <w:name w:val="90C64D10A6F64D5A987FC97E56B4EE37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DAACF515514417CA8B6B4B8A61791732">
    <w:name w:val="2DAACF515514417CA8B6B4B8A6179173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99B3E9601674407AF6948345F03123C2">
    <w:name w:val="E99B3E9601674407AF6948345F03123C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DC91F02BE94418EB5A6299902AEDF8C2">
    <w:name w:val="ADC91F02BE94418EB5A6299902AEDF8C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B5B81114F3548798A13201990C9A19D2">
    <w:name w:val="8B5B81114F3548798A13201990C9A19D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30D9199932B4EC9BA10BDE2C563FFD42">
    <w:name w:val="E30D9199932B4EC9BA10BDE2C563FFD4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C75537EA705454B81BE86FEA93588582">
    <w:name w:val="DC75537EA705454B81BE86FEA9358858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546F36287DD46A09AFA9D4CC36360CF2">
    <w:name w:val="B546F36287DD46A09AFA9D4CC36360CF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5526C9FE97542E6B9A009039E3A064E2">
    <w:name w:val="A5526C9FE97542E6B9A009039E3A064E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B744BE7014D477CB2F32F9CA1AB56152">
    <w:name w:val="6B744BE7014D477CB2F32F9CA1AB5615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215083040954ACE85FA8D6DD5D580BD2">
    <w:name w:val="9215083040954ACE85FA8D6DD5D580BD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81ACEE16DE347A095C8D2A2BB17E89D2">
    <w:name w:val="F81ACEE16DE347A095C8D2A2BB17E89D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AF663617AE3407DB8E83E7A98E11D942">
    <w:name w:val="AAF663617AE3407DB8E83E7A98E11D94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1B4C2AB36A34AC2A7248B79F19A39912">
    <w:name w:val="D1B4C2AB36A34AC2A7248B79F19A3991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3CA761B19D44DF59D21AAB8F4444C712">
    <w:name w:val="23CA761B19D44DF59D21AAB8F4444C71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9B2677F927743F898BACBE6747A806A2">
    <w:name w:val="A9B2677F927743F898BACBE6747A806A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9EB25B1E4C346339874714EFEC202882">
    <w:name w:val="09EB25B1E4C346339874714EFEC20288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D44A16445A64DC2983A481E8088D6282">
    <w:name w:val="3D44A16445A64DC2983A481E8088D628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85E246CE5714547A2F0E8ACB7CB8F072">
    <w:name w:val="385E246CE5714547A2F0E8ACB7CB8F07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2E407B13CA04DFAAD94DA36A9A722022">
    <w:name w:val="12E407B13CA04DFAAD94DA36A9A72202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6BF98DE256248F18A0BBF622A398F632">
    <w:name w:val="26BF98DE256248F18A0BBF622A398F63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10B2298129844C288ACDC552C27F9482">
    <w:name w:val="C10B2298129844C288ACDC552C27F948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2E56A06FB1240E2972F1773EB8BB4E52">
    <w:name w:val="A2E56A06FB1240E2972F1773EB8BB4E5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E6CA903ED94432BAB5F6F1F0AFCEFB12">
    <w:name w:val="AE6CA903ED94432BAB5F6F1F0AFCEFB1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BFB36B66D454907874DB0E039EA83442">
    <w:name w:val="9BFB36B66D454907874DB0E039EA8344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3F45EDFDFD243CCB67CC658A24802262">
    <w:name w:val="53F45EDFDFD243CCB67CC658A2480226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BB32FBCC9184224B4592BE8FDC41F4A2">
    <w:name w:val="CBB32FBCC9184224B4592BE8FDC41F4A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DEE7F4B70A54CABAA96EBCB18A99FE72">
    <w:name w:val="CDEE7F4B70A54CABAA96EBCB18A99FE7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7BDB02C66DF48119A15409DF6FB4EC32">
    <w:name w:val="77BDB02C66DF48119A15409DF6FB4EC3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B02C6BB5CE04F76A605FBCEAE0A9CE52">
    <w:name w:val="1B02C6BB5CE04F76A605FBCEAE0A9CE5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F11B0C09E534F37A81763EA7B1565382">
    <w:name w:val="EF11B0C09E534F37A81763EA7B156538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6FACB413ACA46EFAA3D718A48BCD7882">
    <w:name w:val="F6FACB413ACA46EFAA3D718A48BCD788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F85ABF70C7E4767A144425F8E56065B2">
    <w:name w:val="CF85ABF70C7E4767A144425F8E56065B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B50E0E15D174C7C8680AC36D2BF68BB2">
    <w:name w:val="DB50E0E15D174C7C8680AC36D2BF68BB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F392553B4034A8EB90C73A0864161C82">
    <w:name w:val="3F392553B4034A8EB90C73A0864161C8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4CDFB48B99E40F6ACAAD766400EE9812">
    <w:name w:val="B4CDFB48B99E40F6ACAAD766400EE981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1C29670DBAC4D9BAE8774A5014182002">
    <w:name w:val="91C29670DBAC4D9BAE8774A501418200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70888347BDB428CA3216BBCB2B472572">
    <w:name w:val="870888347BDB428CA3216BBCB2B47257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EA56ADCC43B473B85D0D3156228B5372">
    <w:name w:val="DEA56ADCC43B473B85D0D3156228B537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9C9E5D69DE44DD18BC4C93FA8F4C2742">
    <w:name w:val="69C9E5D69DE44DD18BC4C93FA8F4C274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9EDDCCAB5B24819883480826A9AD7502">
    <w:name w:val="49EDDCCAB5B24819883480826A9AD750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812693D93C246AAB15CBA89A39AE87F2">
    <w:name w:val="F812693D93C246AAB15CBA89A39AE87F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D276FC2EDB74063BA0F7E8D6077482B2">
    <w:name w:val="7D276FC2EDB74063BA0F7E8D6077482B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3AC26AA9C12427B87ABC82883D228242">
    <w:name w:val="83AC26AA9C12427B87ABC82883D22824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1C1575ABFA34C4CAA9D4B49F11AD03A2">
    <w:name w:val="61C1575ABFA34C4CAA9D4B49F11AD03A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487BFB9EAE443E3A8431CE3D9403CA42">
    <w:name w:val="4487BFB9EAE443E3A8431CE3D9403CA4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A7C14453E68459299B9AEF3D7F96DD02">
    <w:name w:val="9A7C14453E68459299B9AEF3D7F96DD0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DA6582A6FE74418BDC7BC8C35A799362">
    <w:name w:val="4DA6582A6FE74418BDC7BC8C35A79936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7FF516A994B4158B4E2808DCFDA3F552">
    <w:name w:val="77FF516A994B4158B4E2808DCFDA3F55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71B88EB00F1408BA96A6A873EED980F2">
    <w:name w:val="971B88EB00F1408BA96A6A873EED980F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C2D7B99BC0647628AD3D69A525ACC302">
    <w:name w:val="9C2D7B99BC0647628AD3D69A525ACC30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C90E9D9104F44F2AA91830CB96820292">
    <w:name w:val="9C90E9D9104F44F2AA91830CB9682029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91F0F2BC25A4DC09BEE412905F6CB002">
    <w:name w:val="691F0F2BC25A4DC09BEE412905F6CB00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5A8CD25490642E496437809A16294702">
    <w:name w:val="E5A8CD25490642E496437809A1629470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9FE3335937847408AC6603DD3C96A8E2">
    <w:name w:val="A9FE3335937847408AC6603DD3C96A8E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13F8168992E4F2AA94B6A81E27BDCE72">
    <w:name w:val="B13F8168992E4F2AA94B6A81E27BDCE7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64913A67FF64468A931F2D084B7C4BC2">
    <w:name w:val="B64913A67FF64468A931F2D084B7C4BC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05ADB5043164EC8B265354559BDC1192">
    <w:name w:val="005ADB5043164EC8B265354559BDC119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2B61C8263FC4D73890145910DD4EFFC2">
    <w:name w:val="02B61C8263FC4D73890145910DD4EFFC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6F8DC43C6D2432EBF50677CA3F014F52">
    <w:name w:val="06F8DC43C6D2432EBF50677CA3F014F5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32EA0131316400FBCF5E5985B464D612">
    <w:name w:val="332EA0131316400FBCF5E5985B464D61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67956EEBBB54B7686DC39ED786D4E672">
    <w:name w:val="267956EEBBB54B7686DC39ED786D4E67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36C37462B7641A49EC5CB131750797F2">
    <w:name w:val="F36C37462B7641A49EC5CB131750797F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C5C25260AA2409F96C92567DCA8B2592">
    <w:name w:val="7C5C25260AA2409F96C92567DCA8B259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D220DC17C245D5A7FE1B3C0BCC113A2">
    <w:name w:val="11D220DC17C245D5A7FE1B3C0BCC113A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8CED89D2A5A43B286C3792452F654FE2">
    <w:name w:val="D8CED89D2A5A43B286C3792452F654FE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129171924384BFABED99FF1C2CDD4672">
    <w:name w:val="9129171924384BFABED99FF1C2CDD467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B5DA2F9C7604F62A8B50905547A3E232">
    <w:name w:val="8B5DA2F9C7604F62A8B50905547A3E232"/>
    <w:rsid w:val="009B45BF"/>
    <w:pPr>
      <w:spacing w:after="0" w:line="360" w:lineRule="auto"/>
      <w:ind w:left="567" w:right="567"/>
      <w:jc w:val="center"/>
    </w:pPr>
    <w:rPr>
      <w:rFonts w:ascii="Arial" w:eastAsia="Times New Roman" w:hAnsi="Arial" w:cs="Times New Roman"/>
      <w:sz w:val="40"/>
      <w:szCs w:val="20"/>
    </w:rPr>
  </w:style>
  <w:style w:type="paragraph" w:customStyle="1" w:styleId="9A42661CEA42406ABF91B2C6EE0A7BB110">
    <w:name w:val="9A42661CEA42406ABF91B2C6EE0A7BB110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0596E7F2F824DBB87DF5561757295B410">
    <w:name w:val="F0596E7F2F824DBB87DF5561757295B410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DF5FB4C977A406A9042035A015D119910">
    <w:name w:val="9DF5FB4C977A406A9042035A015D119910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0D6C044B43A420C8F3C09813157572410">
    <w:name w:val="30D6C044B43A420C8F3C09813157572410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ED8C692EE3D441E86CB4B85405AE57E10">
    <w:name w:val="AED8C692EE3D441E86CB4B85405AE57E10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0599B3DFDD94E5F9C908700D584848F2">
    <w:name w:val="90599B3DFDD94E5F9C908700D584848F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A24D9250384498B9356B49C7ABB7AE610">
    <w:name w:val="8A24D9250384498B9356B49C7ABB7AE610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A99A238EED43FCA64CB3F7A505E23C10">
    <w:name w:val="11A99A238EED43FCA64CB3F7A505E23C10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537D621A60342FF87E210BB0DB95BB510">
    <w:name w:val="4537D621A60342FF87E210BB0DB95BB510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62691E012CC4B56A9F121D7DF69C0F710">
    <w:name w:val="562691E012CC4B56A9F121D7DF69C0F710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88CAE8C84C14FCD827F828007869BCA10">
    <w:name w:val="488CAE8C84C14FCD827F828007869BCA10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914BCA258324709B32F687456E2FF5A10">
    <w:name w:val="3914BCA258324709B32F687456E2FF5A10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D58AC562D73451AB2D76E441B4061402">
    <w:name w:val="ED58AC562D73451AB2D76E441B4061402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5B553FDB2BC4FB7A30683300CEEBA4910">
    <w:name w:val="15B553FDB2BC4FB7A30683300CEEBA4910"/>
    <w:rsid w:val="009B45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DDEB623C4D44D849F97BB1B6F1A99C910">
    <w:name w:val="2DDEB623C4D44D849F97BB1B6F1A99C910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26FB2B06959462C8BC5C9AE693EEE2C10">
    <w:name w:val="326FB2B06959462C8BC5C9AE693EEE2C10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2E1BFED5D7495C85919124A1D397AE10">
    <w:name w:val="962E1BFED5D7495C85919124A1D397AE10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EC9144ED68A4B3295718FC2535E622710">
    <w:name w:val="3EC9144ED68A4B3295718FC2535E622710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2DA6F9416B24C9A88190E8411647BB710">
    <w:name w:val="82DA6F9416B24C9A88190E8411647BB710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4C10B8C708D4D0CAE41230549E882EB10">
    <w:name w:val="84C10B8C708D4D0CAE41230549E882EB10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61516C4B0FE4A44ADF7B97593C491EC10">
    <w:name w:val="761516C4B0FE4A44ADF7B97593C491EC10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C246E6445C458FBC4CF04A8D8FC44410">
    <w:name w:val="96C246E6445C458FBC4CF04A8D8FC44410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71B35863BC448CA9102EFA03CC5406910">
    <w:name w:val="E71B35863BC448CA9102EFA03CC5406910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5081AAE17A4460EAC76C30E9037A53B10">
    <w:name w:val="25081AAE17A4460EAC76C30E9037A53B10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4843687C5924089B629C21AE9CF300B2">
    <w:name w:val="54843687C5924089B629C21AE9CF300B2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883F16DEC3F4CE1A785CEC6FF96FA842">
    <w:name w:val="2883F16DEC3F4CE1A785CEC6FF96FA842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688AACB46634ED282DA65072308A8742">
    <w:name w:val="5688AACB46634ED282DA65072308A8742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1ED8F902938417C831A44353BDB01252">
    <w:name w:val="81ED8F902938417C831A44353BDB01252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CCA156F2E3445BA95ED4D0FEC19F7F12">
    <w:name w:val="8CCA156F2E3445BA95ED4D0FEC19F7F12"/>
    <w:rsid w:val="009B45BF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D6B318666174B0C9E51489DC4518E2A3">
    <w:name w:val="8D6B318666174B0C9E51489DC4518E2A3"/>
    <w:rsid w:val="00930D8E"/>
    <w:pPr>
      <w:spacing w:after="0" w:line="360" w:lineRule="auto"/>
      <w:ind w:left="567" w:right="567"/>
      <w:jc w:val="center"/>
    </w:pPr>
    <w:rPr>
      <w:rFonts w:ascii="Arial" w:eastAsia="Times New Roman" w:hAnsi="Arial" w:cs="Times New Roman"/>
      <w:sz w:val="40"/>
      <w:szCs w:val="20"/>
    </w:rPr>
  </w:style>
  <w:style w:type="paragraph" w:customStyle="1" w:styleId="6591AEA6196C41A18336454A934936823">
    <w:name w:val="6591AEA6196C41A18336454A934936823"/>
    <w:rsid w:val="00930D8E"/>
    <w:pPr>
      <w:spacing w:after="0" w:line="360" w:lineRule="auto"/>
      <w:ind w:left="567" w:right="567"/>
      <w:jc w:val="center"/>
    </w:pPr>
    <w:rPr>
      <w:rFonts w:ascii="Arial" w:eastAsia="Times New Roman" w:hAnsi="Arial" w:cs="Times New Roman"/>
      <w:sz w:val="40"/>
      <w:szCs w:val="20"/>
    </w:rPr>
  </w:style>
  <w:style w:type="paragraph" w:customStyle="1" w:styleId="8C8657A4966941EDA8205A2E195F70393">
    <w:name w:val="8C8657A4966941EDA8205A2E195F70393"/>
    <w:rsid w:val="00930D8E"/>
    <w:pPr>
      <w:spacing w:after="0" w:line="360" w:lineRule="auto"/>
      <w:ind w:left="567" w:right="567"/>
      <w:jc w:val="center"/>
    </w:pPr>
    <w:rPr>
      <w:rFonts w:ascii="Arial" w:eastAsia="Times New Roman" w:hAnsi="Arial" w:cs="Times New Roman"/>
      <w:sz w:val="40"/>
      <w:szCs w:val="20"/>
    </w:rPr>
  </w:style>
  <w:style w:type="paragraph" w:customStyle="1" w:styleId="4C7C9414D1A241F3AD521F9973C43D033">
    <w:name w:val="4C7C9414D1A241F3AD521F9973C43D033"/>
    <w:rsid w:val="00930D8E"/>
    <w:pPr>
      <w:spacing w:after="0" w:line="360" w:lineRule="auto"/>
      <w:ind w:left="567" w:right="567"/>
      <w:jc w:val="center"/>
    </w:pPr>
    <w:rPr>
      <w:rFonts w:ascii="Arial" w:eastAsia="Times New Roman" w:hAnsi="Arial" w:cs="Times New Roman"/>
      <w:sz w:val="32"/>
      <w:szCs w:val="20"/>
    </w:rPr>
  </w:style>
  <w:style w:type="paragraph" w:customStyle="1" w:styleId="6C9A32874AAA4F9D88FC6CC9EF7544B510">
    <w:name w:val="6C9A32874AAA4F9D88FC6CC9EF7544B510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25E12CC50204EE3955D1AC7F2B266FB9">
    <w:name w:val="B25E12CC50204EE3955D1AC7F2B266FB9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BA5B03DA626405084075CAAEEFE7C4B9">
    <w:name w:val="2BA5B03DA626405084075CAAEEFE7C4B9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57C57ABBA8148DAA69AFEA6FFBDA2FE9">
    <w:name w:val="757C57ABBA8148DAA69AFEA6FFBDA2FE9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34B30FEEDF74F87A0AA4DC46CF6E01E3">
    <w:name w:val="034B30FEEDF74F87A0AA4DC46CF6E01E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99AD3AFFB8D46629242EAEB1DA862C69">
    <w:name w:val="799AD3AFFB8D46629242EAEB1DA862C69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2CC454BAA0447C58BD0D1C2977391803">
    <w:name w:val="A2CC454BAA0447C58BD0D1C297739180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37B474BB6CE45AFBCD09DF6747BA4248">
    <w:name w:val="A37B474BB6CE45AFBCD09DF6747BA4248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7C5803909FF43CC811BB052BA2981033">
    <w:name w:val="17C5803909FF43CC811BB052BA298103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B96B46A26F8498693197420B7DA6E653">
    <w:name w:val="CB96B46A26F8498693197420B7DA6E65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893FF39259F4E09AA92456DDC9DA4E73">
    <w:name w:val="0893FF39259F4E09AA92456DDC9DA4E7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752C9F178094B1FBB25C08CCAA76E0A3">
    <w:name w:val="B752C9F178094B1FBB25C08CCAA76E0A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C74664DE2054B1787EADD54FD67B9EF3">
    <w:name w:val="AC74664DE2054B1787EADD54FD67B9EF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9133DE7BE254369A3C4917415E81FCA8">
    <w:name w:val="C9133DE7BE254369A3C4917415E81FCA8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602CA1FA03240FF9EDD2C7D6636520C3">
    <w:name w:val="1602CA1FA03240FF9EDD2C7D6636520C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CA6BED40FAC4A67877E022C761E16A43">
    <w:name w:val="DCA6BED40FAC4A67877E022C761E16A4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8D8B9FC74934964990826F4E4A393A53">
    <w:name w:val="78D8B9FC74934964990826F4E4A393A5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0A57232D01346F4AA83377C947764573">
    <w:name w:val="D0A57232D01346F4AA83377C94776457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75E40CD30BA41899C4F678ED7D5A7973">
    <w:name w:val="C75E40CD30BA41899C4F678ED7D5A797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9AF160B40DA462589824370E0490AB13">
    <w:name w:val="E9AF160B40DA462589824370E0490AB1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27BDC0D507241478638B1F0FF6E270E3">
    <w:name w:val="627BDC0D507241478638B1F0FF6E270E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E58ACCCCEA34432B1F11855C1EFC3AC3">
    <w:name w:val="9E58ACCCCEA34432B1F11855C1EFC3AC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0C64D10A6F64D5A987FC97E56B4EE373">
    <w:name w:val="90C64D10A6F64D5A987FC97E56B4EE37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DAACF515514417CA8B6B4B8A61791733">
    <w:name w:val="2DAACF515514417CA8B6B4B8A6179173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99B3E9601674407AF6948345F03123C3">
    <w:name w:val="E99B3E9601674407AF6948345F03123C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DC91F02BE94418EB5A6299902AEDF8C3">
    <w:name w:val="ADC91F02BE94418EB5A6299902AEDF8C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B5B81114F3548798A13201990C9A19D3">
    <w:name w:val="8B5B81114F3548798A13201990C9A19D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30D9199932B4EC9BA10BDE2C563FFD43">
    <w:name w:val="E30D9199932B4EC9BA10BDE2C563FFD4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C75537EA705454B81BE86FEA93588583">
    <w:name w:val="DC75537EA705454B81BE86FEA9358858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546F36287DD46A09AFA9D4CC36360CF3">
    <w:name w:val="B546F36287DD46A09AFA9D4CC36360CF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5526C9FE97542E6B9A009039E3A064E3">
    <w:name w:val="A5526C9FE97542E6B9A009039E3A064E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B744BE7014D477CB2F32F9CA1AB56153">
    <w:name w:val="6B744BE7014D477CB2F32F9CA1AB5615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215083040954ACE85FA8D6DD5D580BD3">
    <w:name w:val="9215083040954ACE85FA8D6DD5D580BD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81ACEE16DE347A095C8D2A2BB17E89D3">
    <w:name w:val="F81ACEE16DE347A095C8D2A2BB17E89D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AF663617AE3407DB8E83E7A98E11D943">
    <w:name w:val="AAF663617AE3407DB8E83E7A98E11D94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1B4C2AB36A34AC2A7248B79F19A39913">
    <w:name w:val="D1B4C2AB36A34AC2A7248B79F19A3991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3CA761B19D44DF59D21AAB8F4444C713">
    <w:name w:val="23CA761B19D44DF59D21AAB8F4444C71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9B2677F927743F898BACBE6747A806A3">
    <w:name w:val="A9B2677F927743F898BACBE6747A806A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9EB25B1E4C346339874714EFEC202883">
    <w:name w:val="09EB25B1E4C346339874714EFEC20288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D44A16445A64DC2983A481E8088D6283">
    <w:name w:val="3D44A16445A64DC2983A481E8088D628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85E246CE5714547A2F0E8ACB7CB8F073">
    <w:name w:val="385E246CE5714547A2F0E8ACB7CB8F07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2E407B13CA04DFAAD94DA36A9A722023">
    <w:name w:val="12E407B13CA04DFAAD94DA36A9A72202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6BF98DE256248F18A0BBF622A398F633">
    <w:name w:val="26BF98DE256248F18A0BBF622A398F63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10B2298129844C288ACDC552C27F9483">
    <w:name w:val="C10B2298129844C288ACDC552C27F948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2E56A06FB1240E2972F1773EB8BB4E53">
    <w:name w:val="A2E56A06FB1240E2972F1773EB8BB4E5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E6CA903ED94432BAB5F6F1F0AFCEFB13">
    <w:name w:val="AE6CA903ED94432BAB5F6F1F0AFCEFB1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BFB36B66D454907874DB0E039EA83443">
    <w:name w:val="9BFB36B66D454907874DB0E039EA8344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3F45EDFDFD243CCB67CC658A24802263">
    <w:name w:val="53F45EDFDFD243CCB67CC658A2480226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BB32FBCC9184224B4592BE8FDC41F4A3">
    <w:name w:val="CBB32FBCC9184224B4592BE8FDC41F4A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DEE7F4B70A54CABAA96EBCB18A99FE73">
    <w:name w:val="CDEE7F4B70A54CABAA96EBCB18A99FE7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7BDB02C66DF48119A15409DF6FB4EC33">
    <w:name w:val="77BDB02C66DF48119A15409DF6FB4EC3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B02C6BB5CE04F76A605FBCEAE0A9CE53">
    <w:name w:val="1B02C6BB5CE04F76A605FBCEAE0A9CE5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F11B0C09E534F37A81763EA7B1565383">
    <w:name w:val="EF11B0C09E534F37A81763EA7B156538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6FACB413ACA46EFAA3D718A48BCD7883">
    <w:name w:val="F6FACB413ACA46EFAA3D718A48BCD788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F85ABF70C7E4767A144425F8E56065B3">
    <w:name w:val="CF85ABF70C7E4767A144425F8E56065B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B50E0E15D174C7C8680AC36D2BF68BB3">
    <w:name w:val="DB50E0E15D174C7C8680AC36D2BF68BB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F392553B4034A8EB90C73A0864161C83">
    <w:name w:val="3F392553B4034A8EB90C73A0864161C8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4CDFB48B99E40F6ACAAD766400EE9813">
    <w:name w:val="B4CDFB48B99E40F6ACAAD766400EE981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1C29670DBAC4D9BAE8774A5014182003">
    <w:name w:val="91C29670DBAC4D9BAE8774A501418200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70888347BDB428CA3216BBCB2B472573">
    <w:name w:val="870888347BDB428CA3216BBCB2B47257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EA56ADCC43B473B85D0D3156228B5373">
    <w:name w:val="DEA56ADCC43B473B85D0D3156228B537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9C9E5D69DE44DD18BC4C93FA8F4C2743">
    <w:name w:val="69C9E5D69DE44DD18BC4C93FA8F4C274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9EDDCCAB5B24819883480826A9AD7503">
    <w:name w:val="49EDDCCAB5B24819883480826A9AD750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812693D93C246AAB15CBA89A39AE87F3">
    <w:name w:val="F812693D93C246AAB15CBA89A39AE87F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D276FC2EDB74063BA0F7E8D6077482B3">
    <w:name w:val="7D276FC2EDB74063BA0F7E8D6077482B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3AC26AA9C12427B87ABC82883D228243">
    <w:name w:val="83AC26AA9C12427B87ABC82883D22824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1C1575ABFA34C4CAA9D4B49F11AD03A3">
    <w:name w:val="61C1575ABFA34C4CAA9D4B49F11AD03A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487BFB9EAE443E3A8431CE3D9403CA43">
    <w:name w:val="4487BFB9EAE443E3A8431CE3D9403CA4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A7C14453E68459299B9AEF3D7F96DD03">
    <w:name w:val="9A7C14453E68459299B9AEF3D7F96DD0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DA6582A6FE74418BDC7BC8C35A799363">
    <w:name w:val="4DA6582A6FE74418BDC7BC8C35A79936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7FF516A994B4158B4E2808DCFDA3F553">
    <w:name w:val="77FF516A994B4158B4E2808DCFDA3F55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71B88EB00F1408BA96A6A873EED980F3">
    <w:name w:val="971B88EB00F1408BA96A6A873EED980F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C2D7B99BC0647628AD3D69A525ACC303">
    <w:name w:val="9C2D7B99BC0647628AD3D69A525ACC30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C90E9D9104F44F2AA91830CB96820293">
    <w:name w:val="9C90E9D9104F44F2AA91830CB9682029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91F0F2BC25A4DC09BEE412905F6CB003">
    <w:name w:val="691F0F2BC25A4DC09BEE412905F6CB00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5A8CD25490642E496437809A16294703">
    <w:name w:val="E5A8CD25490642E496437809A1629470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9FE3335937847408AC6603DD3C96A8E3">
    <w:name w:val="A9FE3335937847408AC6603DD3C96A8E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13F8168992E4F2AA94B6A81E27BDCE73">
    <w:name w:val="B13F8168992E4F2AA94B6A81E27BDCE7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64913A67FF64468A931F2D084B7C4BC3">
    <w:name w:val="B64913A67FF64468A931F2D084B7C4BC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05ADB5043164EC8B265354559BDC1193">
    <w:name w:val="005ADB5043164EC8B265354559BDC119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2B61C8263FC4D73890145910DD4EFFC3">
    <w:name w:val="02B61C8263FC4D73890145910DD4EFFC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6F8DC43C6D2432EBF50677CA3F014F53">
    <w:name w:val="06F8DC43C6D2432EBF50677CA3F014F5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32EA0131316400FBCF5E5985B464D613">
    <w:name w:val="332EA0131316400FBCF5E5985B464D61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67956EEBBB54B7686DC39ED786D4E673">
    <w:name w:val="267956EEBBB54B7686DC39ED786D4E67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36C37462B7641A49EC5CB131750797F3">
    <w:name w:val="F36C37462B7641A49EC5CB131750797F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C5C25260AA2409F96C92567DCA8B2593">
    <w:name w:val="7C5C25260AA2409F96C92567DCA8B259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D220DC17C245D5A7FE1B3C0BCC113A3">
    <w:name w:val="11D220DC17C245D5A7FE1B3C0BCC113A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8CED89D2A5A43B286C3792452F654FE3">
    <w:name w:val="D8CED89D2A5A43B286C3792452F654FE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129171924384BFABED99FF1C2CDD4673">
    <w:name w:val="9129171924384BFABED99FF1C2CDD467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B5DA2F9C7604F62A8B50905547A3E233">
    <w:name w:val="8B5DA2F9C7604F62A8B50905547A3E233"/>
    <w:rsid w:val="00930D8E"/>
    <w:pPr>
      <w:spacing w:after="0" w:line="360" w:lineRule="auto"/>
      <w:ind w:left="567" w:right="567"/>
      <w:jc w:val="center"/>
    </w:pPr>
    <w:rPr>
      <w:rFonts w:ascii="Arial" w:eastAsia="Times New Roman" w:hAnsi="Arial" w:cs="Times New Roman"/>
      <w:sz w:val="40"/>
      <w:szCs w:val="20"/>
    </w:rPr>
  </w:style>
  <w:style w:type="paragraph" w:customStyle="1" w:styleId="9A42661CEA42406ABF91B2C6EE0A7BB111">
    <w:name w:val="9A42661CEA42406ABF91B2C6EE0A7BB111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0596E7F2F824DBB87DF5561757295B411">
    <w:name w:val="F0596E7F2F824DBB87DF5561757295B411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DF5FB4C977A406A9042035A015D119911">
    <w:name w:val="9DF5FB4C977A406A9042035A015D119911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0D6C044B43A420C8F3C09813157572411">
    <w:name w:val="30D6C044B43A420C8F3C09813157572411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ED8C692EE3D441E86CB4B85405AE57E11">
    <w:name w:val="AED8C692EE3D441E86CB4B85405AE57E11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0599B3DFDD94E5F9C908700D584848F3">
    <w:name w:val="90599B3DFDD94E5F9C908700D584848F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A24D9250384498B9356B49C7ABB7AE611">
    <w:name w:val="8A24D9250384498B9356B49C7ABB7AE611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A99A238EED43FCA64CB3F7A505E23C11">
    <w:name w:val="11A99A238EED43FCA64CB3F7A505E23C11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537D621A60342FF87E210BB0DB95BB511">
    <w:name w:val="4537D621A60342FF87E210BB0DB95BB511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62691E012CC4B56A9F121D7DF69C0F711">
    <w:name w:val="562691E012CC4B56A9F121D7DF69C0F711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88CAE8C84C14FCD827F828007869BCA11">
    <w:name w:val="488CAE8C84C14FCD827F828007869BCA11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914BCA258324709B32F687456E2FF5A11">
    <w:name w:val="3914BCA258324709B32F687456E2FF5A11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D58AC562D73451AB2D76E441B4061403">
    <w:name w:val="ED58AC562D73451AB2D76E441B4061403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5B553FDB2BC4FB7A30683300CEEBA4911">
    <w:name w:val="15B553FDB2BC4FB7A30683300CEEBA4911"/>
    <w:rsid w:val="00930D8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DDEB623C4D44D849F97BB1B6F1A99C911">
    <w:name w:val="2DDEB623C4D44D849F97BB1B6F1A99C911"/>
    <w:rsid w:val="00930D8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26FB2B06959462C8BC5C9AE693EEE2C11">
    <w:name w:val="326FB2B06959462C8BC5C9AE693EEE2C11"/>
    <w:rsid w:val="00930D8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2E1BFED5D7495C85919124A1D397AE11">
    <w:name w:val="962E1BFED5D7495C85919124A1D397AE11"/>
    <w:rsid w:val="00930D8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EC9144ED68A4B3295718FC2535E622711">
    <w:name w:val="3EC9144ED68A4B3295718FC2535E622711"/>
    <w:rsid w:val="00930D8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2DA6F9416B24C9A88190E8411647BB711">
    <w:name w:val="82DA6F9416B24C9A88190E8411647BB711"/>
    <w:rsid w:val="00930D8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4C10B8C708D4D0CAE41230549E882EB11">
    <w:name w:val="84C10B8C708D4D0CAE41230549E882EB11"/>
    <w:rsid w:val="00930D8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61516C4B0FE4A44ADF7B97593C491EC11">
    <w:name w:val="761516C4B0FE4A44ADF7B97593C491EC11"/>
    <w:rsid w:val="00930D8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C246E6445C458FBC4CF04A8D8FC44411">
    <w:name w:val="96C246E6445C458FBC4CF04A8D8FC44411"/>
    <w:rsid w:val="00930D8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71B35863BC448CA9102EFA03CC5406911">
    <w:name w:val="E71B35863BC448CA9102EFA03CC5406911"/>
    <w:rsid w:val="00930D8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5081AAE17A4460EAC76C30E9037A53B11">
    <w:name w:val="25081AAE17A4460EAC76C30E9037A53B11"/>
    <w:rsid w:val="00930D8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4843687C5924089B629C21AE9CF300B3">
    <w:name w:val="54843687C5924089B629C21AE9CF300B3"/>
    <w:rsid w:val="00930D8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883F16DEC3F4CE1A785CEC6FF96FA843">
    <w:name w:val="2883F16DEC3F4CE1A785CEC6FF96FA843"/>
    <w:rsid w:val="00930D8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688AACB46634ED282DA65072308A8743">
    <w:name w:val="5688AACB46634ED282DA65072308A8743"/>
    <w:rsid w:val="00930D8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1ED8F902938417C831A44353BDB01253">
    <w:name w:val="81ED8F902938417C831A44353BDB01253"/>
    <w:rsid w:val="00930D8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CCA156F2E3445BA95ED4D0FEC19F7F13">
    <w:name w:val="8CCA156F2E3445BA95ED4D0FEC19F7F13"/>
    <w:rsid w:val="00930D8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6C69D46AC9A441BBADF8B82B13A53D6">
    <w:name w:val="26C69D46AC9A441BBADF8B82B13A53D6"/>
    <w:rsid w:val="000A08CA"/>
  </w:style>
  <w:style w:type="paragraph" w:customStyle="1" w:styleId="B45BC608E5F541B9B2EDB2C53744BFDB">
    <w:name w:val="B45BC608E5F541B9B2EDB2C53744BFDB"/>
    <w:rsid w:val="000A08CA"/>
  </w:style>
  <w:style w:type="paragraph" w:customStyle="1" w:styleId="A18CD7288EDC4848B24B1266F4AB68D2">
    <w:name w:val="A18CD7288EDC4848B24B1266F4AB68D2"/>
    <w:rsid w:val="00930776"/>
  </w:style>
  <w:style w:type="paragraph" w:customStyle="1" w:styleId="BAF7AE03B1574DC383FBD3241E84A4B3">
    <w:name w:val="BAF7AE03B1574DC383FBD3241E84A4B3"/>
    <w:rsid w:val="00930776"/>
  </w:style>
  <w:style w:type="paragraph" w:customStyle="1" w:styleId="42CFA495E41542DFA650CB399202EBF7">
    <w:name w:val="42CFA495E41542DFA650CB399202EBF7"/>
    <w:rsid w:val="00930776"/>
  </w:style>
  <w:style w:type="paragraph" w:customStyle="1" w:styleId="3C2728EBEB2244D087BF3803086F0B15">
    <w:name w:val="3C2728EBEB2244D087BF3803086F0B15"/>
    <w:rsid w:val="00930776"/>
  </w:style>
  <w:style w:type="paragraph" w:customStyle="1" w:styleId="681A1CFDB221471DAE2410784799BBEB">
    <w:name w:val="681A1CFDB221471DAE2410784799BBEB"/>
    <w:rsid w:val="00930776"/>
  </w:style>
  <w:style w:type="paragraph" w:customStyle="1" w:styleId="E38B3E6BEBC7447EA28C5410BB6AD7A8">
    <w:name w:val="E38B3E6BEBC7447EA28C5410BB6AD7A8"/>
    <w:rsid w:val="00930776"/>
  </w:style>
  <w:style w:type="paragraph" w:customStyle="1" w:styleId="14A87A66ABD3493C965641F10FE9C208">
    <w:name w:val="14A87A66ABD3493C965641F10FE9C208"/>
    <w:rsid w:val="00930776"/>
  </w:style>
  <w:style w:type="paragraph" w:customStyle="1" w:styleId="8D92E61A304041CF89548AB3584BF5B6">
    <w:name w:val="8D92E61A304041CF89548AB3584BF5B6"/>
    <w:rsid w:val="00930776"/>
  </w:style>
  <w:style w:type="paragraph" w:customStyle="1" w:styleId="DE741B0572CD42C4AF597DFF9E35D3C5">
    <w:name w:val="DE741B0572CD42C4AF597DFF9E35D3C5"/>
    <w:rsid w:val="00930776"/>
  </w:style>
  <w:style w:type="paragraph" w:customStyle="1" w:styleId="FE124F2E9EFF468E9B9ED442E7F47F2B">
    <w:name w:val="FE124F2E9EFF468E9B9ED442E7F47F2B"/>
    <w:rsid w:val="00930776"/>
  </w:style>
  <w:style w:type="paragraph" w:customStyle="1" w:styleId="DEB8D6A4ABDD46FA8524DA3C334D494A">
    <w:name w:val="DEB8D6A4ABDD46FA8524DA3C334D494A"/>
    <w:rsid w:val="00930776"/>
  </w:style>
  <w:style w:type="paragraph" w:customStyle="1" w:styleId="B5A29AC4B12D4027A35C21DBDB7DCCB5">
    <w:name w:val="B5A29AC4B12D4027A35C21DBDB7DCCB5"/>
    <w:rsid w:val="00930776"/>
  </w:style>
  <w:style w:type="paragraph" w:customStyle="1" w:styleId="E1A13B325FE0435BB7DB5CACD5EA46D3">
    <w:name w:val="E1A13B325FE0435BB7DB5CACD5EA46D3"/>
    <w:rsid w:val="00930776"/>
  </w:style>
  <w:style w:type="paragraph" w:customStyle="1" w:styleId="E25C5F72AC524DB09827A3E2F0A130C4">
    <w:name w:val="E25C5F72AC524DB09827A3E2F0A130C4"/>
    <w:rsid w:val="00930776"/>
  </w:style>
  <w:style w:type="paragraph" w:customStyle="1" w:styleId="D6DFE64BD9B8419E83E9FB9912722357">
    <w:name w:val="D6DFE64BD9B8419E83E9FB9912722357"/>
    <w:rsid w:val="00930776"/>
  </w:style>
  <w:style w:type="paragraph" w:customStyle="1" w:styleId="24FFBC2C5D64421181B2CF3F594D820E">
    <w:name w:val="24FFBC2C5D64421181B2CF3F594D820E"/>
    <w:rsid w:val="00930776"/>
  </w:style>
  <w:style w:type="paragraph" w:customStyle="1" w:styleId="4C77025681C64E2CB37EEFE77630A824">
    <w:name w:val="4C77025681C64E2CB37EEFE77630A824"/>
    <w:rsid w:val="00930776"/>
  </w:style>
  <w:style w:type="paragraph" w:customStyle="1" w:styleId="52CACF6900B144ABA124C5D62724564F">
    <w:name w:val="52CACF6900B144ABA124C5D62724564F"/>
    <w:rsid w:val="00930776"/>
  </w:style>
  <w:style w:type="paragraph" w:customStyle="1" w:styleId="E31D7557826849F185EE2448974A766B">
    <w:name w:val="E31D7557826849F185EE2448974A766B"/>
    <w:rsid w:val="00930776"/>
  </w:style>
  <w:style w:type="paragraph" w:customStyle="1" w:styleId="6E9B6FEED95349A29F3EF3954240C2FE">
    <w:name w:val="6E9B6FEED95349A29F3EF3954240C2FE"/>
    <w:rsid w:val="00930776"/>
  </w:style>
  <w:style w:type="paragraph" w:customStyle="1" w:styleId="70B65C7244B64DA59E673AF39BE2E6A6">
    <w:name w:val="70B65C7244B64DA59E673AF39BE2E6A6"/>
    <w:rsid w:val="00930776"/>
  </w:style>
  <w:style w:type="paragraph" w:customStyle="1" w:styleId="0DA9CF57106645EAB05040205AB5778D">
    <w:name w:val="0DA9CF57106645EAB05040205AB5778D"/>
    <w:rsid w:val="00930776"/>
  </w:style>
  <w:style w:type="paragraph" w:customStyle="1" w:styleId="BD17BDF298ED479CB60D71077CB20E24">
    <w:name w:val="BD17BDF298ED479CB60D71077CB20E24"/>
    <w:rsid w:val="00930776"/>
  </w:style>
  <w:style w:type="paragraph" w:customStyle="1" w:styleId="D58254AB9E46425EBB8828D4BBBC6C64">
    <w:name w:val="D58254AB9E46425EBB8828D4BBBC6C64"/>
    <w:rsid w:val="00930776"/>
  </w:style>
  <w:style w:type="paragraph" w:customStyle="1" w:styleId="F3B4D59AA9424F41A966C6F12B2DF905">
    <w:name w:val="F3B4D59AA9424F41A966C6F12B2DF905"/>
    <w:rsid w:val="00930776"/>
  </w:style>
  <w:style w:type="paragraph" w:customStyle="1" w:styleId="6C65A495F10549C4818BDD706C3BFE4C">
    <w:name w:val="6C65A495F10549C4818BDD706C3BFE4C"/>
    <w:rsid w:val="00930776"/>
  </w:style>
  <w:style w:type="paragraph" w:customStyle="1" w:styleId="9A95F6BFBB1A49E284DDAB4A531BBBCA">
    <w:name w:val="9A95F6BFBB1A49E284DDAB4A531BBBCA"/>
    <w:rsid w:val="00930776"/>
  </w:style>
  <w:style w:type="paragraph" w:customStyle="1" w:styleId="98567149922B442E9D01F5BBB71B3A41">
    <w:name w:val="98567149922B442E9D01F5BBB71B3A41"/>
    <w:rsid w:val="00930776"/>
  </w:style>
  <w:style w:type="paragraph" w:customStyle="1" w:styleId="0321F91166944B808F539255C70E98C2">
    <w:name w:val="0321F91166944B808F539255C70E98C2"/>
    <w:rsid w:val="00930776"/>
  </w:style>
  <w:style w:type="paragraph" w:customStyle="1" w:styleId="3CD244899D3F4F739FA1C9B788141E41">
    <w:name w:val="3CD244899D3F4F739FA1C9B788141E41"/>
    <w:rsid w:val="00930776"/>
  </w:style>
  <w:style w:type="paragraph" w:customStyle="1" w:styleId="1366BC40E6D345CF9AB6EF5B9F32BAAA">
    <w:name w:val="1366BC40E6D345CF9AB6EF5B9F32BAAA"/>
    <w:rsid w:val="00930776"/>
  </w:style>
  <w:style w:type="paragraph" w:customStyle="1" w:styleId="AFD92B16130B4AFAB0F8441994F13782">
    <w:name w:val="AFD92B16130B4AFAB0F8441994F13782"/>
    <w:rsid w:val="00930776"/>
  </w:style>
  <w:style w:type="paragraph" w:customStyle="1" w:styleId="67AFF1C5298747C4B713B64284742E3C">
    <w:name w:val="67AFF1C5298747C4B713B64284742E3C"/>
    <w:rsid w:val="00930776"/>
  </w:style>
  <w:style w:type="paragraph" w:customStyle="1" w:styleId="8525D22869874B8DBEEA04AE3114CD89">
    <w:name w:val="8525D22869874B8DBEEA04AE3114CD89"/>
    <w:rsid w:val="00930776"/>
  </w:style>
  <w:style w:type="paragraph" w:customStyle="1" w:styleId="6CF4E09B85CA48C1A2CB4B6E467BBF99">
    <w:name w:val="6CF4E09B85CA48C1A2CB4B6E467BBF99"/>
    <w:rsid w:val="00930776"/>
  </w:style>
  <w:style w:type="paragraph" w:customStyle="1" w:styleId="A806C53B928049AB9C3C8DB4DBA1BC36">
    <w:name w:val="A806C53B928049AB9C3C8DB4DBA1BC36"/>
    <w:rsid w:val="00930776"/>
  </w:style>
  <w:style w:type="paragraph" w:customStyle="1" w:styleId="B39629EB573642698885DA465904C957">
    <w:name w:val="B39629EB573642698885DA465904C957"/>
    <w:rsid w:val="00930776"/>
  </w:style>
  <w:style w:type="paragraph" w:customStyle="1" w:styleId="AD3CB4F25CED43B5A3A7D981E28FC6E4">
    <w:name w:val="AD3CB4F25CED43B5A3A7D981E28FC6E4"/>
    <w:rsid w:val="00930776"/>
  </w:style>
  <w:style w:type="paragraph" w:customStyle="1" w:styleId="B64B7B6CE2D64ED29BFCAB08576E06F6">
    <w:name w:val="B64B7B6CE2D64ED29BFCAB08576E06F6"/>
    <w:rsid w:val="00930776"/>
  </w:style>
  <w:style w:type="paragraph" w:customStyle="1" w:styleId="DFD143EA98F04053B06B6A49AA2CDFFC">
    <w:name w:val="DFD143EA98F04053B06B6A49AA2CDFFC"/>
    <w:rsid w:val="00930776"/>
  </w:style>
  <w:style w:type="paragraph" w:customStyle="1" w:styleId="96467EEC39484960BE40F8232C5F2588">
    <w:name w:val="96467EEC39484960BE40F8232C5F2588"/>
    <w:rsid w:val="00930776"/>
  </w:style>
  <w:style w:type="paragraph" w:customStyle="1" w:styleId="1857AE60EEC847F0A0155B4F0B15F744">
    <w:name w:val="1857AE60EEC847F0A0155B4F0B15F744"/>
    <w:rsid w:val="00930776"/>
  </w:style>
  <w:style w:type="paragraph" w:customStyle="1" w:styleId="C7F9F9DFAAF945ACA57A46FB0E264ECB">
    <w:name w:val="C7F9F9DFAAF945ACA57A46FB0E264ECB"/>
    <w:rsid w:val="00930776"/>
  </w:style>
  <w:style w:type="paragraph" w:customStyle="1" w:styleId="3CC927D337394A409E47DCAB9D5B871B">
    <w:name w:val="3CC927D337394A409E47DCAB9D5B871B"/>
    <w:rsid w:val="00930776"/>
  </w:style>
  <w:style w:type="paragraph" w:customStyle="1" w:styleId="4654DAAF5A9543A482FF5BAEE3B22E3E">
    <w:name w:val="4654DAAF5A9543A482FF5BAEE3B22E3E"/>
    <w:rsid w:val="00930776"/>
  </w:style>
  <w:style w:type="paragraph" w:customStyle="1" w:styleId="3137E148D8874109A3E6CFE75B7AB2DB">
    <w:name w:val="3137E148D8874109A3E6CFE75B7AB2DB"/>
    <w:rsid w:val="00930776"/>
  </w:style>
  <w:style w:type="paragraph" w:customStyle="1" w:styleId="72062C0729EF47D6ADADDEEFC44290B9">
    <w:name w:val="72062C0729EF47D6ADADDEEFC44290B9"/>
    <w:rsid w:val="00930776"/>
  </w:style>
  <w:style w:type="paragraph" w:customStyle="1" w:styleId="C7565EC74EA44A21989C690F5BF7AE89">
    <w:name w:val="C7565EC74EA44A21989C690F5BF7AE89"/>
    <w:rsid w:val="00930776"/>
  </w:style>
  <w:style w:type="paragraph" w:customStyle="1" w:styleId="4E640B88F5984956B16CD323904FE8B0">
    <w:name w:val="4E640B88F5984956B16CD323904FE8B0"/>
    <w:rsid w:val="00930776"/>
  </w:style>
  <w:style w:type="paragraph" w:customStyle="1" w:styleId="C225BC3CF73342AFB3C869C5FA86DCAD">
    <w:name w:val="C225BC3CF73342AFB3C869C5FA86DCAD"/>
    <w:rsid w:val="00930776"/>
  </w:style>
  <w:style w:type="paragraph" w:customStyle="1" w:styleId="352D2A6898994C30A91CE121933C6AE6">
    <w:name w:val="352D2A6898994C30A91CE121933C6AE6"/>
    <w:rsid w:val="00095F5B"/>
  </w:style>
  <w:style w:type="paragraph" w:customStyle="1" w:styleId="C21B09AE5A484DEEB0951F7DA7516A6E">
    <w:name w:val="C21B09AE5A484DEEB0951F7DA7516A6E"/>
    <w:rsid w:val="00095F5B"/>
  </w:style>
  <w:style w:type="paragraph" w:customStyle="1" w:styleId="4D8E5C321DC144788F9360F172E8E870">
    <w:name w:val="4D8E5C321DC144788F9360F172E8E870"/>
    <w:rsid w:val="00095F5B"/>
  </w:style>
  <w:style w:type="paragraph" w:customStyle="1" w:styleId="42331EF07E594D4483227785A9D7E80A">
    <w:name w:val="42331EF07E594D4483227785A9D7E80A"/>
    <w:rsid w:val="00095F5B"/>
  </w:style>
  <w:style w:type="paragraph" w:customStyle="1" w:styleId="C3797D219AD2411586430958345400CB">
    <w:name w:val="C3797D219AD2411586430958345400CB"/>
    <w:rsid w:val="00095F5B"/>
  </w:style>
  <w:style w:type="paragraph" w:customStyle="1" w:styleId="1E90D8DB4A0B4C1AB3D09784660BB02E">
    <w:name w:val="1E90D8DB4A0B4C1AB3D09784660BB02E"/>
    <w:rsid w:val="00095F5B"/>
  </w:style>
  <w:style w:type="paragraph" w:customStyle="1" w:styleId="468C2614DE664193AB0B7BDD4AA33403">
    <w:name w:val="468C2614DE664193AB0B7BDD4AA33403"/>
    <w:rsid w:val="00095F5B"/>
  </w:style>
  <w:style w:type="paragraph" w:customStyle="1" w:styleId="AD7584733C8C4DB2A7DDC1F49F82E998">
    <w:name w:val="AD7584733C8C4DB2A7DDC1F49F82E998"/>
    <w:rsid w:val="00095F5B"/>
  </w:style>
  <w:style w:type="paragraph" w:customStyle="1" w:styleId="58B30FD91EFC456D8BAD66449EC48807">
    <w:name w:val="58B30FD91EFC456D8BAD66449EC48807"/>
    <w:rsid w:val="00095F5B"/>
  </w:style>
  <w:style w:type="paragraph" w:customStyle="1" w:styleId="4050CD431AF840FB8EF233E409B6DA38">
    <w:name w:val="4050CD431AF840FB8EF233E409B6DA38"/>
    <w:rsid w:val="00095F5B"/>
  </w:style>
  <w:style w:type="paragraph" w:customStyle="1" w:styleId="3971A00C5CC844E8B767942759342335">
    <w:name w:val="3971A00C5CC844E8B767942759342335"/>
    <w:rsid w:val="00095F5B"/>
  </w:style>
  <w:style w:type="paragraph" w:customStyle="1" w:styleId="CF1260E63E214129AA43FE2ACBFE757B">
    <w:name w:val="CF1260E63E214129AA43FE2ACBFE757B"/>
    <w:rsid w:val="00095F5B"/>
  </w:style>
  <w:style w:type="paragraph" w:customStyle="1" w:styleId="BE0430DB7EEA4E54A0D4B482080B4163">
    <w:name w:val="BE0430DB7EEA4E54A0D4B482080B4163"/>
    <w:rsid w:val="00095F5B"/>
  </w:style>
  <w:style w:type="paragraph" w:customStyle="1" w:styleId="B947296B22B04A0FB7861E676853127B">
    <w:name w:val="B947296B22B04A0FB7861E676853127B"/>
    <w:rsid w:val="00095F5B"/>
  </w:style>
  <w:style w:type="paragraph" w:customStyle="1" w:styleId="96766B7EDC47445A97CE85A7309051ED">
    <w:name w:val="96766B7EDC47445A97CE85A7309051ED"/>
    <w:rsid w:val="00095F5B"/>
  </w:style>
  <w:style w:type="paragraph" w:customStyle="1" w:styleId="8E69FCB1B85547EA856DA07C4EBB16F9">
    <w:name w:val="8E69FCB1B85547EA856DA07C4EBB16F9"/>
    <w:rsid w:val="00095F5B"/>
  </w:style>
  <w:style w:type="paragraph" w:customStyle="1" w:styleId="6487717AF4DE40DFA5E90C5BA2B69194">
    <w:name w:val="6487717AF4DE40DFA5E90C5BA2B69194"/>
    <w:rsid w:val="00095F5B"/>
  </w:style>
  <w:style w:type="paragraph" w:customStyle="1" w:styleId="A7D636A1B1854AB6BFC7A99983781461">
    <w:name w:val="A7D636A1B1854AB6BFC7A99983781461"/>
    <w:rsid w:val="00095F5B"/>
  </w:style>
  <w:style w:type="paragraph" w:customStyle="1" w:styleId="CE1D967615CA420F91C4910F4BD05D8E">
    <w:name w:val="CE1D967615CA420F91C4910F4BD05D8E"/>
    <w:rsid w:val="00095F5B"/>
  </w:style>
  <w:style w:type="paragraph" w:customStyle="1" w:styleId="641790BF30C0411E8EE5F32215089095">
    <w:name w:val="641790BF30C0411E8EE5F32215089095"/>
    <w:rsid w:val="00095F5B"/>
  </w:style>
  <w:style w:type="paragraph" w:customStyle="1" w:styleId="89E4688C8A504AD495FAC46BCC93A8C1">
    <w:name w:val="89E4688C8A504AD495FAC46BCC93A8C1"/>
    <w:rsid w:val="00095F5B"/>
  </w:style>
  <w:style w:type="paragraph" w:customStyle="1" w:styleId="AE2EE39ECFD149A3BB7DE9B70FA302F8">
    <w:name w:val="AE2EE39ECFD149A3BB7DE9B70FA302F8"/>
    <w:rsid w:val="00095F5B"/>
  </w:style>
  <w:style w:type="paragraph" w:customStyle="1" w:styleId="1B5066313AF44E9EB4F191BC9C50E77E">
    <w:name w:val="1B5066313AF44E9EB4F191BC9C50E77E"/>
    <w:rsid w:val="00095F5B"/>
  </w:style>
  <w:style w:type="paragraph" w:customStyle="1" w:styleId="022389336DA245739F88F5DC18A6C54C">
    <w:name w:val="022389336DA245739F88F5DC18A6C54C"/>
    <w:rsid w:val="00095F5B"/>
  </w:style>
  <w:style w:type="paragraph" w:customStyle="1" w:styleId="47857F4BB3C0422AB2238EFA8C2E9DDD">
    <w:name w:val="47857F4BB3C0422AB2238EFA8C2E9DDD"/>
    <w:rsid w:val="00095F5B"/>
  </w:style>
  <w:style w:type="paragraph" w:customStyle="1" w:styleId="A29D227DCE3C467D9D8CC0CAE2E8053D">
    <w:name w:val="A29D227DCE3C467D9D8CC0CAE2E8053D"/>
    <w:rsid w:val="00095F5B"/>
  </w:style>
  <w:style w:type="paragraph" w:customStyle="1" w:styleId="61F15BE41BCD44769BA5CF30F3D260EB">
    <w:name w:val="61F15BE41BCD44769BA5CF30F3D260EB"/>
    <w:rsid w:val="00095F5B"/>
  </w:style>
  <w:style w:type="paragraph" w:customStyle="1" w:styleId="62CDAB37FA534BE9B08838067DDD5D2C">
    <w:name w:val="62CDAB37FA534BE9B08838067DDD5D2C"/>
    <w:rsid w:val="00095F5B"/>
  </w:style>
  <w:style w:type="paragraph" w:customStyle="1" w:styleId="8165CF2C24B948CB993719906319EFFC">
    <w:name w:val="8165CF2C24B948CB993719906319EFFC"/>
    <w:rsid w:val="00095F5B"/>
  </w:style>
  <w:style w:type="paragraph" w:customStyle="1" w:styleId="B87FD28343A242A2B567EE4C52CC735E">
    <w:name w:val="B87FD28343A242A2B567EE4C52CC735E"/>
    <w:rsid w:val="00095F5B"/>
  </w:style>
  <w:style w:type="paragraph" w:customStyle="1" w:styleId="303428F539BB45D291FF7EC989B5BD52">
    <w:name w:val="303428F539BB45D291FF7EC989B5BD52"/>
    <w:rsid w:val="00095F5B"/>
  </w:style>
  <w:style w:type="paragraph" w:customStyle="1" w:styleId="BC08A9A593E240A18AF41CF7007B0547">
    <w:name w:val="BC08A9A593E240A18AF41CF7007B0547"/>
    <w:rsid w:val="00095F5B"/>
  </w:style>
  <w:style w:type="paragraph" w:customStyle="1" w:styleId="1D9CACBADCC2409D88DF19F1A5F83B58">
    <w:name w:val="1D9CACBADCC2409D88DF19F1A5F83B58"/>
    <w:rsid w:val="00095F5B"/>
  </w:style>
  <w:style w:type="paragraph" w:customStyle="1" w:styleId="F96D7C4C269540E09A04EE78253AD883">
    <w:name w:val="F96D7C4C269540E09A04EE78253AD883"/>
    <w:rsid w:val="00095F5B"/>
  </w:style>
  <w:style w:type="paragraph" w:customStyle="1" w:styleId="CDC7A6CE2D104077B2FBF05637A278BF">
    <w:name w:val="CDC7A6CE2D104077B2FBF05637A278BF"/>
    <w:rsid w:val="00095F5B"/>
  </w:style>
  <w:style w:type="paragraph" w:customStyle="1" w:styleId="F27EFD5E2CF942ECA7D1894224E88420">
    <w:name w:val="F27EFD5E2CF942ECA7D1894224E88420"/>
    <w:rsid w:val="00095F5B"/>
  </w:style>
  <w:style w:type="paragraph" w:customStyle="1" w:styleId="BF5AFD78616A4D49BD5EECC95128D628">
    <w:name w:val="BF5AFD78616A4D49BD5EECC95128D628"/>
    <w:rsid w:val="00095F5B"/>
  </w:style>
  <w:style w:type="paragraph" w:customStyle="1" w:styleId="2FB0D675534D4ECE84FE75D489195C52">
    <w:name w:val="2FB0D675534D4ECE84FE75D489195C52"/>
    <w:rsid w:val="00095F5B"/>
  </w:style>
  <w:style w:type="paragraph" w:customStyle="1" w:styleId="21C1A9564BCF4147B6BEE1D3ADCC4948">
    <w:name w:val="21C1A9564BCF4147B6BEE1D3ADCC4948"/>
    <w:rsid w:val="00095F5B"/>
  </w:style>
  <w:style w:type="paragraph" w:customStyle="1" w:styleId="3FF42B2CB599472280E8A3DE48F281FD">
    <w:name w:val="3FF42B2CB599472280E8A3DE48F281FD"/>
    <w:rsid w:val="00095F5B"/>
  </w:style>
  <w:style w:type="paragraph" w:customStyle="1" w:styleId="A74512A23CC3469F9C53D38A6BFE3038">
    <w:name w:val="A74512A23CC3469F9C53D38A6BFE3038"/>
    <w:rsid w:val="00095F5B"/>
  </w:style>
  <w:style w:type="paragraph" w:customStyle="1" w:styleId="7352504CE1254CF182C292D92CB6C768">
    <w:name w:val="7352504CE1254CF182C292D92CB6C768"/>
    <w:rsid w:val="00095F5B"/>
  </w:style>
  <w:style w:type="paragraph" w:customStyle="1" w:styleId="85FB2DFCF0904D33B865AFD9E1D129AC">
    <w:name w:val="85FB2DFCF0904D33B865AFD9E1D129AC"/>
    <w:rsid w:val="00095F5B"/>
  </w:style>
  <w:style w:type="paragraph" w:customStyle="1" w:styleId="9DFBEF7764844A2798BE3401209E5B1B">
    <w:name w:val="9DFBEF7764844A2798BE3401209E5B1B"/>
    <w:rsid w:val="00095F5B"/>
  </w:style>
  <w:style w:type="paragraph" w:customStyle="1" w:styleId="ECB2C95DC9394549BABDC5CD05B8F483">
    <w:name w:val="ECB2C95DC9394549BABDC5CD05B8F483"/>
    <w:rsid w:val="00095F5B"/>
  </w:style>
  <w:style w:type="paragraph" w:customStyle="1" w:styleId="24F0E3235E214BC9A0B8B0EC021B13B6">
    <w:name w:val="24F0E3235E214BC9A0B8B0EC021B13B6"/>
    <w:rsid w:val="00095F5B"/>
  </w:style>
  <w:style w:type="paragraph" w:customStyle="1" w:styleId="E88E4AF084414D748847E515E1B9B126">
    <w:name w:val="E88E4AF084414D748847E515E1B9B126"/>
    <w:rsid w:val="00095F5B"/>
  </w:style>
  <w:style w:type="paragraph" w:customStyle="1" w:styleId="DF8090DE32DA4CAA93B483EDA191C718">
    <w:name w:val="DF8090DE32DA4CAA93B483EDA191C718"/>
    <w:rsid w:val="00095F5B"/>
  </w:style>
  <w:style w:type="paragraph" w:customStyle="1" w:styleId="7B3D8A12401F4E108BDEFAB347559C31">
    <w:name w:val="7B3D8A12401F4E108BDEFAB347559C31"/>
    <w:rsid w:val="00095F5B"/>
  </w:style>
  <w:style w:type="paragraph" w:customStyle="1" w:styleId="F9CF6E06DC344854BC126E55AC893497">
    <w:name w:val="F9CF6E06DC344854BC126E55AC893497"/>
    <w:rsid w:val="00095F5B"/>
  </w:style>
  <w:style w:type="paragraph" w:customStyle="1" w:styleId="890E5C4921C44F9CA35E4139774CEC3D">
    <w:name w:val="890E5C4921C44F9CA35E4139774CEC3D"/>
    <w:rsid w:val="00095F5B"/>
  </w:style>
  <w:style w:type="paragraph" w:customStyle="1" w:styleId="149A49E934544E4AB30362C6C89E3D8B">
    <w:name w:val="149A49E934544E4AB30362C6C89E3D8B"/>
    <w:rsid w:val="00095F5B"/>
  </w:style>
  <w:style w:type="paragraph" w:customStyle="1" w:styleId="050C6766902E443D8DAFFE7771A136F6">
    <w:name w:val="050C6766902E443D8DAFFE7771A136F6"/>
    <w:rsid w:val="00095F5B"/>
  </w:style>
  <w:style w:type="paragraph" w:customStyle="1" w:styleId="21D1034B8F73463C8402B127AF5F2A0A">
    <w:name w:val="21D1034B8F73463C8402B127AF5F2A0A"/>
    <w:rsid w:val="00095F5B"/>
  </w:style>
  <w:style w:type="paragraph" w:customStyle="1" w:styleId="2D90EFA5A83C478E86D7627AB1455F8E">
    <w:name w:val="2D90EFA5A83C478E86D7627AB1455F8E"/>
    <w:rsid w:val="00095F5B"/>
  </w:style>
  <w:style w:type="paragraph" w:customStyle="1" w:styleId="BF7FC11D04384223AE682B36DBECDDE1">
    <w:name w:val="BF7FC11D04384223AE682B36DBECDDE1"/>
    <w:rsid w:val="00095F5B"/>
  </w:style>
  <w:style w:type="paragraph" w:customStyle="1" w:styleId="BD5799D52A5D4DC9BDE3EA777648F2A7">
    <w:name w:val="BD5799D52A5D4DC9BDE3EA777648F2A7"/>
    <w:rsid w:val="00095F5B"/>
  </w:style>
  <w:style w:type="paragraph" w:customStyle="1" w:styleId="22CC1D70E0334766B0596542E2DDDE8E">
    <w:name w:val="22CC1D70E0334766B0596542E2DDDE8E"/>
    <w:rsid w:val="00095F5B"/>
  </w:style>
  <w:style w:type="paragraph" w:customStyle="1" w:styleId="0955AF8F789D4E72A2CA36B0EA0258B7">
    <w:name w:val="0955AF8F789D4E72A2CA36B0EA0258B7"/>
    <w:rsid w:val="00095F5B"/>
  </w:style>
  <w:style w:type="paragraph" w:customStyle="1" w:styleId="49A8AD62DE6645998A8279CD928F101C">
    <w:name w:val="49A8AD62DE6645998A8279CD928F101C"/>
    <w:rsid w:val="00095F5B"/>
  </w:style>
  <w:style w:type="paragraph" w:customStyle="1" w:styleId="3CF42444C52F442DB3C6ADEA07CACC07">
    <w:name w:val="3CF42444C52F442DB3C6ADEA07CACC07"/>
    <w:rsid w:val="00095F5B"/>
  </w:style>
  <w:style w:type="paragraph" w:customStyle="1" w:styleId="9498458817364A44BA791DAA930FCBD1">
    <w:name w:val="9498458817364A44BA791DAA930FCBD1"/>
    <w:rsid w:val="00095F5B"/>
  </w:style>
  <w:style w:type="paragraph" w:customStyle="1" w:styleId="6FC1AC6F524C4D0EB180BF6374DCDEE4">
    <w:name w:val="6FC1AC6F524C4D0EB180BF6374DCDEE4"/>
    <w:rsid w:val="00095F5B"/>
  </w:style>
  <w:style w:type="paragraph" w:customStyle="1" w:styleId="1545F139E88744F2B2A90E38080CA557">
    <w:name w:val="1545F139E88744F2B2A90E38080CA557"/>
    <w:rsid w:val="00095F5B"/>
  </w:style>
  <w:style w:type="paragraph" w:customStyle="1" w:styleId="CA6AB805F94D48C1B2E0DEB8CD5AD09D">
    <w:name w:val="CA6AB805F94D48C1B2E0DEB8CD5AD09D"/>
    <w:rsid w:val="00095F5B"/>
  </w:style>
  <w:style w:type="paragraph" w:customStyle="1" w:styleId="B97E70C360DF4244ACF1D32A86E2FCC1">
    <w:name w:val="B97E70C360DF4244ACF1D32A86E2FCC1"/>
    <w:rsid w:val="00095F5B"/>
  </w:style>
  <w:style w:type="paragraph" w:customStyle="1" w:styleId="0313C4BAC8A44DFE9E7C3D039E66FF04">
    <w:name w:val="0313C4BAC8A44DFE9E7C3D039E66FF04"/>
    <w:rsid w:val="00095F5B"/>
  </w:style>
  <w:style w:type="paragraph" w:customStyle="1" w:styleId="9A177D633FE64D1FA88A7410A81E6155">
    <w:name w:val="9A177D633FE64D1FA88A7410A81E6155"/>
    <w:rsid w:val="00095F5B"/>
  </w:style>
  <w:style w:type="paragraph" w:customStyle="1" w:styleId="28077E90D18F4F108B1E6407EABA3CF5">
    <w:name w:val="28077E90D18F4F108B1E6407EABA3CF5"/>
    <w:rsid w:val="00095F5B"/>
  </w:style>
  <w:style w:type="paragraph" w:customStyle="1" w:styleId="1EF0D63DF7E345F0BA2D873A19ED7569">
    <w:name w:val="1EF0D63DF7E345F0BA2D873A19ED7569"/>
    <w:rsid w:val="00095F5B"/>
  </w:style>
  <w:style w:type="paragraph" w:customStyle="1" w:styleId="CE255C4674994536853EE1C63B8C171F">
    <w:name w:val="CE255C4674994536853EE1C63B8C171F"/>
    <w:rsid w:val="00095F5B"/>
  </w:style>
  <w:style w:type="paragraph" w:customStyle="1" w:styleId="0A724317A81642E0904CB1A9872C00C5">
    <w:name w:val="0A724317A81642E0904CB1A9872C00C5"/>
    <w:rsid w:val="00095F5B"/>
  </w:style>
  <w:style w:type="paragraph" w:customStyle="1" w:styleId="B923EF2E51EB4FFFA3CDCBA00762DB7A">
    <w:name w:val="B923EF2E51EB4FFFA3CDCBA00762DB7A"/>
    <w:rsid w:val="00095F5B"/>
  </w:style>
  <w:style w:type="paragraph" w:customStyle="1" w:styleId="0C6E55CFECFD4A989E0CA6B9966E91AE">
    <w:name w:val="0C6E55CFECFD4A989E0CA6B9966E91AE"/>
    <w:rsid w:val="00095F5B"/>
  </w:style>
  <w:style w:type="paragraph" w:customStyle="1" w:styleId="3612F154FCC14AF9BE69451C32C56245">
    <w:name w:val="3612F154FCC14AF9BE69451C32C56245"/>
    <w:rsid w:val="00095F5B"/>
  </w:style>
  <w:style w:type="paragraph" w:customStyle="1" w:styleId="2CAD2A344F164985A099A3D40A6BA5B0">
    <w:name w:val="2CAD2A344F164985A099A3D40A6BA5B0"/>
    <w:rsid w:val="00095F5B"/>
  </w:style>
  <w:style w:type="paragraph" w:customStyle="1" w:styleId="9858A2F099594F128D94A703FD5093B4">
    <w:name w:val="9858A2F099594F128D94A703FD5093B4"/>
    <w:rsid w:val="00095F5B"/>
  </w:style>
  <w:style w:type="paragraph" w:customStyle="1" w:styleId="1BB89432DCC44B1C8F7AFD8125CD50F6">
    <w:name w:val="1BB89432DCC44B1C8F7AFD8125CD50F6"/>
    <w:rsid w:val="00095F5B"/>
  </w:style>
  <w:style w:type="paragraph" w:customStyle="1" w:styleId="AC679B8FB3374FA29475703EB7F1A9BE">
    <w:name w:val="AC679B8FB3374FA29475703EB7F1A9BE"/>
    <w:rsid w:val="00095F5B"/>
  </w:style>
  <w:style w:type="paragraph" w:customStyle="1" w:styleId="45849F84CAF74390BB94AFC82E15DE17">
    <w:name w:val="45849F84CAF74390BB94AFC82E15DE17"/>
    <w:rsid w:val="00095F5B"/>
  </w:style>
  <w:style w:type="paragraph" w:customStyle="1" w:styleId="89B8DE63941D437587071D0F9EEA434C">
    <w:name w:val="89B8DE63941D437587071D0F9EEA434C"/>
    <w:rsid w:val="00095F5B"/>
  </w:style>
  <w:style w:type="paragraph" w:customStyle="1" w:styleId="0045EBB138A14189AF36DC6B7F6DA367">
    <w:name w:val="0045EBB138A14189AF36DC6B7F6DA367"/>
    <w:rsid w:val="00095F5B"/>
  </w:style>
  <w:style w:type="paragraph" w:customStyle="1" w:styleId="B0771FCF0895416B8C1FDAB0DEAADCB2">
    <w:name w:val="B0771FCF0895416B8C1FDAB0DEAADCB2"/>
    <w:rsid w:val="00095F5B"/>
  </w:style>
  <w:style w:type="paragraph" w:customStyle="1" w:styleId="79C2A90C54224AE5A220388F282333B0">
    <w:name w:val="79C2A90C54224AE5A220388F282333B0"/>
    <w:rsid w:val="00095F5B"/>
  </w:style>
  <w:style w:type="paragraph" w:customStyle="1" w:styleId="EA39DF8FE22A498D8B57EC518617A4F5">
    <w:name w:val="EA39DF8FE22A498D8B57EC518617A4F5"/>
    <w:rsid w:val="00095F5B"/>
  </w:style>
  <w:style w:type="paragraph" w:customStyle="1" w:styleId="552DCDA9CF93418991794C1FD950FDFC">
    <w:name w:val="552DCDA9CF93418991794C1FD950FDFC"/>
    <w:rsid w:val="00095F5B"/>
  </w:style>
  <w:style w:type="paragraph" w:customStyle="1" w:styleId="752FDC00006F41BEBE110B63634D9B53">
    <w:name w:val="752FDC00006F41BEBE110B63634D9B53"/>
    <w:rsid w:val="00095F5B"/>
  </w:style>
  <w:style w:type="paragraph" w:customStyle="1" w:styleId="F770CC2F953E40678A03493D8A0F5C58">
    <w:name w:val="F770CC2F953E40678A03493D8A0F5C58"/>
    <w:rsid w:val="00095F5B"/>
  </w:style>
  <w:style w:type="paragraph" w:customStyle="1" w:styleId="8B81F76D7CED4460A04A7DE2D5CDCEBB">
    <w:name w:val="8B81F76D7CED4460A04A7DE2D5CDCEBB"/>
    <w:rsid w:val="00095F5B"/>
  </w:style>
  <w:style w:type="paragraph" w:customStyle="1" w:styleId="20E3594E8EDB4766BD6932117C4A2378">
    <w:name w:val="20E3594E8EDB4766BD6932117C4A2378"/>
    <w:rsid w:val="00095F5B"/>
  </w:style>
  <w:style w:type="paragraph" w:customStyle="1" w:styleId="B1472CA9BA3B4C1292A42FE282ED5A36">
    <w:name w:val="B1472CA9BA3B4C1292A42FE282ED5A36"/>
    <w:rsid w:val="00095F5B"/>
  </w:style>
  <w:style w:type="paragraph" w:customStyle="1" w:styleId="368AFF81AFB949B4BB4593DAB5F485FE">
    <w:name w:val="368AFF81AFB949B4BB4593DAB5F485FE"/>
    <w:rsid w:val="00095F5B"/>
  </w:style>
  <w:style w:type="paragraph" w:customStyle="1" w:styleId="5230983A81B640AD8A9608BED817BA34">
    <w:name w:val="5230983A81B640AD8A9608BED817BA34"/>
    <w:rsid w:val="00095F5B"/>
  </w:style>
  <w:style w:type="paragraph" w:customStyle="1" w:styleId="A5FCBC5FB9444BC690537CBED795B1FC">
    <w:name w:val="A5FCBC5FB9444BC690537CBED795B1FC"/>
    <w:rsid w:val="00095F5B"/>
  </w:style>
  <w:style w:type="paragraph" w:customStyle="1" w:styleId="835D300CA51643D9997CB4574E5973F4">
    <w:name w:val="835D300CA51643D9997CB4574E5973F4"/>
    <w:rsid w:val="00095F5B"/>
  </w:style>
  <w:style w:type="paragraph" w:customStyle="1" w:styleId="174C772B741C48ADB10F2F76C7E4E08E">
    <w:name w:val="174C772B741C48ADB10F2F76C7E4E08E"/>
    <w:rsid w:val="00095F5B"/>
  </w:style>
  <w:style w:type="paragraph" w:customStyle="1" w:styleId="27A3C414286D493E8B7F93EFC46CFD4A">
    <w:name w:val="27A3C414286D493E8B7F93EFC46CFD4A"/>
    <w:rsid w:val="00095F5B"/>
  </w:style>
  <w:style w:type="paragraph" w:customStyle="1" w:styleId="52CDD242B60B4E57AC5376D3421220E2">
    <w:name w:val="52CDD242B60B4E57AC5376D3421220E2"/>
    <w:rsid w:val="00095F5B"/>
  </w:style>
  <w:style w:type="paragraph" w:customStyle="1" w:styleId="F1A6EF1938B44E3F94EF419778CA02C5">
    <w:name w:val="F1A6EF1938B44E3F94EF419778CA02C5"/>
    <w:rsid w:val="00095F5B"/>
  </w:style>
  <w:style w:type="paragraph" w:customStyle="1" w:styleId="444634277B3C4E489CE085518A3A8461">
    <w:name w:val="444634277B3C4E489CE085518A3A8461"/>
    <w:rsid w:val="00095F5B"/>
  </w:style>
  <w:style w:type="paragraph" w:customStyle="1" w:styleId="966892D222A246018A52F08415E95067">
    <w:name w:val="966892D222A246018A52F08415E95067"/>
    <w:rsid w:val="00095F5B"/>
  </w:style>
  <w:style w:type="paragraph" w:customStyle="1" w:styleId="F8FD273F722C4AD385FC17A86BE724D6">
    <w:name w:val="F8FD273F722C4AD385FC17A86BE724D6"/>
    <w:rsid w:val="00095F5B"/>
  </w:style>
  <w:style w:type="paragraph" w:customStyle="1" w:styleId="F665E960D5644F058971CD228356C8A5">
    <w:name w:val="F665E960D5644F058971CD228356C8A5"/>
    <w:rsid w:val="00095F5B"/>
  </w:style>
  <w:style w:type="paragraph" w:customStyle="1" w:styleId="40D2D1900E1240909278AF44E9DDCDAD">
    <w:name w:val="40D2D1900E1240909278AF44E9DDCDAD"/>
    <w:rsid w:val="00095F5B"/>
  </w:style>
  <w:style w:type="paragraph" w:customStyle="1" w:styleId="D352449F0A804F70963DD092024B37DE">
    <w:name w:val="D352449F0A804F70963DD092024B37DE"/>
    <w:rsid w:val="00095F5B"/>
  </w:style>
  <w:style w:type="paragraph" w:customStyle="1" w:styleId="0C6376FFE7C7452092ADF8218A471A3A">
    <w:name w:val="0C6376FFE7C7452092ADF8218A471A3A"/>
    <w:rsid w:val="00095F5B"/>
  </w:style>
  <w:style w:type="paragraph" w:customStyle="1" w:styleId="34BB4FE3D78A42EBB4909211EA88AF5A">
    <w:name w:val="34BB4FE3D78A42EBB4909211EA88AF5A"/>
    <w:rsid w:val="00095F5B"/>
  </w:style>
  <w:style w:type="paragraph" w:customStyle="1" w:styleId="65A1040782E44F8E9F75E21A9A047EC4">
    <w:name w:val="65A1040782E44F8E9F75E21A9A047EC4"/>
    <w:rsid w:val="00095F5B"/>
  </w:style>
  <w:style w:type="paragraph" w:customStyle="1" w:styleId="68B5557D718E4F228A97FB36102345C7">
    <w:name w:val="68B5557D718E4F228A97FB36102345C7"/>
    <w:rsid w:val="00095F5B"/>
  </w:style>
  <w:style w:type="paragraph" w:customStyle="1" w:styleId="26FDD159EC0943A59423CEFA2A410036">
    <w:name w:val="26FDD159EC0943A59423CEFA2A410036"/>
    <w:rsid w:val="00095F5B"/>
  </w:style>
  <w:style w:type="paragraph" w:customStyle="1" w:styleId="9F273A16FB314CF785E6EA5A0F00A256">
    <w:name w:val="9F273A16FB314CF785E6EA5A0F00A256"/>
    <w:rsid w:val="00095F5B"/>
  </w:style>
  <w:style w:type="paragraph" w:customStyle="1" w:styleId="01D0A85D58DB495DBC3C0A4F8CC07459">
    <w:name w:val="01D0A85D58DB495DBC3C0A4F8CC07459"/>
    <w:rsid w:val="00095F5B"/>
  </w:style>
  <w:style w:type="paragraph" w:customStyle="1" w:styleId="BB3681D12A2F47009405D2F71EB6A871">
    <w:name w:val="BB3681D12A2F47009405D2F71EB6A871"/>
    <w:rsid w:val="00095F5B"/>
  </w:style>
  <w:style w:type="paragraph" w:customStyle="1" w:styleId="8241495DA5A34591A0E0E3D891A415A8">
    <w:name w:val="8241495DA5A34591A0E0E3D891A415A8"/>
    <w:rsid w:val="00095F5B"/>
  </w:style>
  <w:style w:type="paragraph" w:customStyle="1" w:styleId="6E75F73CDED04AD5BEE882562E6E317C">
    <w:name w:val="6E75F73CDED04AD5BEE882562E6E317C"/>
    <w:rsid w:val="00095F5B"/>
  </w:style>
  <w:style w:type="paragraph" w:customStyle="1" w:styleId="2072DDDF836E4D19AAD722ADADB7E332">
    <w:name w:val="2072DDDF836E4D19AAD722ADADB7E332"/>
    <w:rsid w:val="00095F5B"/>
  </w:style>
  <w:style w:type="paragraph" w:customStyle="1" w:styleId="1F4B037B362C424DAEB7619F53C4629A">
    <w:name w:val="1F4B037B362C424DAEB7619F53C4629A"/>
    <w:rsid w:val="00095F5B"/>
  </w:style>
  <w:style w:type="paragraph" w:customStyle="1" w:styleId="64E094E5E1394AFDB006ED78C8EEB974">
    <w:name w:val="64E094E5E1394AFDB006ED78C8EEB974"/>
    <w:rsid w:val="00095F5B"/>
  </w:style>
  <w:style w:type="paragraph" w:customStyle="1" w:styleId="81FC817095BA466C9CC790F4851683F8">
    <w:name w:val="81FC817095BA466C9CC790F4851683F8"/>
    <w:rsid w:val="00095F5B"/>
  </w:style>
  <w:style w:type="paragraph" w:customStyle="1" w:styleId="2B0DBC67F2D047BB8CBD51A828B764F8">
    <w:name w:val="2B0DBC67F2D047BB8CBD51A828B764F8"/>
    <w:rsid w:val="00095F5B"/>
  </w:style>
  <w:style w:type="paragraph" w:customStyle="1" w:styleId="3E00EFC8A671423FB7421526880E41CA">
    <w:name w:val="3E00EFC8A671423FB7421526880E41CA"/>
    <w:rsid w:val="00095F5B"/>
  </w:style>
  <w:style w:type="paragraph" w:customStyle="1" w:styleId="99E0CB16FAF5466687EAA1762CCD6676">
    <w:name w:val="99E0CB16FAF5466687EAA1762CCD6676"/>
    <w:rsid w:val="00095F5B"/>
  </w:style>
  <w:style w:type="paragraph" w:customStyle="1" w:styleId="987DF9B90D864B7FB13C577BC30AED7E">
    <w:name w:val="987DF9B90D864B7FB13C577BC30AED7E"/>
    <w:rsid w:val="00095F5B"/>
  </w:style>
  <w:style w:type="paragraph" w:customStyle="1" w:styleId="99402AA244CD4748B74073D2A9FFB89A">
    <w:name w:val="99402AA244CD4748B74073D2A9FFB89A"/>
    <w:rsid w:val="00095F5B"/>
  </w:style>
  <w:style w:type="paragraph" w:customStyle="1" w:styleId="986B991450864E13AE803B667A642737">
    <w:name w:val="986B991450864E13AE803B667A642737"/>
    <w:rsid w:val="00095F5B"/>
  </w:style>
  <w:style w:type="paragraph" w:customStyle="1" w:styleId="DA100EDDF33E41478A54C5BDE19D5003">
    <w:name w:val="DA100EDDF33E41478A54C5BDE19D5003"/>
    <w:rsid w:val="00095F5B"/>
  </w:style>
  <w:style w:type="paragraph" w:customStyle="1" w:styleId="A2AC9A686DF34AFC95C47AE4C9165C96">
    <w:name w:val="A2AC9A686DF34AFC95C47AE4C9165C96"/>
    <w:rsid w:val="00095F5B"/>
  </w:style>
  <w:style w:type="paragraph" w:customStyle="1" w:styleId="75234AF9A30445D3A10A248492947D6E">
    <w:name w:val="75234AF9A30445D3A10A248492947D6E"/>
    <w:rsid w:val="00095F5B"/>
  </w:style>
  <w:style w:type="paragraph" w:customStyle="1" w:styleId="773B9BD06575421985E47DE3C03185B0">
    <w:name w:val="773B9BD06575421985E47DE3C03185B0"/>
    <w:rsid w:val="00095F5B"/>
  </w:style>
  <w:style w:type="paragraph" w:customStyle="1" w:styleId="1EC43750A27E4291A6AD612FAF57E2DF">
    <w:name w:val="1EC43750A27E4291A6AD612FAF57E2DF"/>
    <w:rsid w:val="00095F5B"/>
  </w:style>
  <w:style w:type="paragraph" w:customStyle="1" w:styleId="261F90B60F0840EA92B96663156844A5">
    <w:name w:val="261F90B60F0840EA92B96663156844A5"/>
    <w:rsid w:val="00095F5B"/>
  </w:style>
  <w:style w:type="paragraph" w:customStyle="1" w:styleId="B10E6D5D00E6441EB17EE6E0E2EF2229">
    <w:name w:val="B10E6D5D00E6441EB17EE6E0E2EF2229"/>
    <w:rsid w:val="00095F5B"/>
  </w:style>
  <w:style w:type="paragraph" w:customStyle="1" w:styleId="D6ABE8F37D9A4586A4338BD5FCC0A96B">
    <w:name w:val="D6ABE8F37D9A4586A4338BD5FCC0A96B"/>
    <w:rsid w:val="00095F5B"/>
  </w:style>
  <w:style w:type="paragraph" w:customStyle="1" w:styleId="865F824D39904C4A8288C21A7E282F4C">
    <w:name w:val="865F824D39904C4A8288C21A7E282F4C"/>
    <w:rsid w:val="00095F5B"/>
  </w:style>
  <w:style w:type="paragraph" w:customStyle="1" w:styleId="67030CF782EF444F9CBB5B86E585BAFC">
    <w:name w:val="67030CF782EF444F9CBB5B86E585BAFC"/>
    <w:rsid w:val="00095F5B"/>
  </w:style>
  <w:style w:type="paragraph" w:customStyle="1" w:styleId="ECC6E3C9D00149B2AA96F1B85211E24F">
    <w:name w:val="ECC6E3C9D00149B2AA96F1B85211E24F"/>
    <w:rsid w:val="00095F5B"/>
  </w:style>
  <w:style w:type="paragraph" w:customStyle="1" w:styleId="75EFB77E48FB4EB0A7D5B52E9D19A80B">
    <w:name w:val="75EFB77E48FB4EB0A7D5B52E9D19A80B"/>
    <w:rsid w:val="00095F5B"/>
  </w:style>
  <w:style w:type="paragraph" w:customStyle="1" w:styleId="8AA985EDE9C9485DB217E429BE543041">
    <w:name w:val="8AA985EDE9C9485DB217E429BE543041"/>
    <w:rsid w:val="00095F5B"/>
  </w:style>
  <w:style w:type="paragraph" w:customStyle="1" w:styleId="1D53EF27F4FC4A15A622B3CD0A577379">
    <w:name w:val="1D53EF27F4FC4A15A622B3CD0A577379"/>
    <w:rsid w:val="00095F5B"/>
  </w:style>
  <w:style w:type="paragraph" w:customStyle="1" w:styleId="956DBA67595341E9BA894513F1450E44">
    <w:name w:val="956DBA67595341E9BA894513F1450E44"/>
    <w:rsid w:val="00095F5B"/>
  </w:style>
  <w:style w:type="paragraph" w:customStyle="1" w:styleId="71D81471A73B4C199F2B2C69D3883582">
    <w:name w:val="71D81471A73B4C199F2B2C69D3883582"/>
    <w:rsid w:val="00095F5B"/>
  </w:style>
  <w:style w:type="paragraph" w:customStyle="1" w:styleId="970249B646EC4402B868B780F83F04BA">
    <w:name w:val="970249B646EC4402B868B780F83F04BA"/>
    <w:rsid w:val="00095F5B"/>
  </w:style>
  <w:style w:type="paragraph" w:customStyle="1" w:styleId="B27B5DDE52C142BD9885A58ADB9663FD">
    <w:name w:val="B27B5DDE52C142BD9885A58ADB9663FD"/>
    <w:rsid w:val="00095F5B"/>
  </w:style>
  <w:style w:type="paragraph" w:customStyle="1" w:styleId="BAE65B72B71E4DB2A0E57BAB2304732B">
    <w:name w:val="BAE65B72B71E4DB2A0E57BAB2304732B"/>
    <w:rsid w:val="00095F5B"/>
  </w:style>
  <w:style w:type="paragraph" w:customStyle="1" w:styleId="274C1D4C7932453F9C50EAEBAD1F145A">
    <w:name w:val="274C1D4C7932453F9C50EAEBAD1F145A"/>
    <w:rsid w:val="00095F5B"/>
  </w:style>
  <w:style w:type="paragraph" w:customStyle="1" w:styleId="5853B042B9E84D869A5D8485959273DD">
    <w:name w:val="5853B042B9E84D869A5D8485959273DD"/>
    <w:rsid w:val="00095F5B"/>
  </w:style>
  <w:style w:type="paragraph" w:customStyle="1" w:styleId="FA92A1BAEF844578B1C27BA59BED8A35">
    <w:name w:val="FA92A1BAEF844578B1C27BA59BED8A35"/>
    <w:rsid w:val="00095F5B"/>
  </w:style>
  <w:style w:type="paragraph" w:customStyle="1" w:styleId="8E7E1A35C16C42D7A100CAE8C7302907">
    <w:name w:val="8E7E1A35C16C42D7A100CAE8C7302907"/>
    <w:rsid w:val="00095F5B"/>
  </w:style>
  <w:style w:type="paragraph" w:customStyle="1" w:styleId="5935C53443AC447F95BF14E29820A22D">
    <w:name w:val="5935C53443AC447F95BF14E29820A22D"/>
    <w:rsid w:val="00095F5B"/>
  </w:style>
  <w:style w:type="paragraph" w:customStyle="1" w:styleId="2E6DB1E0E1924885A8A22BAAA8C54808">
    <w:name w:val="2E6DB1E0E1924885A8A22BAAA8C54808"/>
    <w:rsid w:val="00095F5B"/>
  </w:style>
  <w:style w:type="paragraph" w:customStyle="1" w:styleId="3CCE10BA030A4166802708377B2A8E1A">
    <w:name w:val="3CCE10BA030A4166802708377B2A8E1A"/>
    <w:rsid w:val="00095F5B"/>
  </w:style>
  <w:style w:type="paragraph" w:customStyle="1" w:styleId="695EBD33B5F04A1D8C49D1DCA7AB73B8">
    <w:name w:val="695EBD33B5F04A1D8C49D1DCA7AB73B8"/>
    <w:rsid w:val="00095F5B"/>
  </w:style>
  <w:style w:type="paragraph" w:customStyle="1" w:styleId="370195B70AD8432A92187CDCA97AD1AE">
    <w:name w:val="370195B70AD8432A92187CDCA97AD1AE"/>
    <w:rsid w:val="00095F5B"/>
  </w:style>
  <w:style w:type="paragraph" w:customStyle="1" w:styleId="996865E846164BEF82D915E2ED81CD54">
    <w:name w:val="996865E846164BEF82D915E2ED81CD54"/>
    <w:rsid w:val="00095F5B"/>
  </w:style>
  <w:style w:type="paragraph" w:customStyle="1" w:styleId="29B8B6D4BBA34A338ED7A6D6E18F4B05">
    <w:name w:val="29B8B6D4BBA34A338ED7A6D6E18F4B05"/>
    <w:rsid w:val="00095F5B"/>
  </w:style>
  <w:style w:type="paragraph" w:customStyle="1" w:styleId="90FBEB87B46749379A73ABBE44FE1103">
    <w:name w:val="90FBEB87B46749379A73ABBE44FE1103"/>
    <w:rsid w:val="00095F5B"/>
  </w:style>
  <w:style w:type="paragraph" w:customStyle="1" w:styleId="5AF4335EB2EC40E095F7E7022444E6DC">
    <w:name w:val="5AF4335EB2EC40E095F7E7022444E6DC"/>
    <w:rsid w:val="00095F5B"/>
  </w:style>
  <w:style w:type="paragraph" w:customStyle="1" w:styleId="382CCDB0FE1F49B78F246D19FDAE0E1B">
    <w:name w:val="382CCDB0FE1F49B78F246D19FDAE0E1B"/>
    <w:rsid w:val="00095F5B"/>
  </w:style>
  <w:style w:type="paragraph" w:customStyle="1" w:styleId="C1245CE4AD1A4B29ACD28B0A8AA6D331">
    <w:name w:val="C1245CE4AD1A4B29ACD28B0A8AA6D331"/>
    <w:rsid w:val="00095F5B"/>
  </w:style>
  <w:style w:type="paragraph" w:customStyle="1" w:styleId="F033F772A2A343AAAC4DA13A773B0C20">
    <w:name w:val="F033F772A2A343AAAC4DA13A773B0C20"/>
    <w:rsid w:val="00095F5B"/>
  </w:style>
  <w:style w:type="paragraph" w:customStyle="1" w:styleId="F6BEBB22A31C4F08A25FC58758524AB8">
    <w:name w:val="F6BEBB22A31C4F08A25FC58758524AB8"/>
    <w:rsid w:val="00095F5B"/>
  </w:style>
  <w:style w:type="paragraph" w:customStyle="1" w:styleId="084051CC62CA44479CBC901285A06AE8">
    <w:name w:val="084051CC62CA44479CBC901285A06AE8"/>
    <w:rsid w:val="00095F5B"/>
  </w:style>
  <w:style w:type="paragraph" w:customStyle="1" w:styleId="F00C5DA1D4CB4693A2C37C081A925EB9">
    <w:name w:val="F00C5DA1D4CB4693A2C37C081A925EB9"/>
    <w:rsid w:val="00095F5B"/>
  </w:style>
  <w:style w:type="paragraph" w:customStyle="1" w:styleId="160513D400CE46D2855E387E86C203E6">
    <w:name w:val="160513D400CE46D2855E387E86C203E6"/>
    <w:rsid w:val="00095F5B"/>
  </w:style>
  <w:style w:type="paragraph" w:customStyle="1" w:styleId="EB1DB24A0789482281CDF4CD35A37894">
    <w:name w:val="EB1DB24A0789482281CDF4CD35A37894"/>
    <w:rsid w:val="00095F5B"/>
  </w:style>
  <w:style w:type="paragraph" w:customStyle="1" w:styleId="AF5B558814B145FF82872A1DF7DED479">
    <w:name w:val="AF5B558814B145FF82872A1DF7DED479"/>
    <w:rsid w:val="00095F5B"/>
  </w:style>
  <w:style w:type="paragraph" w:customStyle="1" w:styleId="6C465723AABE4BD1A494AA6ABB5D8DFB">
    <w:name w:val="6C465723AABE4BD1A494AA6ABB5D8DFB"/>
    <w:rsid w:val="00095F5B"/>
  </w:style>
  <w:style w:type="paragraph" w:customStyle="1" w:styleId="04B79C93D34545F68A6066C86DA789D7">
    <w:name w:val="04B79C93D34545F68A6066C86DA789D7"/>
    <w:rsid w:val="00095F5B"/>
  </w:style>
  <w:style w:type="paragraph" w:customStyle="1" w:styleId="68BA9A0E20A34CE286013260B76E046D">
    <w:name w:val="68BA9A0E20A34CE286013260B76E046D"/>
    <w:rsid w:val="00095F5B"/>
  </w:style>
  <w:style w:type="paragraph" w:customStyle="1" w:styleId="18AC1A95D65D44E6A0F08679B95F5C6B">
    <w:name w:val="18AC1A95D65D44E6A0F08679B95F5C6B"/>
    <w:rsid w:val="00095F5B"/>
  </w:style>
  <w:style w:type="paragraph" w:customStyle="1" w:styleId="18DA6C595BAB48C88B273F16F8225887">
    <w:name w:val="18DA6C595BAB48C88B273F16F8225887"/>
    <w:rsid w:val="00095F5B"/>
  </w:style>
  <w:style w:type="paragraph" w:customStyle="1" w:styleId="50769E3EB8C64992B3632CDA61D9B025">
    <w:name w:val="50769E3EB8C64992B3632CDA61D9B025"/>
    <w:rsid w:val="00095F5B"/>
  </w:style>
  <w:style w:type="paragraph" w:customStyle="1" w:styleId="D41C30598A714DB896ABE8CD548E0726">
    <w:name w:val="D41C30598A714DB896ABE8CD548E0726"/>
    <w:rsid w:val="00095F5B"/>
  </w:style>
  <w:style w:type="paragraph" w:customStyle="1" w:styleId="AF25406FB22C4CBB9D44A1DDE3C92876">
    <w:name w:val="AF25406FB22C4CBB9D44A1DDE3C92876"/>
    <w:rsid w:val="00095F5B"/>
  </w:style>
  <w:style w:type="paragraph" w:customStyle="1" w:styleId="B8C8F6C9EF934C1FA4EF987866CFFF27">
    <w:name w:val="B8C8F6C9EF934C1FA4EF987866CFFF27"/>
    <w:rsid w:val="00095F5B"/>
  </w:style>
  <w:style w:type="paragraph" w:customStyle="1" w:styleId="E5F1106813534E4897614D987D8FBB87">
    <w:name w:val="E5F1106813534E4897614D987D8FBB87"/>
    <w:rsid w:val="00095F5B"/>
  </w:style>
  <w:style w:type="paragraph" w:customStyle="1" w:styleId="7B954A987AB4411DB4AF394CD7620F70">
    <w:name w:val="7B954A987AB4411DB4AF394CD7620F70"/>
    <w:rsid w:val="00095F5B"/>
  </w:style>
  <w:style w:type="paragraph" w:customStyle="1" w:styleId="9C2B640D13BB4EE99CB83AE38FC6C5A8">
    <w:name w:val="9C2B640D13BB4EE99CB83AE38FC6C5A8"/>
    <w:rsid w:val="00095F5B"/>
  </w:style>
  <w:style w:type="paragraph" w:customStyle="1" w:styleId="ECEFA222AA68422889A53D6706D0FF43">
    <w:name w:val="ECEFA222AA68422889A53D6706D0FF43"/>
    <w:rsid w:val="00095F5B"/>
  </w:style>
  <w:style w:type="paragraph" w:customStyle="1" w:styleId="08DACBE3B14B4BA4A752DC7B38C33E42">
    <w:name w:val="08DACBE3B14B4BA4A752DC7B38C33E42"/>
    <w:rsid w:val="00095F5B"/>
  </w:style>
  <w:style w:type="paragraph" w:customStyle="1" w:styleId="90D68E7976B8466C831646D2139C4A8C">
    <w:name w:val="90D68E7976B8466C831646D2139C4A8C"/>
    <w:rsid w:val="00095F5B"/>
  </w:style>
  <w:style w:type="paragraph" w:customStyle="1" w:styleId="4ABC0BB7F4184C32A475896CE99BDCFE">
    <w:name w:val="4ABC0BB7F4184C32A475896CE99BDCFE"/>
    <w:rsid w:val="00095F5B"/>
  </w:style>
  <w:style w:type="paragraph" w:customStyle="1" w:styleId="E08CDAC8457F44028694B7CB83400FB2">
    <w:name w:val="E08CDAC8457F44028694B7CB83400FB2"/>
    <w:rsid w:val="00095F5B"/>
  </w:style>
  <w:style w:type="paragraph" w:customStyle="1" w:styleId="98D272D941C84D1CAC569271014C9DA6">
    <w:name w:val="98D272D941C84D1CAC569271014C9DA6"/>
    <w:rsid w:val="00095F5B"/>
  </w:style>
  <w:style w:type="paragraph" w:customStyle="1" w:styleId="F1526DA8436544B59DE56B29F044ACB1">
    <w:name w:val="F1526DA8436544B59DE56B29F044ACB1"/>
    <w:rsid w:val="00095F5B"/>
  </w:style>
  <w:style w:type="paragraph" w:customStyle="1" w:styleId="460084D18B28428F82865F2F8857B1E4">
    <w:name w:val="460084D18B28428F82865F2F8857B1E4"/>
    <w:rsid w:val="00095F5B"/>
  </w:style>
  <w:style w:type="paragraph" w:customStyle="1" w:styleId="1C02D6B022CB4CDCB42AB6651003D79C">
    <w:name w:val="1C02D6B022CB4CDCB42AB6651003D79C"/>
    <w:rsid w:val="00095F5B"/>
  </w:style>
  <w:style w:type="paragraph" w:customStyle="1" w:styleId="58976D05EA0B4AABA800770D0B26D7D5">
    <w:name w:val="58976D05EA0B4AABA800770D0B26D7D5"/>
    <w:rsid w:val="00095F5B"/>
  </w:style>
  <w:style w:type="paragraph" w:customStyle="1" w:styleId="77DFE0A1E8E643F5AFFE8130E8FAB0F6">
    <w:name w:val="77DFE0A1E8E643F5AFFE8130E8FAB0F6"/>
    <w:rsid w:val="00095F5B"/>
  </w:style>
  <w:style w:type="paragraph" w:customStyle="1" w:styleId="ED786428B8B540C8B7A90F1DE322C484">
    <w:name w:val="ED786428B8B540C8B7A90F1DE322C484"/>
    <w:rsid w:val="00095F5B"/>
  </w:style>
  <w:style w:type="paragraph" w:customStyle="1" w:styleId="5F4037D7553A4EDA9C7D247F6EB93874">
    <w:name w:val="5F4037D7553A4EDA9C7D247F6EB93874"/>
    <w:rsid w:val="00095F5B"/>
  </w:style>
  <w:style w:type="paragraph" w:customStyle="1" w:styleId="59FCA8EC0A60456B9D475453EB0CEEB9">
    <w:name w:val="59FCA8EC0A60456B9D475453EB0CEEB9"/>
    <w:rsid w:val="00095F5B"/>
  </w:style>
  <w:style w:type="paragraph" w:customStyle="1" w:styleId="97336DA1AA6D4EE8A71C7D2F8A00A53D">
    <w:name w:val="97336DA1AA6D4EE8A71C7D2F8A00A53D"/>
    <w:rsid w:val="00095F5B"/>
  </w:style>
  <w:style w:type="paragraph" w:customStyle="1" w:styleId="2EA27DD745F741CEACBB7E4AF28379D6">
    <w:name w:val="2EA27DD745F741CEACBB7E4AF28379D6"/>
    <w:rsid w:val="00095F5B"/>
  </w:style>
  <w:style w:type="paragraph" w:customStyle="1" w:styleId="EB5A20F8AA154AB0976B38FBD3371C3B">
    <w:name w:val="EB5A20F8AA154AB0976B38FBD3371C3B"/>
    <w:rsid w:val="00095F5B"/>
  </w:style>
  <w:style w:type="paragraph" w:customStyle="1" w:styleId="6DBC16BF523142D2BC81A655F533436E">
    <w:name w:val="6DBC16BF523142D2BC81A655F533436E"/>
    <w:rsid w:val="00095F5B"/>
  </w:style>
  <w:style w:type="paragraph" w:customStyle="1" w:styleId="D3F3717636274A118E39E9C636E27886">
    <w:name w:val="D3F3717636274A118E39E9C636E27886"/>
    <w:rsid w:val="00095F5B"/>
  </w:style>
  <w:style w:type="paragraph" w:customStyle="1" w:styleId="0087676FC7A743FEAFE5FEA0364E098B">
    <w:name w:val="0087676FC7A743FEAFE5FEA0364E098B"/>
    <w:rsid w:val="00095F5B"/>
  </w:style>
  <w:style w:type="paragraph" w:customStyle="1" w:styleId="C26BEDE5DDC847C9A98107E3B961A1F0">
    <w:name w:val="C26BEDE5DDC847C9A98107E3B961A1F0"/>
    <w:rsid w:val="00095F5B"/>
  </w:style>
  <w:style w:type="paragraph" w:customStyle="1" w:styleId="F5AB297E6ADA40E3B368C9111A997CEA">
    <w:name w:val="F5AB297E6ADA40E3B368C9111A997CEA"/>
    <w:rsid w:val="00095F5B"/>
  </w:style>
  <w:style w:type="paragraph" w:customStyle="1" w:styleId="6BDE276BAA5241FCA40B25D6E0B336EF">
    <w:name w:val="6BDE276BAA5241FCA40B25D6E0B336EF"/>
    <w:rsid w:val="00095F5B"/>
  </w:style>
  <w:style w:type="paragraph" w:customStyle="1" w:styleId="739561CABAB44F41A791792ABA468ED5">
    <w:name w:val="739561CABAB44F41A791792ABA468ED5"/>
    <w:rsid w:val="00095F5B"/>
  </w:style>
  <w:style w:type="paragraph" w:customStyle="1" w:styleId="CC71FA7362AE4DC6934502778BB783A9">
    <w:name w:val="CC71FA7362AE4DC6934502778BB783A9"/>
    <w:rsid w:val="00095F5B"/>
  </w:style>
  <w:style w:type="paragraph" w:customStyle="1" w:styleId="267AA8C3214041A4B50A8EFB8668A590">
    <w:name w:val="267AA8C3214041A4B50A8EFB8668A590"/>
    <w:rsid w:val="00095F5B"/>
  </w:style>
  <w:style w:type="paragraph" w:customStyle="1" w:styleId="75577405857F46AEB4F614DC292DDAE0">
    <w:name w:val="75577405857F46AEB4F614DC292DDAE0"/>
    <w:rsid w:val="00095F5B"/>
  </w:style>
  <w:style w:type="paragraph" w:customStyle="1" w:styleId="3DC84FA4F4A94172B3535C52EDAC658A">
    <w:name w:val="3DC84FA4F4A94172B3535C52EDAC658A"/>
    <w:rsid w:val="00095F5B"/>
  </w:style>
  <w:style w:type="paragraph" w:customStyle="1" w:styleId="3944035F8B494C03BEE295D24EE76E03">
    <w:name w:val="3944035F8B494C03BEE295D24EE76E03"/>
    <w:rsid w:val="00095F5B"/>
  </w:style>
  <w:style w:type="paragraph" w:customStyle="1" w:styleId="46FBECD3F48846FFAFBD450F05370495">
    <w:name w:val="46FBECD3F48846FFAFBD450F05370495"/>
    <w:rsid w:val="00095F5B"/>
  </w:style>
  <w:style w:type="paragraph" w:customStyle="1" w:styleId="E0E69B26C46948DFA042B5CC59D1571C">
    <w:name w:val="E0E69B26C46948DFA042B5CC59D1571C"/>
    <w:rsid w:val="00095F5B"/>
  </w:style>
  <w:style w:type="paragraph" w:customStyle="1" w:styleId="618EED4245B34828A88C24B36A3CAB06">
    <w:name w:val="618EED4245B34828A88C24B36A3CAB06"/>
    <w:rsid w:val="00095F5B"/>
  </w:style>
  <w:style w:type="paragraph" w:customStyle="1" w:styleId="630EE548D114400ABBDD37D16AAF8D9A">
    <w:name w:val="630EE548D114400ABBDD37D16AAF8D9A"/>
    <w:rsid w:val="00095F5B"/>
  </w:style>
  <w:style w:type="paragraph" w:customStyle="1" w:styleId="75DBD4AD26BD4667A12C26ECCFA78CBF">
    <w:name w:val="75DBD4AD26BD4667A12C26ECCFA78CBF"/>
    <w:rsid w:val="00095F5B"/>
  </w:style>
  <w:style w:type="paragraph" w:customStyle="1" w:styleId="1F465044A7C24A3BAAF1BAA8181A70E0">
    <w:name w:val="1F465044A7C24A3BAAF1BAA8181A70E0"/>
    <w:rsid w:val="00095F5B"/>
  </w:style>
  <w:style w:type="paragraph" w:customStyle="1" w:styleId="2FDDEE9A61D041FCBE9669EDE36D68B5">
    <w:name w:val="2FDDEE9A61D041FCBE9669EDE36D68B5"/>
    <w:rsid w:val="00095F5B"/>
  </w:style>
  <w:style w:type="paragraph" w:customStyle="1" w:styleId="A505B8839E584B65BBB729F2EDD1B70B">
    <w:name w:val="A505B8839E584B65BBB729F2EDD1B70B"/>
    <w:rsid w:val="00095F5B"/>
  </w:style>
  <w:style w:type="paragraph" w:customStyle="1" w:styleId="0ED86680B37E4417BA648D1565594C30">
    <w:name w:val="0ED86680B37E4417BA648D1565594C30"/>
    <w:rsid w:val="00095F5B"/>
  </w:style>
  <w:style w:type="paragraph" w:customStyle="1" w:styleId="93579F368FA04C86B7190CC59279C0B2">
    <w:name w:val="93579F368FA04C86B7190CC59279C0B2"/>
    <w:rsid w:val="00095F5B"/>
  </w:style>
  <w:style w:type="paragraph" w:customStyle="1" w:styleId="863D51C735004E559F201030EEDA73D0">
    <w:name w:val="863D51C735004E559F201030EEDA73D0"/>
    <w:rsid w:val="00095F5B"/>
  </w:style>
  <w:style w:type="paragraph" w:customStyle="1" w:styleId="CE400FED6E024CBFBA309F51316F174A">
    <w:name w:val="CE400FED6E024CBFBA309F51316F174A"/>
    <w:rsid w:val="00095F5B"/>
  </w:style>
  <w:style w:type="paragraph" w:customStyle="1" w:styleId="FB643552DFC74B07B9926AF246ADFBCE">
    <w:name w:val="FB643552DFC74B07B9926AF246ADFBCE"/>
    <w:rsid w:val="00095F5B"/>
  </w:style>
  <w:style w:type="paragraph" w:customStyle="1" w:styleId="A0C0C3BC01164FAC8AAA62D45B8C8BED">
    <w:name w:val="A0C0C3BC01164FAC8AAA62D45B8C8BED"/>
    <w:rsid w:val="00095F5B"/>
  </w:style>
  <w:style w:type="paragraph" w:customStyle="1" w:styleId="3AB86E5652F64A398B96B3AB53E22350">
    <w:name w:val="3AB86E5652F64A398B96B3AB53E22350"/>
    <w:rsid w:val="00095F5B"/>
  </w:style>
  <w:style w:type="paragraph" w:customStyle="1" w:styleId="F883C1CE417C44D692F162AD684C363F">
    <w:name w:val="F883C1CE417C44D692F162AD684C363F"/>
    <w:rsid w:val="00095F5B"/>
  </w:style>
  <w:style w:type="paragraph" w:customStyle="1" w:styleId="73320BC8E75C478BAACCC83A5699E091">
    <w:name w:val="73320BC8E75C478BAACCC83A5699E091"/>
    <w:rsid w:val="00095F5B"/>
  </w:style>
  <w:style w:type="paragraph" w:customStyle="1" w:styleId="2B7B3473FED145AF8486D7DD4E5CB407">
    <w:name w:val="2B7B3473FED145AF8486D7DD4E5CB407"/>
    <w:rsid w:val="00095F5B"/>
  </w:style>
  <w:style w:type="paragraph" w:customStyle="1" w:styleId="B69ABC319F0D486CB028BC97BD182DFB">
    <w:name w:val="B69ABC319F0D486CB028BC97BD182DFB"/>
    <w:rsid w:val="00095F5B"/>
  </w:style>
  <w:style w:type="paragraph" w:customStyle="1" w:styleId="00F61956FF534ABBAB8E13C10C9F86A9">
    <w:name w:val="00F61956FF534ABBAB8E13C10C9F86A9"/>
    <w:rsid w:val="00095F5B"/>
  </w:style>
  <w:style w:type="paragraph" w:customStyle="1" w:styleId="846BB847188F44379F18A5146F7E74B5">
    <w:name w:val="846BB847188F44379F18A5146F7E74B5"/>
    <w:rsid w:val="00095F5B"/>
  </w:style>
  <w:style w:type="paragraph" w:customStyle="1" w:styleId="C8F7ACF86A57473D903E5AB87D2377AF">
    <w:name w:val="C8F7ACF86A57473D903E5AB87D2377AF"/>
    <w:rsid w:val="00095F5B"/>
  </w:style>
  <w:style w:type="paragraph" w:customStyle="1" w:styleId="5C8A8800AC9849AD93990449CA435DF6">
    <w:name w:val="5C8A8800AC9849AD93990449CA435DF6"/>
    <w:rsid w:val="00095F5B"/>
  </w:style>
  <w:style w:type="paragraph" w:customStyle="1" w:styleId="82873EAB49DD4F33A1A5896FDC0040A1">
    <w:name w:val="82873EAB49DD4F33A1A5896FDC0040A1"/>
    <w:rsid w:val="00095F5B"/>
  </w:style>
  <w:style w:type="paragraph" w:customStyle="1" w:styleId="3EBDDA2CAFBE44B98B460DA9ADC74DD9">
    <w:name w:val="3EBDDA2CAFBE44B98B460DA9ADC74DD9"/>
    <w:rsid w:val="00095F5B"/>
  </w:style>
  <w:style w:type="paragraph" w:customStyle="1" w:styleId="8575E4BCBD2C4425BFF705076420217F">
    <w:name w:val="8575E4BCBD2C4425BFF705076420217F"/>
    <w:rsid w:val="00095F5B"/>
  </w:style>
  <w:style w:type="paragraph" w:customStyle="1" w:styleId="DDA89E2EECB947288D7272260350FECE">
    <w:name w:val="DDA89E2EECB947288D7272260350FECE"/>
    <w:rsid w:val="00095F5B"/>
  </w:style>
  <w:style w:type="paragraph" w:customStyle="1" w:styleId="14E740E3483941F096F873EBF7EA8B00">
    <w:name w:val="14E740E3483941F096F873EBF7EA8B00"/>
    <w:rsid w:val="00095F5B"/>
  </w:style>
  <w:style w:type="paragraph" w:customStyle="1" w:styleId="3B36AFB0E8FB46B48AEBC664E1189253">
    <w:name w:val="3B36AFB0E8FB46B48AEBC664E1189253"/>
    <w:rsid w:val="00095F5B"/>
  </w:style>
  <w:style w:type="paragraph" w:customStyle="1" w:styleId="B162C27B97514290802B8B218D9CB088">
    <w:name w:val="B162C27B97514290802B8B218D9CB088"/>
    <w:rsid w:val="00095F5B"/>
  </w:style>
  <w:style w:type="paragraph" w:customStyle="1" w:styleId="AA155D96D6D1420B8AD7F6EC7142FAE8">
    <w:name w:val="AA155D96D6D1420B8AD7F6EC7142FAE8"/>
    <w:rsid w:val="00095F5B"/>
  </w:style>
  <w:style w:type="paragraph" w:customStyle="1" w:styleId="91AAF5133C484225A523BE5683147DFE">
    <w:name w:val="91AAF5133C484225A523BE5683147DFE"/>
    <w:rsid w:val="00095F5B"/>
  </w:style>
  <w:style w:type="paragraph" w:customStyle="1" w:styleId="5ADF52E5C0E74A92908DECDBC34E8493">
    <w:name w:val="5ADF52E5C0E74A92908DECDBC34E8493"/>
    <w:rsid w:val="00095F5B"/>
  </w:style>
  <w:style w:type="paragraph" w:customStyle="1" w:styleId="78B346C0A18B4D298C1E161615F1936A">
    <w:name w:val="78B346C0A18B4D298C1E161615F1936A"/>
    <w:rsid w:val="00095F5B"/>
  </w:style>
  <w:style w:type="paragraph" w:customStyle="1" w:styleId="BFE09AE3389B459F94AB3EA1B4E343DF">
    <w:name w:val="BFE09AE3389B459F94AB3EA1B4E343DF"/>
    <w:rsid w:val="00095F5B"/>
  </w:style>
  <w:style w:type="paragraph" w:customStyle="1" w:styleId="3327AE1495DA47C49ADDC0F0B839F839">
    <w:name w:val="3327AE1495DA47C49ADDC0F0B839F839"/>
    <w:rsid w:val="00095F5B"/>
  </w:style>
  <w:style w:type="paragraph" w:customStyle="1" w:styleId="F43939C2EE5B4C5DAC35ED12FF018F26">
    <w:name w:val="F43939C2EE5B4C5DAC35ED12FF018F26"/>
    <w:rsid w:val="00095F5B"/>
  </w:style>
  <w:style w:type="paragraph" w:customStyle="1" w:styleId="241EEE2AA5E848D69A6F937B30B52902">
    <w:name w:val="241EEE2AA5E848D69A6F937B30B52902"/>
    <w:rsid w:val="00095F5B"/>
  </w:style>
  <w:style w:type="paragraph" w:customStyle="1" w:styleId="800896326FF54E06AA4F465D7DB2F7AE">
    <w:name w:val="800896326FF54E06AA4F465D7DB2F7AE"/>
    <w:rsid w:val="00095F5B"/>
  </w:style>
  <w:style w:type="paragraph" w:customStyle="1" w:styleId="42EC76BF750E4FCDB82EFAD2757CA609">
    <w:name w:val="42EC76BF750E4FCDB82EFAD2757CA609"/>
    <w:rsid w:val="00095F5B"/>
  </w:style>
  <w:style w:type="paragraph" w:customStyle="1" w:styleId="379E9680C3A245979A570E13637ADB8A">
    <w:name w:val="379E9680C3A245979A570E13637ADB8A"/>
    <w:rsid w:val="00095F5B"/>
  </w:style>
  <w:style w:type="paragraph" w:customStyle="1" w:styleId="ADFEB16FF5DE4CEFBFAC3F7995D5477C">
    <w:name w:val="ADFEB16FF5DE4CEFBFAC3F7995D5477C"/>
    <w:rsid w:val="00095F5B"/>
  </w:style>
  <w:style w:type="paragraph" w:customStyle="1" w:styleId="D41E32980F594897B42ABEEF722611D6">
    <w:name w:val="D41E32980F594897B42ABEEF722611D6"/>
    <w:rsid w:val="00095F5B"/>
  </w:style>
  <w:style w:type="paragraph" w:customStyle="1" w:styleId="2BF100E8FF3848639F623472EF4F0D0F">
    <w:name w:val="2BF100E8FF3848639F623472EF4F0D0F"/>
    <w:rsid w:val="00095F5B"/>
  </w:style>
  <w:style w:type="paragraph" w:customStyle="1" w:styleId="B780DBF3FD964215A4C88763EEAAF4FB">
    <w:name w:val="B780DBF3FD964215A4C88763EEAAF4FB"/>
    <w:rsid w:val="00095F5B"/>
  </w:style>
  <w:style w:type="paragraph" w:customStyle="1" w:styleId="5CF6E2FC13054469B6817C0A48E4DC5D">
    <w:name w:val="5CF6E2FC13054469B6817C0A48E4DC5D"/>
    <w:rsid w:val="00095F5B"/>
  </w:style>
  <w:style w:type="paragraph" w:customStyle="1" w:styleId="601B41D04364440A9BE4BD9A7963A93D">
    <w:name w:val="601B41D04364440A9BE4BD9A7963A93D"/>
    <w:rsid w:val="00095F5B"/>
  </w:style>
  <w:style w:type="paragraph" w:customStyle="1" w:styleId="30C81801045F4398956424F42680FA66">
    <w:name w:val="30C81801045F4398956424F42680FA66"/>
    <w:rsid w:val="00095F5B"/>
  </w:style>
  <w:style w:type="paragraph" w:customStyle="1" w:styleId="92B5F880427644EE96949A8A597BDD1C">
    <w:name w:val="92B5F880427644EE96949A8A597BDD1C"/>
    <w:rsid w:val="00095F5B"/>
  </w:style>
  <w:style w:type="paragraph" w:customStyle="1" w:styleId="6930503124BC432796B8499C4F97BE4A">
    <w:name w:val="6930503124BC432796B8499C4F97BE4A"/>
    <w:rsid w:val="00095F5B"/>
  </w:style>
  <w:style w:type="paragraph" w:customStyle="1" w:styleId="42513A880FF04849B1D2E4664900EEC8">
    <w:name w:val="42513A880FF04849B1D2E4664900EEC8"/>
    <w:rsid w:val="00095F5B"/>
  </w:style>
  <w:style w:type="paragraph" w:customStyle="1" w:styleId="D3EF27242F09404CA2C89564F61112DF">
    <w:name w:val="D3EF27242F09404CA2C89564F61112DF"/>
    <w:rsid w:val="00095F5B"/>
  </w:style>
  <w:style w:type="paragraph" w:customStyle="1" w:styleId="69B72985FC7A4DEB860EBFF15D3791EC">
    <w:name w:val="69B72985FC7A4DEB860EBFF15D3791EC"/>
    <w:rsid w:val="00095F5B"/>
  </w:style>
  <w:style w:type="paragraph" w:customStyle="1" w:styleId="99267B140A6D48E1A635837597C69092">
    <w:name w:val="99267B140A6D48E1A635837597C69092"/>
    <w:rsid w:val="00095F5B"/>
  </w:style>
  <w:style w:type="paragraph" w:customStyle="1" w:styleId="F4C1F4C3B1A8425DAAF00C2B81B2BE7F">
    <w:name w:val="F4C1F4C3B1A8425DAAF00C2B81B2BE7F"/>
    <w:rsid w:val="00095F5B"/>
  </w:style>
  <w:style w:type="paragraph" w:customStyle="1" w:styleId="2F8FFC7E89CF48E898D8CB2A0B68ED88">
    <w:name w:val="2F8FFC7E89CF48E898D8CB2A0B68ED88"/>
    <w:rsid w:val="00095F5B"/>
  </w:style>
  <w:style w:type="paragraph" w:customStyle="1" w:styleId="B07450527FD9488D8FE3C54491684C33">
    <w:name w:val="B07450527FD9488D8FE3C54491684C33"/>
    <w:rsid w:val="00095F5B"/>
  </w:style>
  <w:style w:type="paragraph" w:customStyle="1" w:styleId="628FAA1521C94148A6E2E4236A967F9D">
    <w:name w:val="628FAA1521C94148A6E2E4236A967F9D"/>
    <w:rsid w:val="00095F5B"/>
  </w:style>
  <w:style w:type="paragraph" w:customStyle="1" w:styleId="10FEC00E5AFF4746873BFE6DD6F84B12">
    <w:name w:val="10FEC00E5AFF4746873BFE6DD6F84B12"/>
    <w:rsid w:val="00095F5B"/>
  </w:style>
  <w:style w:type="paragraph" w:customStyle="1" w:styleId="BB2F17115F4A4E3E955883EFE20A63BA">
    <w:name w:val="BB2F17115F4A4E3E955883EFE20A63BA"/>
    <w:rsid w:val="00095F5B"/>
  </w:style>
  <w:style w:type="paragraph" w:customStyle="1" w:styleId="BE28FD72ADC74EF8ADC281DB2B501659">
    <w:name w:val="BE28FD72ADC74EF8ADC281DB2B501659"/>
    <w:rsid w:val="00095F5B"/>
  </w:style>
  <w:style w:type="paragraph" w:customStyle="1" w:styleId="B6CB64A3ACA24324B6CB6FD4BD33C2BF">
    <w:name w:val="B6CB64A3ACA24324B6CB6FD4BD33C2BF"/>
    <w:rsid w:val="00095F5B"/>
  </w:style>
  <w:style w:type="paragraph" w:customStyle="1" w:styleId="56FEB17117B64149869EBF18B87434BD">
    <w:name w:val="56FEB17117B64149869EBF18B87434BD"/>
    <w:rsid w:val="00095F5B"/>
  </w:style>
  <w:style w:type="paragraph" w:customStyle="1" w:styleId="3E1143F4F9A24FF497409BD53691ED33">
    <w:name w:val="3E1143F4F9A24FF497409BD53691ED33"/>
    <w:rsid w:val="00095F5B"/>
  </w:style>
  <w:style w:type="paragraph" w:customStyle="1" w:styleId="FD89D985515C4583B7DD88D76AE25CD4">
    <w:name w:val="FD89D985515C4583B7DD88D76AE25CD4"/>
    <w:rsid w:val="00095F5B"/>
  </w:style>
  <w:style w:type="paragraph" w:customStyle="1" w:styleId="0AEAF85FAF61429E9E8B38CAC23ED0B7">
    <w:name w:val="0AEAF85FAF61429E9E8B38CAC23ED0B7"/>
    <w:rsid w:val="00095F5B"/>
  </w:style>
  <w:style w:type="paragraph" w:customStyle="1" w:styleId="AF658BF1EE3048FEA25C73E8200BB19E">
    <w:name w:val="AF658BF1EE3048FEA25C73E8200BB19E"/>
    <w:rsid w:val="00095F5B"/>
  </w:style>
  <w:style w:type="paragraph" w:customStyle="1" w:styleId="47A86EE6A40C47E78135CAB3119C51E1">
    <w:name w:val="47A86EE6A40C47E78135CAB3119C51E1"/>
    <w:rsid w:val="00095F5B"/>
  </w:style>
  <w:style w:type="paragraph" w:customStyle="1" w:styleId="7CF3950704844F74B9204DC6608481A3">
    <w:name w:val="7CF3950704844F74B9204DC6608481A3"/>
    <w:rsid w:val="00095F5B"/>
  </w:style>
  <w:style w:type="paragraph" w:customStyle="1" w:styleId="5813E975ACD946B1AA6D2C1A45935630">
    <w:name w:val="5813E975ACD946B1AA6D2C1A45935630"/>
    <w:rsid w:val="00095F5B"/>
  </w:style>
  <w:style w:type="paragraph" w:customStyle="1" w:styleId="377DEC22E2F943269F305FA0FD6517D8">
    <w:name w:val="377DEC22E2F943269F305FA0FD6517D8"/>
    <w:rsid w:val="00095F5B"/>
  </w:style>
  <w:style w:type="paragraph" w:customStyle="1" w:styleId="44DB09928DED40F087D19FD82921308E">
    <w:name w:val="44DB09928DED40F087D19FD82921308E"/>
    <w:rsid w:val="00095F5B"/>
  </w:style>
  <w:style w:type="paragraph" w:customStyle="1" w:styleId="C1A695A8ACB344A09B223A361E1B9D06">
    <w:name w:val="C1A695A8ACB344A09B223A361E1B9D06"/>
    <w:rsid w:val="00095F5B"/>
  </w:style>
  <w:style w:type="paragraph" w:customStyle="1" w:styleId="FA84764F3D6B4B11A79160B83BE22423">
    <w:name w:val="FA84764F3D6B4B11A79160B83BE22423"/>
    <w:rsid w:val="00095F5B"/>
  </w:style>
  <w:style w:type="paragraph" w:customStyle="1" w:styleId="34BA950507404E0C8C404A0C921CFB6C">
    <w:name w:val="34BA950507404E0C8C404A0C921CFB6C"/>
    <w:rsid w:val="00095F5B"/>
  </w:style>
  <w:style w:type="paragraph" w:customStyle="1" w:styleId="3A5788E790FF44F09280170EB175C857">
    <w:name w:val="3A5788E790FF44F09280170EB175C857"/>
    <w:rsid w:val="00095F5B"/>
  </w:style>
  <w:style w:type="paragraph" w:customStyle="1" w:styleId="AD88FB13FC0A459AA299EE06B900C720">
    <w:name w:val="AD88FB13FC0A459AA299EE06B900C720"/>
    <w:rsid w:val="00095F5B"/>
  </w:style>
  <w:style w:type="paragraph" w:customStyle="1" w:styleId="6A4CF4B1FD4F4F5B99452806C3E4E1B6">
    <w:name w:val="6A4CF4B1FD4F4F5B99452806C3E4E1B6"/>
    <w:rsid w:val="00095F5B"/>
  </w:style>
  <w:style w:type="paragraph" w:customStyle="1" w:styleId="BD13F3FA88B24E1EB27B94DE0EEC471B">
    <w:name w:val="BD13F3FA88B24E1EB27B94DE0EEC471B"/>
    <w:rsid w:val="00095F5B"/>
  </w:style>
  <w:style w:type="paragraph" w:customStyle="1" w:styleId="8E911AB798764A639AF3FA840EEBE1BC">
    <w:name w:val="8E911AB798764A639AF3FA840EEBE1BC"/>
    <w:rsid w:val="00095F5B"/>
  </w:style>
  <w:style w:type="paragraph" w:customStyle="1" w:styleId="5368F0A75B2C412DB435F4A99E727635">
    <w:name w:val="5368F0A75B2C412DB435F4A99E727635"/>
    <w:rsid w:val="00095F5B"/>
  </w:style>
  <w:style w:type="paragraph" w:customStyle="1" w:styleId="26C1CEAE49A34538843836EC0B3B1943">
    <w:name w:val="26C1CEAE49A34538843836EC0B3B1943"/>
    <w:rsid w:val="00095F5B"/>
  </w:style>
  <w:style w:type="paragraph" w:customStyle="1" w:styleId="A4890112631A4A17BC98483DF7937E8B">
    <w:name w:val="A4890112631A4A17BC98483DF7937E8B"/>
    <w:rsid w:val="00095F5B"/>
  </w:style>
  <w:style w:type="paragraph" w:customStyle="1" w:styleId="DCDE8C6C9079421CA254C450B9E37112">
    <w:name w:val="DCDE8C6C9079421CA254C450B9E37112"/>
    <w:rsid w:val="00095F5B"/>
  </w:style>
  <w:style w:type="paragraph" w:customStyle="1" w:styleId="762270E3101B45D2940BE1B6B42FC248">
    <w:name w:val="762270E3101B45D2940BE1B6B42FC248"/>
    <w:rsid w:val="00095F5B"/>
  </w:style>
  <w:style w:type="paragraph" w:customStyle="1" w:styleId="8A4B77E902A54AA595EE7E11188DDD9F">
    <w:name w:val="8A4B77E902A54AA595EE7E11188DDD9F"/>
    <w:rsid w:val="00095F5B"/>
  </w:style>
  <w:style w:type="paragraph" w:customStyle="1" w:styleId="5C2AFACA57A346D783B7CA0D77DD926C">
    <w:name w:val="5C2AFACA57A346D783B7CA0D77DD926C"/>
    <w:rsid w:val="00095F5B"/>
  </w:style>
  <w:style w:type="paragraph" w:customStyle="1" w:styleId="824D48E9B4C94AB9A4F30DA36B3C469E">
    <w:name w:val="824D48E9B4C94AB9A4F30DA36B3C469E"/>
    <w:rsid w:val="00095F5B"/>
  </w:style>
  <w:style w:type="paragraph" w:customStyle="1" w:styleId="007FCAF45D344586AAC8959207A3D576">
    <w:name w:val="007FCAF45D344586AAC8959207A3D576"/>
    <w:rsid w:val="00095F5B"/>
  </w:style>
  <w:style w:type="paragraph" w:customStyle="1" w:styleId="D4E01FECC07A41B881896E19045450D9">
    <w:name w:val="D4E01FECC07A41B881896E19045450D9"/>
    <w:rsid w:val="00095F5B"/>
  </w:style>
  <w:style w:type="paragraph" w:customStyle="1" w:styleId="1E4629BA251444FAA857C71C21533A34">
    <w:name w:val="1E4629BA251444FAA857C71C21533A34"/>
    <w:rsid w:val="00095F5B"/>
  </w:style>
  <w:style w:type="paragraph" w:customStyle="1" w:styleId="7BC8E9869DDF402C9E47338FBBCE3962">
    <w:name w:val="7BC8E9869DDF402C9E47338FBBCE3962"/>
    <w:rsid w:val="00095F5B"/>
  </w:style>
  <w:style w:type="paragraph" w:customStyle="1" w:styleId="62B770F3DCBC414CB6D443AE56FEB82C">
    <w:name w:val="62B770F3DCBC414CB6D443AE56FEB82C"/>
    <w:rsid w:val="00095F5B"/>
  </w:style>
  <w:style w:type="paragraph" w:customStyle="1" w:styleId="000E2D1AE92A4F5688CE9A92D2862454">
    <w:name w:val="000E2D1AE92A4F5688CE9A92D2862454"/>
    <w:rsid w:val="00095F5B"/>
  </w:style>
  <w:style w:type="paragraph" w:customStyle="1" w:styleId="6CDB03DE68C94897ACB498F0D66CAC8B">
    <w:name w:val="6CDB03DE68C94897ACB498F0D66CAC8B"/>
    <w:rsid w:val="00095F5B"/>
  </w:style>
  <w:style w:type="paragraph" w:customStyle="1" w:styleId="3E618ED3A1FB4B5DBDBE34F6455677ED">
    <w:name w:val="3E618ED3A1FB4B5DBDBE34F6455677ED"/>
    <w:rsid w:val="00095F5B"/>
  </w:style>
  <w:style w:type="paragraph" w:customStyle="1" w:styleId="3355EC80446A4E54AD7FCEC49C99E50C">
    <w:name w:val="3355EC80446A4E54AD7FCEC49C99E50C"/>
    <w:rsid w:val="00095F5B"/>
  </w:style>
  <w:style w:type="paragraph" w:customStyle="1" w:styleId="3C8279EFC6B34127B8FC0802BDA5706A">
    <w:name w:val="3C8279EFC6B34127B8FC0802BDA5706A"/>
    <w:rsid w:val="00095F5B"/>
  </w:style>
  <w:style w:type="paragraph" w:customStyle="1" w:styleId="26B94E5A5F1D4B34BF166E453AEE401F">
    <w:name w:val="26B94E5A5F1D4B34BF166E453AEE401F"/>
    <w:rsid w:val="00095F5B"/>
  </w:style>
  <w:style w:type="paragraph" w:customStyle="1" w:styleId="027404F937A34FCA801FDC6543CA684B">
    <w:name w:val="027404F937A34FCA801FDC6543CA684B"/>
    <w:rsid w:val="00095F5B"/>
  </w:style>
  <w:style w:type="paragraph" w:customStyle="1" w:styleId="591962B27A0E429E8DB834D7AC132D3E">
    <w:name w:val="591962B27A0E429E8DB834D7AC132D3E"/>
    <w:rsid w:val="00095F5B"/>
  </w:style>
  <w:style w:type="paragraph" w:customStyle="1" w:styleId="FCDDD19ACC814C168713702A7AA8707A">
    <w:name w:val="FCDDD19ACC814C168713702A7AA8707A"/>
    <w:rsid w:val="00095F5B"/>
  </w:style>
  <w:style w:type="paragraph" w:customStyle="1" w:styleId="F93A29FBE4AF42B683D50D9760D4311D">
    <w:name w:val="F93A29FBE4AF42B683D50D9760D4311D"/>
    <w:rsid w:val="00095F5B"/>
  </w:style>
  <w:style w:type="paragraph" w:customStyle="1" w:styleId="537245E6D8BA4A8D8F790EBBDAB58EBE">
    <w:name w:val="537245E6D8BA4A8D8F790EBBDAB58EBE"/>
    <w:rsid w:val="00095F5B"/>
  </w:style>
  <w:style w:type="paragraph" w:customStyle="1" w:styleId="9067456F769F4F0EB782ECCFE2B0EC18">
    <w:name w:val="9067456F769F4F0EB782ECCFE2B0EC18"/>
    <w:rsid w:val="00095F5B"/>
  </w:style>
  <w:style w:type="paragraph" w:customStyle="1" w:styleId="A954BB5E5D7045DCA43830FACD8B7E87">
    <w:name w:val="A954BB5E5D7045DCA43830FACD8B7E87"/>
    <w:rsid w:val="00095F5B"/>
  </w:style>
  <w:style w:type="paragraph" w:customStyle="1" w:styleId="373F2F54F6824C41A58ABF68EBE2B512">
    <w:name w:val="373F2F54F6824C41A58ABF68EBE2B512"/>
    <w:rsid w:val="00095F5B"/>
  </w:style>
  <w:style w:type="paragraph" w:customStyle="1" w:styleId="0CBFD60E55F64BE7848AE824C33A5E38">
    <w:name w:val="0CBFD60E55F64BE7848AE824C33A5E38"/>
    <w:rsid w:val="00095F5B"/>
  </w:style>
  <w:style w:type="paragraph" w:customStyle="1" w:styleId="B451314DB43840F5BBF2B7226AB0E8AB">
    <w:name w:val="B451314DB43840F5BBF2B7226AB0E8AB"/>
    <w:rsid w:val="00095F5B"/>
  </w:style>
  <w:style w:type="paragraph" w:customStyle="1" w:styleId="8632561D4B9B4BE094B187327547DC20">
    <w:name w:val="8632561D4B9B4BE094B187327547DC20"/>
    <w:rsid w:val="00095F5B"/>
  </w:style>
  <w:style w:type="paragraph" w:customStyle="1" w:styleId="39A29693DD96470A995219722EBC4B16">
    <w:name w:val="39A29693DD96470A995219722EBC4B16"/>
    <w:rsid w:val="00095F5B"/>
  </w:style>
  <w:style w:type="paragraph" w:customStyle="1" w:styleId="D9725118C3484902B27CC3897E6E0FC4">
    <w:name w:val="D9725118C3484902B27CC3897E6E0FC4"/>
    <w:rsid w:val="00095F5B"/>
  </w:style>
  <w:style w:type="paragraph" w:customStyle="1" w:styleId="5C17D7A5E55741C79BC6F721318F4D13">
    <w:name w:val="5C17D7A5E55741C79BC6F721318F4D13"/>
    <w:rsid w:val="00095F5B"/>
  </w:style>
  <w:style w:type="paragraph" w:customStyle="1" w:styleId="13AA2A6EB02140339DF1B0E0EE3E91A7">
    <w:name w:val="13AA2A6EB02140339DF1B0E0EE3E91A7"/>
    <w:rsid w:val="00095F5B"/>
  </w:style>
  <w:style w:type="paragraph" w:customStyle="1" w:styleId="83A32DE7B8744AECA7026616366E43C5">
    <w:name w:val="83A32DE7B8744AECA7026616366E43C5"/>
    <w:rsid w:val="00095F5B"/>
  </w:style>
  <w:style w:type="paragraph" w:customStyle="1" w:styleId="DC0D057C836B4F08A042ABC53C8A08BF">
    <w:name w:val="DC0D057C836B4F08A042ABC53C8A08BF"/>
    <w:rsid w:val="00095F5B"/>
  </w:style>
  <w:style w:type="paragraph" w:customStyle="1" w:styleId="BC94878C98BA44A399CD6BB95412A0F6">
    <w:name w:val="BC94878C98BA44A399CD6BB95412A0F6"/>
    <w:rsid w:val="00095F5B"/>
  </w:style>
  <w:style w:type="paragraph" w:customStyle="1" w:styleId="D85F1E6894F443AD99B41A329F9AC099">
    <w:name w:val="D85F1E6894F443AD99B41A329F9AC099"/>
    <w:rsid w:val="00095F5B"/>
  </w:style>
  <w:style w:type="paragraph" w:customStyle="1" w:styleId="22090BDAC31E47108E97508419CF5480">
    <w:name w:val="22090BDAC31E47108E97508419CF5480"/>
    <w:rsid w:val="00095F5B"/>
  </w:style>
  <w:style w:type="paragraph" w:customStyle="1" w:styleId="FA80E528AA014626B4EF5411D78E35DA">
    <w:name w:val="FA80E528AA014626B4EF5411D78E35DA"/>
    <w:rsid w:val="00095F5B"/>
  </w:style>
  <w:style w:type="paragraph" w:customStyle="1" w:styleId="0C096457AE2747ABBA8A94E1E2DE7688">
    <w:name w:val="0C096457AE2747ABBA8A94E1E2DE7688"/>
    <w:rsid w:val="00095F5B"/>
  </w:style>
  <w:style w:type="paragraph" w:customStyle="1" w:styleId="B1D7DB3C9B2143859A0A07E261E7C67A">
    <w:name w:val="B1D7DB3C9B2143859A0A07E261E7C67A"/>
    <w:rsid w:val="00095F5B"/>
  </w:style>
  <w:style w:type="paragraph" w:customStyle="1" w:styleId="0430ABCA1C9D43E3B601F0683DE84D1E">
    <w:name w:val="0430ABCA1C9D43E3B601F0683DE84D1E"/>
    <w:rsid w:val="00095F5B"/>
  </w:style>
  <w:style w:type="paragraph" w:customStyle="1" w:styleId="D7AECA77469D47069C345BBD6CA8D030">
    <w:name w:val="D7AECA77469D47069C345BBD6CA8D030"/>
    <w:rsid w:val="00095F5B"/>
  </w:style>
  <w:style w:type="paragraph" w:customStyle="1" w:styleId="46B63917EEE54BC7BB4C5B0370024143">
    <w:name w:val="46B63917EEE54BC7BB4C5B0370024143"/>
    <w:rsid w:val="00095F5B"/>
  </w:style>
  <w:style w:type="paragraph" w:customStyle="1" w:styleId="6768B46563E4488BAF91D62CCC1E7731">
    <w:name w:val="6768B46563E4488BAF91D62CCC1E7731"/>
    <w:rsid w:val="00095F5B"/>
  </w:style>
  <w:style w:type="paragraph" w:customStyle="1" w:styleId="F126870E7D26481D80F752BB3E5DC7F9">
    <w:name w:val="F126870E7D26481D80F752BB3E5DC7F9"/>
    <w:rsid w:val="00095F5B"/>
  </w:style>
  <w:style w:type="paragraph" w:customStyle="1" w:styleId="9C03692F2A8044F5828E4173832E3E1E">
    <w:name w:val="9C03692F2A8044F5828E4173832E3E1E"/>
    <w:rsid w:val="00095F5B"/>
  </w:style>
  <w:style w:type="paragraph" w:customStyle="1" w:styleId="0CAA0B7B02224B46A7DAA98922831342">
    <w:name w:val="0CAA0B7B02224B46A7DAA98922831342"/>
    <w:rsid w:val="00095F5B"/>
  </w:style>
  <w:style w:type="paragraph" w:customStyle="1" w:styleId="451E1E88F3294100843F484766964227">
    <w:name w:val="451E1E88F3294100843F484766964227"/>
    <w:rsid w:val="00095F5B"/>
  </w:style>
  <w:style w:type="paragraph" w:customStyle="1" w:styleId="1C1A5DD8D850494BB6C8C141501EF0B9">
    <w:name w:val="1C1A5DD8D850494BB6C8C141501EF0B9"/>
    <w:rsid w:val="00095F5B"/>
  </w:style>
  <w:style w:type="paragraph" w:customStyle="1" w:styleId="B095DE202053456892A58CBC60DB5AF1">
    <w:name w:val="B095DE202053456892A58CBC60DB5AF1"/>
    <w:rsid w:val="00095F5B"/>
  </w:style>
  <w:style w:type="paragraph" w:customStyle="1" w:styleId="9CBE012224354BACB484E8A9D70F86E7">
    <w:name w:val="9CBE012224354BACB484E8A9D70F86E7"/>
    <w:rsid w:val="00095F5B"/>
  </w:style>
  <w:style w:type="paragraph" w:customStyle="1" w:styleId="87367AA4D66E49C0A754013AE5BAE4AB">
    <w:name w:val="87367AA4D66E49C0A754013AE5BAE4AB"/>
    <w:rsid w:val="00095F5B"/>
  </w:style>
  <w:style w:type="paragraph" w:customStyle="1" w:styleId="BC1D0E92034A4E2F85131A19B4A1FF84">
    <w:name w:val="BC1D0E92034A4E2F85131A19B4A1FF84"/>
    <w:rsid w:val="00095F5B"/>
  </w:style>
  <w:style w:type="paragraph" w:customStyle="1" w:styleId="2B8E1D0208CF4B308C13362F78C64175">
    <w:name w:val="2B8E1D0208CF4B308C13362F78C64175"/>
    <w:rsid w:val="00095F5B"/>
  </w:style>
  <w:style w:type="paragraph" w:customStyle="1" w:styleId="6DBC675D98EA40A7874C84FCE59F70A1">
    <w:name w:val="6DBC675D98EA40A7874C84FCE59F70A1"/>
    <w:rsid w:val="00095F5B"/>
  </w:style>
  <w:style w:type="paragraph" w:customStyle="1" w:styleId="F96793494DB2444A924DB1E10D5B0D4F">
    <w:name w:val="F96793494DB2444A924DB1E10D5B0D4F"/>
    <w:rsid w:val="00095F5B"/>
  </w:style>
  <w:style w:type="paragraph" w:customStyle="1" w:styleId="3D5B371DAE8B4B0999664EAF2FE2B979">
    <w:name w:val="3D5B371DAE8B4B0999664EAF2FE2B979"/>
    <w:rsid w:val="00095F5B"/>
  </w:style>
  <w:style w:type="paragraph" w:customStyle="1" w:styleId="DF35866E37824423A2B873D1A8094AE5">
    <w:name w:val="DF35866E37824423A2B873D1A8094AE5"/>
    <w:rsid w:val="00095F5B"/>
  </w:style>
  <w:style w:type="paragraph" w:customStyle="1" w:styleId="8D532322391249838EA20F56B6C90BAE">
    <w:name w:val="8D532322391249838EA20F56B6C90BAE"/>
    <w:rsid w:val="00095F5B"/>
  </w:style>
  <w:style w:type="paragraph" w:customStyle="1" w:styleId="079D35EC232749A1B7C032FC87850598">
    <w:name w:val="079D35EC232749A1B7C032FC87850598"/>
    <w:rsid w:val="00095F5B"/>
  </w:style>
  <w:style w:type="paragraph" w:customStyle="1" w:styleId="DD8FC92213D24A59B2CFFCA1F5E18887">
    <w:name w:val="DD8FC92213D24A59B2CFFCA1F5E18887"/>
    <w:rsid w:val="00095F5B"/>
  </w:style>
  <w:style w:type="paragraph" w:customStyle="1" w:styleId="1FBE6EDF29D8466E8A0C66A89172AA24">
    <w:name w:val="1FBE6EDF29D8466E8A0C66A89172AA24"/>
    <w:rsid w:val="00095F5B"/>
  </w:style>
  <w:style w:type="paragraph" w:customStyle="1" w:styleId="23A3EA93DD5444C2966EB2F2021B3915">
    <w:name w:val="23A3EA93DD5444C2966EB2F2021B3915"/>
    <w:rsid w:val="00095F5B"/>
  </w:style>
  <w:style w:type="paragraph" w:customStyle="1" w:styleId="8B7D5837E6FD45FAA837D7FC3E2027E5">
    <w:name w:val="8B7D5837E6FD45FAA837D7FC3E2027E5"/>
    <w:rsid w:val="00095F5B"/>
  </w:style>
  <w:style w:type="paragraph" w:customStyle="1" w:styleId="0B1BCCD2903D4510B2E3F57D8A9D2FF4">
    <w:name w:val="0B1BCCD2903D4510B2E3F57D8A9D2FF4"/>
    <w:rsid w:val="00095F5B"/>
  </w:style>
  <w:style w:type="paragraph" w:customStyle="1" w:styleId="A6A276ADA0A841F88E2A255F9B723F30">
    <w:name w:val="A6A276ADA0A841F88E2A255F9B723F30"/>
    <w:rsid w:val="00095F5B"/>
  </w:style>
  <w:style w:type="paragraph" w:customStyle="1" w:styleId="6C2F720089384863A3E9F522705970AB">
    <w:name w:val="6C2F720089384863A3E9F522705970AB"/>
    <w:rsid w:val="00095F5B"/>
  </w:style>
  <w:style w:type="paragraph" w:customStyle="1" w:styleId="9F3CE84475B74477891EA14BC0CB3FB5">
    <w:name w:val="9F3CE84475B74477891EA14BC0CB3FB5"/>
    <w:rsid w:val="00095F5B"/>
  </w:style>
  <w:style w:type="paragraph" w:customStyle="1" w:styleId="CF265EF3819E4266AA99A806F7227551">
    <w:name w:val="CF265EF3819E4266AA99A806F7227551"/>
    <w:rsid w:val="00095F5B"/>
  </w:style>
  <w:style w:type="paragraph" w:customStyle="1" w:styleId="93E626B69A554D8D918C008F65CEAB14">
    <w:name w:val="93E626B69A554D8D918C008F65CEAB14"/>
    <w:rsid w:val="00095F5B"/>
  </w:style>
  <w:style w:type="paragraph" w:customStyle="1" w:styleId="34817BF35F974018BCB7716B407FAD74">
    <w:name w:val="34817BF35F974018BCB7716B407FAD74"/>
    <w:rsid w:val="00095F5B"/>
  </w:style>
  <w:style w:type="paragraph" w:customStyle="1" w:styleId="69277EF95BED4DD28605E1601FD4C68E">
    <w:name w:val="69277EF95BED4DD28605E1601FD4C68E"/>
    <w:rsid w:val="00095F5B"/>
  </w:style>
  <w:style w:type="paragraph" w:customStyle="1" w:styleId="B5B2FEDD530C450AA8996D5F53ED0F62">
    <w:name w:val="B5B2FEDD530C450AA8996D5F53ED0F62"/>
    <w:rsid w:val="00095F5B"/>
  </w:style>
  <w:style w:type="paragraph" w:customStyle="1" w:styleId="243208BCFE8748C3931E3F80487883CE">
    <w:name w:val="243208BCFE8748C3931E3F80487883CE"/>
    <w:rsid w:val="00095F5B"/>
  </w:style>
  <w:style w:type="paragraph" w:customStyle="1" w:styleId="3050866EC3454323B6EEEEDDB04C07C3">
    <w:name w:val="3050866EC3454323B6EEEEDDB04C07C3"/>
    <w:rsid w:val="00095F5B"/>
  </w:style>
  <w:style w:type="paragraph" w:customStyle="1" w:styleId="217F48A0A2574EAA9BEA5CC503B6DFFF">
    <w:name w:val="217F48A0A2574EAA9BEA5CC503B6DFFF"/>
    <w:rsid w:val="00095F5B"/>
  </w:style>
  <w:style w:type="paragraph" w:customStyle="1" w:styleId="2EAF98F649A7470D8C67A45BEABAA9F6">
    <w:name w:val="2EAF98F649A7470D8C67A45BEABAA9F6"/>
    <w:rsid w:val="00095F5B"/>
  </w:style>
  <w:style w:type="paragraph" w:customStyle="1" w:styleId="4DB00E01ADDB424798FE6706C11FBE51">
    <w:name w:val="4DB00E01ADDB424798FE6706C11FBE51"/>
    <w:rsid w:val="00095F5B"/>
  </w:style>
  <w:style w:type="paragraph" w:customStyle="1" w:styleId="CECD5A8266E646C4BF2D4E3D2AB55C51">
    <w:name w:val="CECD5A8266E646C4BF2D4E3D2AB55C51"/>
    <w:rsid w:val="00095F5B"/>
  </w:style>
  <w:style w:type="paragraph" w:customStyle="1" w:styleId="65AB22CEB1F6441E8A14F30B5D310D6B">
    <w:name w:val="65AB22CEB1F6441E8A14F30B5D310D6B"/>
    <w:rsid w:val="00095F5B"/>
  </w:style>
  <w:style w:type="paragraph" w:customStyle="1" w:styleId="FABF7AD4712B46A190FB4BD3C4A4A19D">
    <w:name w:val="FABF7AD4712B46A190FB4BD3C4A4A19D"/>
    <w:rsid w:val="00095F5B"/>
  </w:style>
  <w:style w:type="paragraph" w:customStyle="1" w:styleId="FA4BC8B6EA3149E8A239CF8B68951623">
    <w:name w:val="FA4BC8B6EA3149E8A239CF8B68951623"/>
    <w:rsid w:val="00095F5B"/>
  </w:style>
  <w:style w:type="paragraph" w:customStyle="1" w:styleId="43EB77C0BE9D4B4194921AE27BEC7E28">
    <w:name w:val="43EB77C0BE9D4B4194921AE27BEC7E28"/>
    <w:rsid w:val="00095F5B"/>
  </w:style>
  <w:style w:type="paragraph" w:customStyle="1" w:styleId="E62A1FE2CC3E41779742B6CCF60AA025">
    <w:name w:val="E62A1FE2CC3E41779742B6CCF60AA025"/>
    <w:rsid w:val="00095F5B"/>
  </w:style>
  <w:style w:type="paragraph" w:customStyle="1" w:styleId="097959A3B0DC43459E3E87BDCBD92F19">
    <w:name w:val="097959A3B0DC43459E3E87BDCBD92F19"/>
    <w:rsid w:val="00095F5B"/>
  </w:style>
  <w:style w:type="paragraph" w:customStyle="1" w:styleId="D5234C42FDC14B68A4327FC56A186EF8">
    <w:name w:val="D5234C42FDC14B68A4327FC56A186EF8"/>
    <w:rsid w:val="00095F5B"/>
  </w:style>
  <w:style w:type="paragraph" w:customStyle="1" w:styleId="2F46570EFB2548C8A8BBFBF760C10CDD">
    <w:name w:val="2F46570EFB2548C8A8BBFBF760C10CDD"/>
    <w:rsid w:val="00095F5B"/>
  </w:style>
  <w:style w:type="paragraph" w:customStyle="1" w:styleId="84AD524FC1314CC1843BC7DD4C99C67B">
    <w:name w:val="84AD524FC1314CC1843BC7DD4C99C67B"/>
    <w:rsid w:val="00095F5B"/>
  </w:style>
  <w:style w:type="paragraph" w:customStyle="1" w:styleId="FFA6088E21154711A1B17F6E2D0062A3">
    <w:name w:val="FFA6088E21154711A1B17F6E2D0062A3"/>
    <w:rsid w:val="00095F5B"/>
  </w:style>
  <w:style w:type="paragraph" w:customStyle="1" w:styleId="0CCAC540F9F94ECA9DFECD8AE13C89DA">
    <w:name w:val="0CCAC540F9F94ECA9DFECD8AE13C89DA"/>
    <w:rsid w:val="00095F5B"/>
  </w:style>
  <w:style w:type="paragraph" w:customStyle="1" w:styleId="54EA45E5459342BBAD3BCCB23C1560F2">
    <w:name w:val="54EA45E5459342BBAD3BCCB23C1560F2"/>
    <w:rsid w:val="00095F5B"/>
  </w:style>
  <w:style w:type="paragraph" w:customStyle="1" w:styleId="326486D9936F43BBAA807778D44AF1D3">
    <w:name w:val="326486D9936F43BBAA807778D44AF1D3"/>
    <w:rsid w:val="00095F5B"/>
  </w:style>
  <w:style w:type="paragraph" w:customStyle="1" w:styleId="F938D6F7AD5F4630AB3227D471ADD063">
    <w:name w:val="F938D6F7AD5F4630AB3227D471ADD063"/>
    <w:rsid w:val="00095F5B"/>
  </w:style>
  <w:style w:type="paragraph" w:customStyle="1" w:styleId="3AE2DCF864614ACFBF3C3036A6DAD9D3">
    <w:name w:val="3AE2DCF864614ACFBF3C3036A6DAD9D3"/>
    <w:rsid w:val="00095F5B"/>
  </w:style>
  <w:style w:type="paragraph" w:customStyle="1" w:styleId="4B3D7129A789415F931DA38BC48267A8">
    <w:name w:val="4B3D7129A789415F931DA38BC48267A8"/>
    <w:rsid w:val="00095F5B"/>
  </w:style>
  <w:style w:type="paragraph" w:customStyle="1" w:styleId="2F7CEE447A834F45A3AE220A49719D6E">
    <w:name w:val="2F7CEE447A834F45A3AE220A49719D6E"/>
    <w:rsid w:val="00095F5B"/>
  </w:style>
  <w:style w:type="paragraph" w:customStyle="1" w:styleId="1C17E1D99686422C8F30E62E4E2CF81A">
    <w:name w:val="1C17E1D99686422C8F30E62E4E2CF81A"/>
    <w:rsid w:val="00095F5B"/>
  </w:style>
  <w:style w:type="paragraph" w:customStyle="1" w:styleId="559EA7A0DA43431A975DBCE2164F2B82">
    <w:name w:val="559EA7A0DA43431A975DBCE2164F2B82"/>
    <w:rsid w:val="00095F5B"/>
  </w:style>
  <w:style w:type="paragraph" w:customStyle="1" w:styleId="2FC4A17B2AD045D38B5EE9CF82C2F05C">
    <w:name w:val="2FC4A17B2AD045D38B5EE9CF82C2F05C"/>
    <w:rsid w:val="00095F5B"/>
  </w:style>
  <w:style w:type="paragraph" w:customStyle="1" w:styleId="1D6BF25BF108471BA91333DB40DF779E">
    <w:name w:val="1D6BF25BF108471BA91333DB40DF779E"/>
    <w:rsid w:val="00095F5B"/>
  </w:style>
  <w:style w:type="paragraph" w:customStyle="1" w:styleId="E6F7850D7D3B4A719523B19D0EB10408">
    <w:name w:val="E6F7850D7D3B4A719523B19D0EB10408"/>
    <w:rsid w:val="00095F5B"/>
  </w:style>
  <w:style w:type="paragraph" w:customStyle="1" w:styleId="B6012FE3BC184705BC8AEF7880E7AD45">
    <w:name w:val="B6012FE3BC184705BC8AEF7880E7AD45"/>
    <w:rsid w:val="00095F5B"/>
  </w:style>
  <w:style w:type="paragraph" w:customStyle="1" w:styleId="865DC9BF53B640C2903838DC16F648E3">
    <w:name w:val="865DC9BF53B640C2903838DC16F648E3"/>
    <w:rsid w:val="00095F5B"/>
  </w:style>
  <w:style w:type="paragraph" w:customStyle="1" w:styleId="035B1AF388B14E42966CCC4B60D6E14F">
    <w:name w:val="035B1AF388B14E42966CCC4B60D6E14F"/>
    <w:rsid w:val="00095F5B"/>
  </w:style>
  <w:style w:type="paragraph" w:customStyle="1" w:styleId="5E6EFE31F347434DAC4A4D14EAABEED2">
    <w:name w:val="5E6EFE31F347434DAC4A4D14EAABEED2"/>
    <w:rsid w:val="00095F5B"/>
  </w:style>
  <w:style w:type="paragraph" w:customStyle="1" w:styleId="B2E2DCE74CA54DDF8AB5573A3F9B12DF">
    <w:name w:val="B2E2DCE74CA54DDF8AB5573A3F9B12DF"/>
    <w:rsid w:val="00C849EC"/>
  </w:style>
  <w:style w:type="paragraph" w:customStyle="1" w:styleId="DE2DDED6E7E84287998B8624DE1629B7">
    <w:name w:val="DE2DDED6E7E84287998B8624DE1629B7"/>
    <w:rsid w:val="00C849EC"/>
  </w:style>
  <w:style w:type="paragraph" w:customStyle="1" w:styleId="1BD4A7E42DDA44969BE71921F7519DC2">
    <w:name w:val="1BD4A7E42DDA44969BE71921F7519DC2"/>
    <w:rsid w:val="00C849EC"/>
  </w:style>
  <w:style w:type="paragraph" w:customStyle="1" w:styleId="70B9B1D1AAD2444AA35E72EE08A2FFA0">
    <w:name w:val="70B9B1D1AAD2444AA35E72EE08A2FFA0"/>
    <w:rsid w:val="00C849EC"/>
  </w:style>
  <w:style w:type="paragraph" w:customStyle="1" w:styleId="A0CDDD5830CD4885A83BAF89B6E1902F">
    <w:name w:val="A0CDDD5830CD4885A83BAF89B6E1902F"/>
    <w:rsid w:val="00C849EC"/>
  </w:style>
  <w:style w:type="paragraph" w:customStyle="1" w:styleId="B70EADAF144B460989D4B9988FE08D88">
    <w:name w:val="B70EADAF144B460989D4B9988FE08D88"/>
    <w:rsid w:val="00C849EC"/>
  </w:style>
  <w:style w:type="paragraph" w:customStyle="1" w:styleId="CDDFAAF0D8B44775B18F711D4977FA2F">
    <w:name w:val="CDDFAAF0D8B44775B18F711D4977FA2F"/>
    <w:rsid w:val="00C849EC"/>
  </w:style>
  <w:style w:type="paragraph" w:customStyle="1" w:styleId="0D49774CBAC14711984793584ACEB770">
    <w:name w:val="0D49774CBAC14711984793584ACEB770"/>
    <w:rsid w:val="00C849EC"/>
  </w:style>
  <w:style w:type="paragraph" w:customStyle="1" w:styleId="546FFB9E0F0D41ABB7A298270154391C">
    <w:name w:val="546FFB9E0F0D41ABB7A298270154391C"/>
    <w:rsid w:val="00C849EC"/>
  </w:style>
  <w:style w:type="paragraph" w:customStyle="1" w:styleId="26A52421740F4FF8A291BF66A00673DE">
    <w:name w:val="26A52421740F4FF8A291BF66A00673DE"/>
    <w:rsid w:val="00C849EC"/>
  </w:style>
  <w:style w:type="paragraph" w:customStyle="1" w:styleId="8BB883DA73F64B26AAAA93EC3D4E8C60">
    <w:name w:val="8BB883DA73F64B26AAAA93EC3D4E8C60"/>
    <w:rsid w:val="00C849EC"/>
  </w:style>
  <w:style w:type="paragraph" w:customStyle="1" w:styleId="32B728C95C2D4417815F8B597B3AF128">
    <w:name w:val="32B728C95C2D4417815F8B597B3AF128"/>
    <w:rsid w:val="00C849EC"/>
  </w:style>
  <w:style w:type="paragraph" w:customStyle="1" w:styleId="561A652915DF4BFAA2E075CA35A5D191">
    <w:name w:val="561A652915DF4BFAA2E075CA35A5D191"/>
    <w:rsid w:val="00C849EC"/>
  </w:style>
  <w:style w:type="paragraph" w:customStyle="1" w:styleId="38988CA4BBB4449FAE98E308B0823D7C">
    <w:name w:val="38988CA4BBB4449FAE98E308B0823D7C"/>
    <w:rsid w:val="00C849EC"/>
  </w:style>
  <w:style w:type="paragraph" w:customStyle="1" w:styleId="06DCCFAC5CEC43EBA8827C46AFC2E2CF">
    <w:name w:val="06DCCFAC5CEC43EBA8827C46AFC2E2CF"/>
    <w:rsid w:val="00C849EC"/>
  </w:style>
  <w:style w:type="paragraph" w:customStyle="1" w:styleId="92B06B0881194DDBA21F47A727739001">
    <w:name w:val="92B06B0881194DDBA21F47A727739001"/>
    <w:rsid w:val="00C849EC"/>
  </w:style>
  <w:style w:type="paragraph" w:customStyle="1" w:styleId="86078AFA00E3491B95505C14C8C085C6">
    <w:name w:val="86078AFA00E3491B95505C14C8C085C6"/>
    <w:rsid w:val="00C849EC"/>
  </w:style>
  <w:style w:type="paragraph" w:customStyle="1" w:styleId="99804B296AB84255A5F09F49528409C7">
    <w:name w:val="99804B296AB84255A5F09F49528409C7"/>
    <w:rsid w:val="00C849EC"/>
  </w:style>
  <w:style w:type="paragraph" w:customStyle="1" w:styleId="856A147F581D46F7BEEF3CF735206A53">
    <w:name w:val="856A147F581D46F7BEEF3CF735206A53"/>
    <w:rsid w:val="00C849EC"/>
  </w:style>
  <w:style w:type="paragraph" w:customStyle="1" w:styleId="CF0E12B9472A4458AFBED0C699C370B9">
    <w:name w:val="CF0E12B9472A4458AFBED0C699C370B9"/>
    <w:rsid w:val="00C849EC"/>
  </w:style>
  <w:style w:type="paragraph" w:customStyle="1" w:styleId="A97F755AA80545B4A8F661404AF12533">
    <w:name w:val="A97F755AA80545B4A8F661404AF12533"/>
    <w:rsid w:val="00C849EC"/>
  </w:style>
  <w:style w:type="paragraph" w:customStyle="1" w:styleId="E438C2916902480C9117EB7F9B57749B">
    <w:name w:val="E438C2916902480C9117EB7F9B57749B"/>
    <w:rsid w:val="00C849EC"/>
  </w:style>
  <w:style w:type="paragraph" w:customStyle="1" w:styleId="559FB02EAE704EF6956A261A850E5B68">
    <w:name w:val="559FB02EAE704EF6956A261A850E5B68"/>
    <w:rsid w:val="00C849EC"/>
  </w:style>
  <w:style w:type="paragraph" w:customStyle="1" w:styleId="A758CE2CC1434ABF93C772506783B2C4">
    <w:name w:val="A758CE2CC1434ABF93C772506783B2C4"/>
    <w:rsid w:val="00C849EC"/>
  </w:style>
  <w:style w:type="paragraph" w:customStyle="1" w:styleId="6759AAFFA9D34E78BB64B692E7081630">
    <w:name w:val="6759AAFFA9D34E78BB64B692E7081630"/>
    <w:rsid w:val="00C849EC"/>
  </w:style>
  <w:style w:type="paragraph" w:customStyle="1" w:styleId="D0733CDE85584267977DCF92EAC53B0E">
    <w:name w:val="D0733CDE85584267977DCF92EAC53B0E"/>
    <w:rsid w:val="00C849EC"/>
  </w:style>
  <w:style w:type="paragraph" w:customStyle="1" w:styleId="BA103F79BC134895B5D162D1BB5CC02C">
    <w:name w:val="BA103F79BC134895B5D162D1BB5CC02C"/>
    <w:rsid w:val="00C849EC"/>
  </w:style>
  <w:style w:type="paragraph" w:customStyle="1" w:styleId="03759F15443B487F97919A26EB26FE5E">
    <w:name w:val="03759F15443B487F97919A26EB26FE5E"/>
    <w:rsid w:val="00C849EC"/>
  </w:style>
  <w:style w:type="paragraph" w:customStyle="1" w:styleId="E3AB0E7A748141588942BDF7935E9392">
    <w:name w:val="E3AB0E7A748141588942BDF7935E9392"/>
    <w:rsid w:val="00C849EC"/>
  </w:style>
  <w:style w:type="paragraph" w:customStyle="1" w:styleId="525E42A7C6F9481BBE55FA69A247D0BD">
    <w:name w:val="525E42A7C6F9481BBE55FA69A247D0BD"/>
    <w:rsid w:val="00C849EC"/>
  </w:style>
  <w:style w:type="paragraph" w:customStyle="1" w:styleId="487BF49B00B7482D98E0DD7F2CD2F2B8">
    <w:name w:val="487BF49B00B7482D98E0DD7F2CD2F2B8"/>
    <w:rsid w:val="00C849EC"/>
  </w:style>
  <w:style w:type="paragraph" w:customStyle="1" w:styleId="CD7978200C9A44DDA7BF667FF521465F">
    <w:name w:val="CD7978200C9A44DDA7BF667FF521465F"/>
    <w:rsid w:val="00C849EC"/>
  </w:style>
  <w:style w:type="paragraph" w:customStyle="1" w:styleId="DB276F6146BC4B369B8241601E1AAFF3">
    <w:name w:val="DB276F6146BC4B369B8241601E1AAFF3"/>
    <w:rsid w:val="00C849EC"/>
  </w:style>
  <w:style w:type="paragraph" w:customStyle="1" w:styleId="8DDF330C82474FEDA04E27112E936927">
    <w:name w:val="8DDF330C82474FEDA04E27112E936927"/>
    <w:rsid w:val="00C849EC"/>
  </w:style>
  <w:style w:type="paragraph" w:customStyle="1" w:styleId="178730066E794399845157597B8585F9">
    <w:name w:val="178730066E794399845157597B8585F9"/>
    <w:rsid w:val="00C849EC"/>
  </w:style>
  <w:style w:type="paragraph" w:customStyle="1" w:styleId="B5389E9634114BC3AEC5B2C9AC35D48B">
    <w:name w:val="B5389E9634114BC3AEC5B2C9AC35D48B"/>
    <w:rsid w:val="00C849EC"/>
  </w:style>
  <w:style w:type="paragraph" w:customStyle="1" w:styleId="FF26A3139EAD452C9AAFC82439E5556D">
    <w:name w:val="FF26A3139EAD452C9AAFC82439E5556D"/>
    <w:rsid w:val="00C849EC"/>
  </w:style>
  <w:style w:type="paragraph" w:customStyle="1" w:styleId="87FEC2B540A1487480EA6C308850EF7A">
    <w:name w:val="87FEC2B540A1487480EA6C308850EF7A"/>
    <w:rsid w:val="00C849EC"/>
  </w:style>
  <w:style w:type="paragraph" w:customStyle="1" w:styleId="0E59D801A7F441F7B4D7596863EF6A6B">
    <w:name w:val="0E59D801A7F441F7B4D7596863EF6A6B"/>
    <w:rsid w:val="00C849EC"/>
  </w:style>
  <w:style w:type="paragraph" w:customStyle="1" w:styleId="7267DE6C8871423192727FDD5A75CC50">
    <w:name w:val="7267DE6C8871423192727FDD5A75CC50"/>
    <w:rsid w:val="00C849EC"/>
  </w:style>
  <w:style w:type="paragraph" w:customStyle="1" w:styleId="4EF6AB9829734E2D8A0C94BE0D783BAE">
    <w:name w:val="4EF6AB9829734E2D8A0C94BE0D783BAE"/>
    <w:rsid w:val="00C849EC"/>
  </w:style>
  <w:style w:type="paragraph" w:customStyle="1" w:styleId="F6AECF75758D45FC82C223AE23ADCA7F">
    <w:name w:val="F6AECF75758D45FC82C223AE23ADCA7F"/>
    <w:rsid w:val="00C849EC"/>
  </w:style>
  <w:style w:type="paragraph" w:customStyle="1" w:styleId="6ED4E68691CA4415B57DC96567784F34">
    <w:name w:val="6ED4E68691CA4415B57DC96567784F34"/>
    <w:rsid w:val="00C849EC"/>
  </w:style>
  <w:style w:type="paragraph" w:customStyle="1" w:styleId="ACAF0B1A86B64F7C93CBC91512871823">
    <w:name w:val="ACAF0B1A86B64F7C93CBC91512871823"/>
    <w:rsid w:val="00C849EC"/>
  </w:style>
  <w:style w:type="paragraph" w:customStyle="1" w:styleId="4C9D1A4BED5144B49F7DAFE660C08AB8">
    <w:name w:val="4C9D1A4BED5144B49F7DAFE660C08AB8"/>
    <w:rsid w:val="00C849EC"/>
  </w:style>
  <w:style w:type="paragraph" w:customStyle="1" w:styleId="7B08E732A2BC4FEF826B54D552F0D719">
    <w:name w:val="7B08E732A2BC4FEF826B54D552F0D719"/>
    <w:rsid w:val="00C849EC"/>
  </w:style>
  <w:style w:type="paragraph" w:customStyle="1" w:styleId="2AE32CEB40464264B893B19F70DDFD15">
    <w:name w:val="2AE32CEB40464264B893B19F70DDFD15"/>
    <w:rsid w:val="00C849EC"/>
  </w:style>
  <w:style w:type="paragraph" w:customStyle="1" w:styleId="7987D11E97F74546898C0E45BA713B43">
    <w:name w:val="7987D11E97F74546898C0E45BA713B43"/>
    <w:rsid w:val="00C849EC"/>
  </w:style>
  <w:style w:type="paragraph" w:customStyle="1" w:styleId="7EC15298C65148E096F58707B0487FA1">
    <w:name w:val="7EC15298C65148E096F58707B0487FA1"/>
    <w:rsid w:val="00C849EC"/>
  </w:style>
  <w:style w:type="paragraph" w:customStyle="1" w:styleId="D855C5CB70C44AA2A724495BB3B2D3D7">
    <w:name w:val="D855C5CB70C44AA2A724495BB3B2D3D7"/>
    <w:rsid w:val="00C849EC"/>
  </w:style>
  <w:style w:type="paragraph" w:customStyle="1" w:styleId="EDB8558B42F241BE880BC8E3C530B511">
    <w:name w:val="EDB8558B42F241BE880BC8E3C530B511"/>
    <w:rsid w:val="00C849EC"/>
  </w:style>
  <w:style w:type="paragraph" w:customStyle="1" w:styleId="8F961FD65BD3452EA1FB7BD9C41CED72">
    <w:name w:val="8F961FD65BD3452EA1FB7BD9C41CED72"/>
    <w:rsid w:val="00C849EC"/>
  </w:style>
  <w:style w:type="paragraph" w:customStyle="1" w:styleId="FB8C0AC7ECE54503A12DF6423BB0A3BE">
    <w:name w:val="FB8C0AC7ECE54503A12DF6423BB0A3BE"/>
    <w:rsid w:val="00C849EC"/>
  </w:style>
  <w:style w:type="paragraph" w:customStyle="1" w:styleId="59B51C79F4A84672AFF9F6104983D6FA">
    <w:name w:val="59B51C79F4A84672AFF9F6104983D6FA"/>
    <w:rsid w:val="00C849EC"/>
  </w:style>
  <w:style w:type="paragraph" w:customStyle="1" w:styleId="E4F0E9D971774488A3DC98E41792E022">
    <w:name w:val="E4F0E9D971774488A3DC98E41792E022"/>
    <w:rsid w:val="00C849EC"/>
  </w:style>
  <w:style w:type="paragraph" w:customStyle="1" w:styleId="3A02C034F88D4A4CBD07CE5B8FEE24E9">
    <w:name w:val="3A02C034F88D4A4CBD07CE5B8FEE24E9"/>
    <w:rsid w:val="00C849EC"/>
  </w:style>
  <w:style w:type="paragraph" w:customStyle="1" w:styleId="99DA2CF86EEA40888398B1ED70B1C6F1">
    <w:name w:val="99DA2CF86EEA40888398B1ED70B1C6F1"/>
    <w:rsid w:val="00C849EC"/>
  </w:style>
  <w:style w:type="paragraph" w:customStyle="1" w:styleId="D01A79E61C3F4CD88B04698C1A7F41A0">
    <w:name w:val="D01A79E61C3F4CD88B04698C1A7F41A0"/>
    <w:rsid w:val="00C849EC"/>
  </w:style>
  <w:style w:type="paragraph" w:customStyle="1" w:styleId="63A8775BEF39494AAA579499D41701EB">
    <w:name w:val="63A8775BEF39494AAA579499D41701EB"/>
    <w:rsid w:val="00C849EC"/>
  </w:style>
  <w:style w:type="paragraph" w:customStyle="1" w:styleId="F18D20AEF6FC4B33BAB4DAF4BADB0C1A">
    <w:name w:val="F18D20AEF6FC4B33BAB4DAF4BADB0C1A"/>
    <w:rsid w:val="00C849EC"/>
  </w:style>
  <w:style w:type="paragraph" w:customStyle="1" w:styleId="65B7BC3D606B4AF7B527B2AD291B6B4D">
    <w:name w:val="65B7BC3D606B4AF7B527B2AD291B6B4D"/>
    <w:rsid w:val="00C849EC"/>
  </w:style>
  <w:style w:type="paragraph" w:customStyle="1" w:styleId="4E9BC4E1FF9349ED822F27E1889523B8">
    <w:name w:val="4E9BC4E1FF9349ED822F27E1889523B8"/>
    <w:rsid w:val="00C849EC"/>
  </w:style>
  <w:style w:type="paragraph" w:customStyle="1" w:styleId="EFEDA760CACF4906AA5260CF9E9823CA">
    <w:name w:val="EFEDA760CACF4906AA5260CF9E9823CA"/>
    <w:rsid w:val="00C849EC"/>
  </w:style>
  <w:style w:type="paragraph" w:customStyle="1" w:styleId="142E1265F4414622B8AFFED27DBD9800">
    <w:name w:val="142E1265F4414622B8AFFED27DBD9800"/>
    <w:rsid w:val="00C849EC"/>
  </w:style>
  <w:style w:type="paragraph" w:customStyle="1" w:styleId="0E8B6E3BE8914EAD983D238B3623CB3D">
    <w:name w:val="0E8B6E3BE8914EAD983D238B3623CB3D"/>
    <w:rsid w:val="00C849EC"/>
  </w:style>
  <w:style w:type="paragraph" w:customStyle="1" w:styleId="21F780BA953E48EA836C3715A9F4FE47">
    <w:name w:val="21F780BA953E48EA836C3715A9F4FE47"/>
    <w:rsid w:val="00C849EC"/>
  </w:style>
  <w:style w:type="paragraph" w:customStyle="1" w:styleId="96F03B1CAEA0404B8FF16FD7212EBF5F">
    <w:name w:val="96F03B1CAEA0404B8FF16FD7212EBF5F"/>
    <w:rsid w:val="00C849EC"/>
  </w:style>
  <w:style w:type="paragraph" w:customStyle="1" w:styleId="F25D85A01042450CA07F4B80B4D1EE8E">
    <w:name w:val="F25D85A01042450CA07F4B80B4D1EE8E"/>
    <w:rsid w:val="00C849EC"/>
  </w:style>
  <w:style w:type="paragraph" w:customStyle="1" w:styleId="277C02C270AE48A89DD394F59A62F812">
    <w:name w:val="277C02C270AE48A89DD394F59A62F812"/>
    <w:rsid w:val="00C849EC"/>
  </w:style>
  <w:style w:type="paragraph" w:customStyle="1" w:styleId="22DE8E1229814C4998CECDFB6E4AF2C7">
    <w:name w:val="22DE8E1229814C4998CECDFB6E4AF2C7"/>
    <w:rsid w:val="00C849EC"/>
  </w:style>
  <w:style w:type="paragraph" w:customStyle="1" w:styleId="8C8A9DB6D50C4CD58084E6036A8FF3E3">
    <w:name w:val="8C8A9DB6D50C4CD58084E6036A8FF3E3"/>
    <w:rsid w:val="00C849EC"/>
  </w:style>
  <w:style w:type="paragraph" w:customStyle="1" w:styleId="F4DC49C9510E47FD840EC97CC77143DF">
    <w:name w:val="F4DC49C9510E47FD840EC97CC77143DF"/>
    <w:rsid w:val="00C849EC"/>
  </w:style>
  <w:style w:type="paragraph" w:customStyle="1" w:styleId="EC5A4D6BC3004396824D0B1B02E19E42">
    <w:name w:val="EC5A4D6BC3004396824D0B1B02E19E42"/>
    <w:rsid w:val="00C849EC"/>
  </w:style>
  <w:style w:type="paragraph" w:customStyle="1" w:styleId="DFAC2929F3094B5899C4842230D241A6">
    <w:name w:val="DFAC2929F3094B5899C4842230D241A6"/>
    <w:rsid w:val="00C849EC"/>
  </w:style>
  <w:style w:type="paragraph" w:customStyle="1" w:styleId="7D6C77818A2849F588AC701D681F6469">
    <w:name w:val="7D6C77818A2849F588AC701D681F6469"/>
    <w:rsid w:val="00C849EC"/>
  </w:style>
  <w:style w:type="paragraph" w:customStyle="1" w:styleId="F9FEAF2314C74DB6BE7D95A4701ACB00">
    <w:name w:val="F9FEAF2314C74DB6BE7D95A4701ACB00"/>
    <w:rsid w:val="00C849EC"/>
  </w:style>
  <w:style w:type="paragraph" w:customStyle="1" w:styleId="0F3F94C960324326BD558975DA446970">
    <w:name w:val="0F3F94C960324326BD558975DA446970"/>
    <w:rsid w:val="00C849EC"/>
  </w:style>
  <w:style w:type="paragraph" w:customStyle="1" w:styleId="BAB8B45E8D7A4CF9BF57598F3D70D01B">
    <w:name w:val="BAB8B45E8D7A4CF9BF57598F3D70D01B"/>
    <w:rsid w:val="00C849EC"/>
  </w:style>
  <w:style w:type="paragraph" w:customStyle="1" w:styleId="8C0A2954C8524E14A6E30DB871F7B90E">
    <w:name w:val="8C0A2954C8524E14A6E30DB871F7B90E"/>
    <w:rsid w:val="00C849EC"/>
  </w:style>
  <w:style w:type="paragraph" w:customStyle="1" w:styleId="925D5DF72F3841678B47135BDD3D8387">
    <w:name w:val="925D5DF72F3841678B47135BDD3D8387"/>
    <w:rsid w:val="00C849EC"/>
  </w:style>
  <w:style w:type="paragraph" w:customStyle="1" w:styleId="AE0DF97EA4C34F68AFBCA32FD7D94C7A">
    <w:name w:val="AE0DF97EA4C34F68AFBCA32FD7D94C7A"/>
    <w:rsid w:val="00C849EC"/>
  </w:style>
  <w:style w:type="paragraph" w:customStyle="1" w:styleId="EFFBEBF6BE514DD1A248694F3C011B90">
    <w:name w:val="EFFBEBF6BE514DD1A248694F3C011B90"/>
    <w:rsid w:val="00C849EC"/>
  </w:style>
  <w:style w:type="paragraph" w:customStyle="1" w:styleId="256A1DEBD7554F61BD2B7E219BB994F6">
    <w:name w:val="256A1DEBD7554F61BD2B7E219BB994F6"/>
    <w:rsid w:val="00C849EC"/>
  </w:style>
  <w:style w:type="paragraph" w:customStyle="1" w:styleId="7C60F79423DC4C6D8779D9E87FE75311">
    <w:name w:val="7C60F79423DC4C6D8779D9E87FE75311"/>
    <w:rsid w:val="00C849EC"/>
  </w:style>
  <w:style w:type="paragraph" w:customStyle="1" w:styleId="D7A134E842BD4DFAB2C3F87FA914E74A">
    <w:name w:val="D7A134E842BD4DFAB2C3F87FA914E74A"/>
    <w:rsid w:val="00C849EC"/>
  </w:style>
  <w:style w:type="paragraph" w:customStyle="1" w:styleId="ED1641AACAC34188990F99C53C8A04C0">
    <w:name w:val="ED1641AACAC34188990F99C53C8A04C0"/>
    <w:rsid w:val="00C849EC"/>
  </w:style>
  <w:style w:type="paragraph" w:customStyle="1" w:styleId="92AD2AB0029040949C961D9329835888">
    <w:name w:val="92AD2AB0029040949C961D9329835888"/>
    <w:rsid w:val="00C849EC"/>
  </w:style>
  <w:style w:type="paragraph" w:customStyle="1" w:styleId="7A1F77E2F4DB4AD8BD08884685E8BC5F">
    <w:name w:val="7A1F77E2F4DB4AD8BD08884685E8BC5F"/>
    <w:rsid w:val="00C849EC"/>
  </w:style>
  <w:style w:type="paragraph" w:customStyle="1" w:styleId="3ACF83988BF6461F907B67AD015948B3">
    <w:name w:val="3ACF83988BF6461F907B67AD015948B3"/>
    <w:rsid w:val="00C849EC"/>
  </w:style>
  <w:style w:type="paragraph" w:customStyle="1" w:styleId="A138EAB0656644608D900C1C48CF92E6">
    <w:name w:val="A138EAB0656644608D900C1C48CF92E6"/>
    <w:rsid w:val="00C849EC"/>
  </w:style>
  <w:style w:type="paragraph" w:customStyle="1" w:styleId="2DCC577FD0CA4BA99416130B1004BF1D">
    <w:name w:val="2DCC577FD0CA4BA99416130B1004BF1D"/>
    <w:rsid w:val="00C849EC"/>
  </w:style>
  <w:style w:type="paragraph" w:customStyle="1" w:styleId="7E7ABB2EF6E64B26BCEE1872A2C6D744">
    <w:name w:val="7E7ABB2EF6E64B26BCEE1872A2C6D744"/>
    <w:rsid w:val="00C849EC"/>
  </w:style>
  <w:style w:type="paragraph" w:customStyle="1" w:styleId="1656909CF79944869604B8228642A5CE">
    <w:name w:val="1656909CF79944869604B8228642A5CE"/>
    <w:rsid w:val="00C849EC"/>
  </w:style>
  <w:style w:type="paragraph" w:customStyle="1" w:styleId="C20E77C8034E413EAE8CF2BA5C6E5E36">
    <w:name w:val="C20E77C8034E413EAE8CF2BA5C6E5E36"/>
    <w:rsid w:val="00C849EC"/>
  </w:style>
  <w:style w:type="paragraph" w:customStyle="1" w:styleId="C3F263D9CDDF49CDAFCFDCA32A782D7B">
    <w:name w:val="C3F263D9CDDF49CDAFCFDCA32A782D7B"/>
    <w:rsid w:val="00C849EC"/>
  </w:style>
  <w:style w:type="paragraph" w:customStyle="1" w:styleId="40A190BBF939463E8D3BDF1DCE05FA44">
    <w:name w:val="40A190BBF939463E8D3BDF1DCE05FA44"/>
    <w:rsid w:val="00C849EC"/>
  </w:style>
  <w:style w:type="paragraph" w:customStyle="1" w:styleId="99A4C317EC59448AA5CF6E9943F10E3C">
    <w:name w:val="99A4C317EC59448AA5CF6E9943F10E3C"/>
    <w:rsid w:val="00C849EC"/>
  </w:style>
  <w:style w:type="paragraph" w:customStyle="1" w:styleId="3B58707F26E8402DA6B8D7760B4CDA04">
    <w:name w:val="3B58707F26E8402DA6B8D7760B4CDA04"/>
    <w:rsid w:val="00C849EC"/>
  </w:style>
  <w:style w:type="paragraph" w:customStyle="1" w:styleId="34B1055EDAA44A0AB602B73F36A2326E">
    <w:name w:val="34B1055EDAA44A0AB602B73F36A2326E"/>
    <w:rsid w:val="00C849EC"/>
  </w:style>
  <w:style w:type="paragraph" w:customStyle="1" w:styleId="E3A8123550FF4AB9BB97F3D54CE4D391">
    <w:name w:val="E3A8123550FF4AB9BB97F3D54CE4D391"/>
    <w:rsid w:val="00C849EC"/>
  </w:style>
  <w:style w:type="paragraph" w:customStyle="1" w:styleId="442657660CB34324AFE89B3BED7CDCA9">
    <w:name w:val="442657660CB34324AFE89B3BED7CDCA9"/>
    <w:rsid w:val="00C849EC"/>
  </w:style>
  <w:style w:type="paragraph" w:customStyle="1" w:styleId="A1421B499F264891A9AF9B05758FC243">
    <w:name w:val="A1421B499F264891A9AF9B05758FC243"/>
    <w:rsid w:val="00C849EC"/>
  </w:style>
  <w:style w:type="paragraph" w:customStyle="1" w:styleId="4337E95F359845E6BE28B69A3C78AB7E">
    <w:name w:val="4337E95F359845E6BE28B69A3C78AB7E"/>
    <w:rsid w:val="00C849EC"/>
  </w:style>
  <w:style w:type="paragraph" w:customStyle="1" w:styleId="9483AB40B0D6458EB17207D1A3F9594A">
    <w:name w:val="9483AB40B0D6458EB17207D1A3F9594A"/>
    <w:rsid w:val="00C849EC"/>
  </w:style>
  <w:style w:type="paragraph" w:customStyle="1" w:styleId="E8CC782C44604140A3D64E2FA67BC644">
    <w:name w:val="E8CC782C44604140A3D64E2FA67BC644"/>
    <w:rsid w:val="00C849EC"/>
  </w:style>
  <w:style w:type="paragraph" w:customStyle="1" w:styleId="BDF5AB40C5F7426683DB369763FFE98B">
    <w:name w:val="BDF5AB40C5F7426683DB369763FFE98B"/>
    <w:rsid w:val="00C849EC"/>
  </w:style>
  <w:style w:type="paragraph" w:customStyle="1" w:styleId="C07CB20429C044329BACCE47B533697E">
    <w:name w:val="C07CB20429C044329BACCE47B533697E"/>
    <w:rsid w:val="00C849EC"/>
  </w:style>
  <w:style w:type="paragraph" w:customStyle="1" w:styleId="54ABF05EB7BF4535953324F403B3482C">
    <w:name w:val="54ABF05EB7BF4535953324F403B3482C"/>
    <w:rsid w:val="00C849EC"/>
  </w:style>
  <w:style w:type="paragraph" w:customStyle="1" w:styleId="BF1C3324535F49DFBD02DE19B692BD0F">
    <w:name w:val="BF1C3324535F49DFBD02DE19B692BD0F"/>
    <w:rsid w:val="00C849EC"/>
  </w:style>
  <w:style w:type="paragraph" w:customStyle="1" w:styleId="2308221A8C294554BD6FA2F0B241D9B2">
    <w:name w:val="2308221A8C294554BD6FA2F0B241D9B2"/>
    <w:rsid w:val="00C849EC"/>
  </w:style>
  <w:style w:type="paragraph" w:customStyle="1" w:styleId="C709891149AF496EA87F8E743852524E">
    <w:name w:val="C709891149AF496EA87F8E743852524E"/>
    <w:rsid w:val="00C849EC"/>
  </w:style>
  <w:style w:type="paragraph" w:customStyle="1" w:styleId="A7F6CE4721804257878CBBA4CA4AF3CC">
    <w:name w:val="A7F6CE4721804257878CBBA4CA4AF3CC"/>
    <w:rsid w:val="00C849EC"/>
  </w:style>
  <w:style w:type="paragraph" w:customStyle="1" w:styleId="838B813B872C44478A84D846758676A3">
    <w:name w:val="838B813B872C44478A84D846758676A3"/>
    <w:rsid w:val="00C849EC"/>
  </w:style>
  <w:style w:type="paragraph" w:customStyle="1" w:styleId="6D138E277167414FBD58B9DEAF9259CD">
    <w:name w:val="6D138E277167414FBD58B9DEAF9259CD"/>
    <w:rsid w:val="00C849EC"/>
  </w:style>
  <w:style w:type="paragraph" w:customStyle="1" w:styleId="0D3469A175F246D48DEB5DB39EABC99E">
    <w:name w:val="0D3469A175F246D48DEB5DB39EABC99E"/>
    <w:rsid w:val="00C849EC"/>
  </w:style>
  <w:style w:type="paragraph" w:customStyle="1" w:styleId="8A9860C72BDB48019F7B1E5B911BD228">
    <w:name w:val="8A9860C72BDB48019F7B1E5B911BD228"/>
    <w:rsid w:val="00C849EC"/>
  </w:style>
  <w:style w:type="paragraph" w:customStyle="1" w:styleId="EADF9FF06F5545F98C4A39372E461A00">
    <w:name w:val="EADF9FF06F5545F98C4A39372E461A00"/>
    <w:rsid w:val="00C849EC"/>
  </w:style>
  <w:style w:type="paragraph" w:customStyle="1" w:styleId="BC3D595CF34049879A909371D8652262">
    <w:name w:val="BC3D595CF34049879A909371D8652262"/>
    <w:rsid w:val="00C849EC"/>
  </w:style>
  <w:style w:type="paragraph" w:customStyle="1" w:styleId="BF42A18C6E024494AD8360A86577D66C">
    <w:name w:val="BF42A18C6E024494AD8360A86577D66C"/>
    <w:rsid w:val="00C849EC"/>
  </w:style>
  <w:style w:type="paragraph" w:customStyle="1" w:styleId="A2DCE53D23074D4EA5A3D1BA5DBCD548">
    <w:name w:val="A2DCE53D23074D4EA5A3D1BA5DBCD548"/>
    <w:rsid w:val="00C849EC"/>
  </w:style>
  <w:style w:type="paragraph" w:customStyle="1" w:styleId="64EB486ABF5D47ABBB7C5EEDC382D91E">
    <w:name w:val="64EB486ABF5D47ABBB7C5EEDC382D91E"/>
    <w:rsid w:val="00C849EC"/>
  </w:style>
  <w:style w:type="paragraph" w:customStyle="1" w:styleId="442BBB2D8F0648449EEC06268A37AC21">
    <w:name w:val="442BBB2D8F0648449EEC06268A37AC21"/>
    <w:rsid w:val="00C849EC"/>
  </w:style>
  <w:style w:type="paragraph" w:customStyle="1" w:styleId="9D7048508A2C4F6BB6B58658A7F81793">
    <w:name w:val="9D7048508A2C4F6BB6B58658A7F81793"/>
    <w:rsid w:val="00C849EC"/>
  </w:style>
  <w:style w:type="paragraph" w:customStyle="1" w:styleId="0E965D75200944DEAA5C7A57CF1BE669">
    <w:name w:val="0E965D75200944DEAA5C7A57CF1BE669"/>
    <w:rsid w:val="00C849EC"/>
  </w:style>
  <w:style w:type="paragraph" w:customStyle="1" w:styleId="BDC576DFB92D4453AFA8ACAC829AF922">
    <w:name w:val="BDC576DFB92D4453AFA8ACAC829AF922"/>
    <w:rsid w:val="00C849EC"/>
  </w:style>
  <w:style w:type="paragraph" w:customStyle="1" w:styleId="DA2C764D2ECA4795A32901B2739E1F26">
    <w:name w:val="DA2C764D2ECA4795A32901B2739E1F26"/>
    <w:rsid w:val="00C849EC"/>
  </w:style>
  <w:style w:type="paragraph" w:customStyle="1" w:styleId="EF5D956BDA224A6FB72D3A1C81FACFB5">
    <w:name w:val="EF5D956BDA224A6FB72D3A1C81FACFB5"/>
    <w:rsid w:val="00C849EC"/>
  </w:style>
  <w:style w:type="paragraph" w:customStyle="1" w:styleId="B91203D4BE80497598AA1CBBFD30D41C">
    <w:name w:val="B91203D4BE80497598AA1CBBFD30D41C"/>
    <w:rsid w:val="00C849EC"/>
  </w:style>
  <w:style w:type="paragraph" w:customStyle="1" w:styleId="1B018A735F5D4726A6727A1832123BD9">
    <w:name w:val="1B018A735F5D4726A6727A1832123BD9"/>
    <w:rsid w:val="00C849EC"/>
  </w:style>
  <w:style w:type="paragraph" w:customStyle="1" w:styleId="7A38491CBCE741A882B218E962F20830">
    <w:name w:val="7A38491CBCE741A882B218E962F20830"/>
    <w:rsid w:val="00C849EC"/>
  </w:style>
  <w:style w:type="paragraph" w:customStyle="1" w:styleId="749B6C2BACCC4C008496BF53D3A9A96D">
    <w:name w:val="749B6C2BACCC4C008496BF53D3A9A96D"/>
    <w:rsid w:val="00C849EC"/>
  </w:style>
  <w:style w:type="paragraph" w:customStyle="1" w:styleId="32A5773EE5C948B09F37BDD2062E2F10">
    <w:name w:val="32A5773EE5C948B09F37BDD2062E2F10"/>
    <w:rsid w:val="00C849EC"/>
  </w:style>
  <w:style w:type="paragraph" w:customStyle="1" w:styleId="3D33CA53AB0540FE9371213FC1324B77">
    <w:name w:val="3D33CA53AB0540FE9371213FC1324B77"/>
    <w:rsid w:val="00C849EC"/>
  </w:style>
  <w:style w:type="paragraph" w:customStyle="1" w:styleId="7C65DE33F0DA4C2DBAD791D488AC10B3">
    <w:name w:val="7C65DE33F0DA4C2DBAD791D488AC10B3"/>
    <w:rsid w:val="00C849EC"/>
  </w:style>
  <w:style w:type="paragraph" w:customStyle="1" w:styleId="270217464A3E4420821A646921E3B9D1">
    <w:name w:val="270217464A3E4420821A646921E3B9D1"/>
    <w:rsid w:val="00C849EC"/>
  </w:style>
  <w:style w:type="paragraph" w:customStyle="1" w:styleId="98400FF9F78D45059731BA6A4583E284">
    <w:name w:val="98400FF9F78D45059731BA6A4583E284"/>
    <w:rsid w:val="00C849EC"/>
  </w:style>
  <w:style w:type="paragraph" w:customStyle="1" w:styleId="7F1D0C4494924B5784ADFB9ED2726361">
    <w:name w:val="7F1D0C4494924B5784ADFB9ED2726361"/>
    <w:rsid w:val="00C849EC"/>
  </w:style>
  <w:style w:type="paragraph" w:customStyle="1" w:styleId="9A24D31981844DF2A8986A9821844CB8">
    <w:name w:val="9A24D31981844DF2A8986A9821844CB8"/>
    <w:rsid w:val="00C849EC"/>
  </w:style>
  <w:style w:type="paragraph" w:customStyle="1" w:styleId="B472908CAE06432BA14F7DAA5B9BA1D8">
    <w:name w:val="B472908CAE06432BA14F7DAA5B9BA1D8"/>
    <w:rsid w:val="00C849EC"/>
  </w:style>
  <w:style w:type="paragraph" w:customStyle="1" w:styleId="147925460C81496EBDD5FC0E65593DD3">
    <w:name w:val="147925460C81496EBDD5FC0E65593DD3"/>
    <w:rsid w:val="00C849EC"/>
  </w:style>
  <w:style w:type="paragraph" w:customStyle="1" w:styleId="9320070D01AE47D09BF64516CC080FC4">
    <w:name w:val="9320070D01AE47D09BF64516CC080FC4"/>
    <w:rsid w:val="00C849EC"/>
  </w:style>
  <w:style w:type="paragraph" w:customStyle="1" w:styleId="5620FE85EEDF4F888799C16C22722AA2">
    <w:name w:val="5620FE85EEDF4F888799C16C22722AA2"/>
    <w:rsid w:val="00C849EC"/>
  </w:style>
  <w:style w:type="paragraph" w:customStyle="1" w:styleId="31D712E089994FD08BFE77A8D09FF812">
    <w:name w:val="31D712E089994FD08BFE77A8D09FF812"/>
    <w:rsid w:val="00C849EC"/>
  </w:style>
  <w:style w:type="paragraph" w:customStyle="1" w:styleId="2008F5D014184953A157B9DF9E7D33BE">
    <w:name w:val="2008F5D014184953A157B9DF9E7D33BE"/>
    <w:rsid w:val="00C849EC"/>
  </w:style>
  <w:style w:type="paragraph" w:customStyle="1" w:styleId="2DAC54FAC6D84D849936DF2F23673419">
    <w:name w:val="2DAC54FAC6D84D849936DF2F23673419"/>
    <w:rsid w:val="00C849EC"/>
  </w:style>
  <w:style w:type="paragraph" w:customStyle="1" w:styleId="DCFE64948AE44AA89498F2E22A0E070C">
    <w:name w:val="DCFE64948AE44AA89498F2E22A0E070C"/>
    <w:rsid w:val="00C849EC"/>
  </w:style>
  <w:style w:type="paragraph" w:customStyle="1" w:styleId="A5DBFEBB71054DEA82572F63B3FC861C">
    <w:name w:val="A5DBFEBB71054DEA82572F63B3FC861C"/>
    <w:rsid w:val="00C849EC"/>
  </w:style>
  <w:style w:type="paragraph" w:customStyle="1" w:styleId="D76D2B6F6ADE4A889F019D739BDB08C4">
    <w:name w:val="D76D2B6F6ADE4A889F019D739BDB08C4"/>
    <w:rsid w:val="00C849EC"/>
  </w:style>
  <w:style w:type="paragraph" w:customStyle="1" w:styleId="9A0A7861FB1E4F0D98D02433730D44DB">
    <w:name w:val="9A0A7861FB1E4F0D98D02433730D44DB"/>
    <w:rsid w:val="00C849EC"/>
  </w:style>
  <w:style w:type="paragraph" w:customStyle="1" w:styleId="32EA4F3819E94AF39927909F94FF5C73">
    <w:name w:val="32EA4F3819E94AF39927909F94FF5C73"/>
    <w:rsid w:val="00C849EC"/>
  </w:style>
  <w:style w:type="paragraph" w:customStyle="1" w:styleId="C787213D56DD4D20835760FB73DCE46B">
    <w:name w:val="C787213D56DD4D20835760FB73DCE46B"/>
    <w:rsid w:val="00C849EC"/>
  </w:style>
  <w:style w:type="paragraph" w:customStyle="1" w:styleId="34002D6C63F24D918932798A7478681A">
    <w:name w:val="34002D6C63F24D918932798A7478681A"/>
    <w:rsid w:val="00C849EC"/>
  </w:style>
  <w:style w:type="paragraph" w:customStyle="1" w:styleId="BF403E5D6D434A2D8431E0184D990809">
    <w:name w:val="BF403E5D6D434A2D8431E0184D990809"/>
    <w:rsid w:val="00C849EC"/>
  </w:style>
  <w:style w:type="paragraph" w:customStyle="1" w:styleId="AE072910A2FD4AAC90CB4CC89057FB11">
    <w:name w:val="AE072910A2FD4AAC90CB4CC89057FB11"/>
    <w:rsid w:val="00C849EC"/>
  </w:style>
  <w:style w:type="paragraph" w:customStyle="1" w:styleId="F6460375C8B14DD9B96C0E3BD2B5793C">
    <w:name w:val="F6460375C8B14DD9B96C0E3BD2B5793C"/>
    <w:rsid w:val="00C849EC"/>
  </w:style>
  <w:style w:type="paragraph" w:customStyle="1" w:styleId="4C0672302736497EB66D0DA51686CD7A">
    <w:name w:val="4C0672302736497EB66D0DA51686CD7A"/>
    <w:rsid w:val="00C849EC"/>
  </w:style>
  <w:style w:type="paragraph" w:customStyle="1" w:styleId="D58F6E2DE43947E591DA453D006675F1">
    <w:name w:val="D58F6E2DE43947E591DA453D006675F1"/>
    <w:rsid w:val="00C849EC"/>
  </w:style>
  <w:style w:type="paragraph" w:customStyle="1" w:styleId="40D41D9E717E48368DB36B14D0E71079">
    <w:name w:val="40D41D9E717E48368DB36B14D0E71079"/>
    <w:rsid w:val="00C849EC"/>
  </w:style>
  <w:style w:type="paragraph" w:customStyle="1" w:styleId="736212918C8C445AA27AF041A04B8C1B">
    <w:name w:val="736212918C8C445AA27AF041A04B8C1B"/>
    <w:rsid w:val="00C849EC"/>
  </w:style>
  <w:style w:type="paragraph" w:customStyle="1" w:styleId="B858CB5D0EF048AAB877D9338195182B">
    <w:name w:val="B858CB5D0EF048AAB877D9338195182B"/>
    <w:rsid w:val="00C849EC"/>
  </w:style>
  <w:style w:type="paragraph" w:customStyle="1" w:styleId="F2D86149443C46FF9D1074A3653A6232">
    <w:name w:val="F2D86149443C46FF9D1074A3653A6232"/>
    <w:rsid w:val="00C849EC"/>
  </w:style>
  <w:style w:type="paragraph" w:customStyle="1" w:styleId="619336D974494FF3A19957076DA263BC">
    <w:name w:val="619336D974494FF3A19957076DA263BC"/>
    <w:rsid w:val="00C849EC"/>
  </w:style>
  <w:style w:type="paragraph" w:customStyle="1" w:styleId="05DD3348B9624FF48256F1D2B6A0F2E4">
    <w:name w:val="05DD3348B9624FF48256F1D2B6A0F2E4"/>
    <w:rsid w:val="00C849EC"/>
  </w:style>
  <w:style w:type="paragraph" w:customStyle="1" w:styleId="BEB7BAB2D23D431BB930F4BB13A14233">
    <w:name w:val="BEB7BAB2D23D431BB930F4BB13A14233"/>
    <w:rsid w:val="00C849EC"/>
  </w:style>
  <w:style w:type="paragraph" w:customStyle="1" w:styleId="A9F30AE9411247DF9EC95F9FF88E70E9">
    <w:name w:val="A9F30AE9411247DF9EC95F9FF88E70E9"/>
    <w:rsid w:val="00C849EC"/>
  </w:style>
  <w:style w:type="paragraph" w:customStyle="1" w:styleId="8755C9DED1B5475192F8FF2C83E7EAC7">
    <w:name w:val="8755C9DED1B5475192F8FF2C83E7EAC7"/>
    <w:rsid w:val="00C849EC"/>
  </w:style>
  <w:style w:type="paragraph" w:customStyle="1" w:styleId="240EB904917D430498CD1018ADC40198">
    <w:name w:val="240EB904917D430498CD1018ADC40198"/>
    <w:rsid w:val="00C849EC"/>
  </w:style>
  <w:style w:type="paragraph" w:customStyle="1" w:styleId="D4589A66412044C2BF17598200B10F2F">
    <w:name w:val="D4589A66412044C2BF17598200B10F2F"/>
    <w:rsid w:val="00C849EC"/>
  </w:style>
  <w:style w:type="paragraph" w:customStyle="1" w:styleId="B8797CBD44F949BCBFA0CD949B10392F">
    <w:name w:val="B8797CBD44F949BCBFA0CD949B10392F"/>
    <w:rsid w:val="00C849EC"/>
  </w:style>
  <w:style w:type="paragraph" w:customStyle="1" w:styleId="2E9A2FAC7B0746AC8AB5448ABFAACBA2">
    <w:name w:val="2E9A2FAC7B0746AC8AB5448ABFAACBA2"/>
    <w:rsid w:val="00C849EC"/>
  </w:style>
  <w:style w:type="paragraph" w:customStyle="1" w:styleId="46A0AD0D3C7A46F9AB36D0157D0AFA2B">
    <w:name w:val="46A0AD0D3C7A46F9AB36D0157D0AFA2B"/>
    <w:rsid w:val="00C849EC"/>
  </w:style>
  <w:style w:type="paragraph" w:customStyle="1" w:styleId="C592D8FC045F4D38A86D16A1BA4E4F9C">
    <w:name w:val="C592D8FC045F4D38A86D16A1BA4E4F9C"/>
    <w:rsid w:val="00C849EC"/>
  </w:style>
  <w:style w:type="paragraph" w:customStyle="1" w:styleId="11EC025A28B64D8BAC77C5A29C1A512B">
    <w:name w:val="11EC025A28B64D8BAC77C5A29C1A512B"/>
    <w:rsid w:val="00C849EC"/>
  </w:style>
  <w:style w:type="paragraph" w:customStyle="1" w:styleId="371AC0C49DF54622ABFD71AC7D799539">
    <w:name w:val="371AC0C49DF54622ABFD71AC7D799539"/>
    <w:rsid w:val="00C849EC"/>
  </w:style>
  <w:style w:type="paragraph" w:customStyle="1" w:styleId="8DE5D5D42A98402CB1BC9B31721597DF">
    <w:name w:val="8DE5D5D42A98402CB1BC9B31721597DF"/>
    <w:rsid w:val="00C849EC"/>
  </w:style>
  <w:style w:type="paragraph" w:customStyle="1" w:styleId="15BA4BC8D9FF4D1A93D5C26B9923DCE8">
    <w:name w:val="15BA4BC8D9FF4D1A93D5C26B9923DCE8"/>
    <w:rsid w:val="00C849EC"/>
  </w:style>
  <w:style w:type="paragraph" w:customStyle="1" w:styleId="1E13BBE2650C47A3A728D31F690B4AFE">
    <w:name w:val="1E13BBE2650C47A3A728D31F690B4AFE"/>
    <w:rsid w:val="00C849EC"/>
  </w:style>
  <w:style w:type="paragraph" w:customStyle="1" w:styleId="E3BA7B1257D04E85B1B630CCA80B4477">
    <w:name w:val="E3BA7B1257D04E85B1B630CCA80B4477"/>
    <w:rsid w:val="00C849EC"/>
  </w:style>
  <w:style w:type="paragraph" w:customStyle="1" w:styleId="DE99615065394151A51C2BCB48778252">
    <w:name w:val="DE99615065394151A51C2BCB48778252"/>
    <w:rsid w:val="00C849EC"/>
  </w:style>
  <w:style w:type="paragraph" w:customStyle="1" w:styleId="D7EBA05AA0004D24BF3CE9296EF27B6B">
    <w:name w:val="D7EBA05AA0004D24BF3CE9296EF27B6B"/>
    <w:rsid w:val="00C849EC"/>
  </w:style>
  <w:style w:type="paragraph" w:customStyle="1" w:styleId="2614D2984CA14550A9B1146766C78293">
    <w:name w:val="2614D2984CA14550A9B1146766C78293"/>
    <w:rsid w:val="00C849EC"/>
  </w:style>
  <w:style w:type="paragraph" w:customStyle="1" w:styleId="AD50CC2DA9684B5BAD6A000FA3BEED0C">
    <w:name w:val="AD50CC2DA9684B5BAD6A000FA3BEED0C"/>
    <w:rsid w:val="00C849EC"/>
  </w:style>
  <w:style w:type="paragraph" w:customStyle="1" w:styleId="2E9F4F5E0D9C44BA8BE6A9B9DF30B9B6">
    <w:name w:val="2E9F4F5E0D9C44BA8BE6A9B9DF30B9B6"/>
    <w:rsid w:val="00C849EC"/>
  </w:style>
  <w:style w:type="paragraph" w:customStyle="1" w:styleId="DA298507DDDA4041959F2A80EE81E09D">
    <w:name w:val="DA298507DDDA4041959F2A80EE81E09D"/>
    <w:rsid w:val="00C849EC"/>
  </w:style>
  <w:style w:type="paragraph" w:customStyle="1" w:styleId="63162A82AB4844D2A7732B2CEE596575">
    <w:name w:val="63162A82AB4844D2A7732B2CEE596575"/>
    <w:rsid w:val="00C849EC"/>
  </w:style>
  <w:style w:type="paragraph" w:customStyle="1" w:styleId="F6B652AE335943CFB75B1682ACB9BE9C">
    <w:name w:val="F6B652AE335943CFB75B1682ACB9BE9C"/>
    <w:rsid w:val="00C849EC"/>
  </w:style>
  <w:style w:type="paragraph" w:customStyle="1" w:styleId="118357361C2644B4AD20AD455877E827">
    <w:name w:val="118357361C2644B4AD20AD455877E827"/>
    <w:rsid w:val="00C849EC"/>
  </w:style>
  <w:style w:type="paragraph" w:customStyle="1" w:styleId="9702D250FB8044FAB1F7742B80CD81FD">
    <w:name w:val="9702D250FB8044FAB1F7742B80CD81FD"/>
    <w:rsid w:val="00C849EC"/>
  </w:style>
  <w:style w:type="paragraph" w:customStyle="1" w:styleId="2136FBEA23D8435A99B50B033EC1622F">
    <w:name w:val="2136FBEA23D8435A99B50B033EC1622F"/>
    <w:rsid w:val="00C849EC"/>
  </w:style>
  <w:style w:type="paragraph" w:customStyle="1" w:styleId="A57B22D055C3465F9A0B60C2C074182A">
    <w:name w:val="A57B22D055C3465F9A0B60C2C074182A"/>
    <w:rsid w:val="00C849EC"/>
  </w:style>
  <w:style w:type="paragraph" w:customStyle="1" w:styleId="34967FBBAEB14AB3902576B5348FEBDA">
    <w:name w:val="34967FBBAEB14AB3902576B5348FEBDA"/>
    <w:rsid w:val="00C849EC"/>
  </w:style>
  <w:style w:type="paragraph" w:customStyle="1" w:styleId="F91B74AC41EC4320BCCBE94A9E125AD8">
    <w:name w:val="F91B74AC41EC4320BCCBE94A9E125AD8"/>
    <w:rsid w:val="00C849EC"/>
  </w:style>
  <w:style w:type="paragraph" w:customStyle="1" w:styleId="FAB37A50D5544A0F810225C464B7FE4B">
    <w:name w:val="FAB37A50D5544A0F810225C464B7FE4B"/>
    <w:rsid w:val="00C849EC"/>
  </w:style>
  <w:style w:type="paragraph" w:customStyle="1" w:styleId="128B0C5BE5FA4E1F9035EAB0B2CC6895">
    <w:name w:val="128B0C5BE5FA4E1F9035EAB0B2CC6895"/>
    <w:rsid w:val="00C849EC"/>
  </w:style>
  <w:style w:type="paragraph" w:customStyle="1" w:styleId="D81E1C260FB242B2A725605A126F7EAE">
    <w:name w:val="D81E1C260FB242B2A725605A126F7EAE"/>
    <w:rsid w:val="00C849EC"/>
  </w:style>
  <w:style w:type="paragraph" w:customStyle="1" w:styleId="B457BC1434304E71B2FEBCC30C323222">
    <w:name w:val="B457BC1434304E71B2FEBCC30C323222"/>
    <w:rsid w:val="00C849EC"/>
  </w:style>
  <w:style w:type="paragraph" w:customStyle="1" w:styleId="F202051430EF411DBB223B63AC4E40D8">
    <w:name w:val="F202051430EF411DBB223B63AC4E40D8"/>
    <w:rsid w:val="00C849EC"/>
  </w:style>
  <w:style w:type="paragraph" w:customStyle="1" w:styleId="FFD58E6A008A4F498014FBB0730A53F3">
    <w:name w:val="FFD58E6A008A4F498014FBB0730A53F3"/>
    <w:rsid w:val="00C849EC"/>
  </w:style>
  <w:style w:type="paragraph" w:customStyle="1" w:styleId="C4B939F66D0A4569AD8C25BF5A1F3EDB">
    <w:name w:val="C4B939F66D0A4569AD8C25BF5A1F3EDB"/>
    <w:rsid w:val="00C849EC"/>
  </w:style>
  <w:style w:type="paragraph" w:customStyle="1" w:styleId="1C1A8DCE2B704419B4DDE69CB127E68B">
    <w:name w:val="1C1A8DCE2B704419B4DDE69CB127E68B"/>
    <w:rsid w:val="00C849EC"/>
  </w:style>
  <w:style w:type="paragraph" w:customStyle="1" w:styleId="9A55878D2C884184A38C9CD1BC9E8E5D">
    <w:name w:val="9A55878D2C884184A38C9CD1BC9E8E5D"/>
    <w:rsid w:val="00C849EC"/>
  </w:style>
  <w:style w:type="paragraph" w:customStyle="1" w:styleId="761D0A9707C746599A619C5E9CB6BA9A">
    <w:name w:val="761D0A9707C746599A619C5E9CB6BA9A"/>
    <w:rsid w:val="00C849EC"/>
  </w:style>
  <w:style w:type="paragraph" w:customStyle="1" w:styleId="061278587A1E467CB8B24C9D14F75D5B">
    <w:name w:val="061278587A1E467CB8B24C9D14F75D5B"/>
    <w:rsid w:val="00C849EC"/>
  </w:style>
  <w:style w:type="paragraph" w:customStyle="1" w:styleId="B3214F48B7BD4FD38F51F5A8376EE19E">
    <w:name w:val="B3214F48B7BD4FD38F51F5A8376EE19E"/>
    <w:rsid w:val="00C849EC"/>
  </w:style>
  <w:style w:type="paragraph" w:customStyle="1" w:styleId="6000FA2B60AE4151B987A4F254FB7A23">
    <w:name w:val="6000FA2B60AE4151B987A4F254FB7A23"/>
    <w:rsid w:val="00C849EC"/>
  </w:style>
  <w:style w:type="paragraph" w:customStyle="1" w:styleId="BD719FB9F71147ACA7A21E551304CC27">
    <w:name w:val="BD719FB9F71147ACA7A21E551304CC27"/>
    <w:rsid w:val="00C849EC"/>
  </w:style>
  <w:style w:type="paragraph" w:customStyle="1" w:styleId="BFD6A4103DED45C58DCF5E895E449E85">
    <w:name w:val="BFD6A4103DED45C58DCF5E895E449E85"/>
    <w:rsid w:val="00C849EC"/>
  </w:style>
  <w:style w:type="paragraph" w:customStyle="1" w:styleId="9C682C766FCD41F3A1105DAC7FC6841E">
    <w:name w:val="9C682C766FCD41F3A1105DAC7FC6841E"/>
    <w:rsid w:val="00C849EC"/>
  </w:style>
  <w:style w:type="paragraph" w:customStyle="1" w:styleId="6F1622B0D5C747198D76791A453E3F6E">
    <w:name w:val="6F1622B0D5C747198D76791A453E3F6E"/>
    <w:rsid w:val="00C849EC"/>
  </w:style>
  <w:style w:type="paragraph" w:customStyle="1" w:styleId="5FBE09A5901D4076800DBD16FAE2E14C">
    <w:name w:val="5FBE09A5901D4076800DBD16FAE2E14C"/>
    <w:rsid w:val="00C849EC"/>
  </w:style>
  <w:style w:type="paragraph" w:customStyle="1" w:styleId="2161C58812374574A2224CAF01EC1242">
    <w:name w:val="2161C58812374574A2224CAF01EC1242"/>
    <w:rsid w:val="00C849EC"/>
  </w:style>
  <w:style w:type="paragraph" w:customStyle="1" w:styleId="670BA819D30545928B9EA04DD28D2F07">
    <w:name w:val="670BA819D30545928B9EA04DD28D2F07"/>
    <w:rsid w:val="00C849EC"/>
  </w:style>
  <w:style w:type="paragraph" w:customStyle="1" w:styleId="A3960A45C09347BE99DB413F535CF6A4">
    <w:name w:val="A3960A45C09347BE99DB413F535CF6A4"/>
    <w:rsid w:val="00C849EC"/>
  </w:style>
  <w:style w:type="paragraph" w:customStyle="1" w:styleId="08D785888004482081E605A74DB8E5AD">
    <w:name w:val="08D785888004482081E605A74DB8E5AD"/>
    <w:rsid w:val="00C849EC"/>
  </w:style>
  <w:style w:type="paragraph" w:customStyle="1" w:styleId="C6BE19096BA842B3BBB4967DF2E06631">
    <w:name w:val="C6BE19096BA842B3BBB4967DF2E06631"/>
    <w:rsid w:val="00C849EC"/>
  </w:style>
  <w:style w:type="paragraph" w:customStyle="1" w:styleId="8ACCFD29BBA74FD9909A44111A7E2522">
    <w:name w:val="8ACCFD29BBA74FD9909A44111A7E2522"/>
    <w:rsid w:val="00C849EC"/>
  </w:style>
  <w:style w:type="paragraph" w:customStyle="1" w:styleId="CEC207E0C99A456E92FF8A73ACE461DB">
    <w:name w:val="CEC207E0C99A456E92FF8A73ACE461DB"/>
    <w:rsid w:val="00C849EC"/>
  </w:style>
  <w:style w:type="paragraph" w:customStyle="1" w:styleId="67D2E1E657FF479C94624710B1D752A3">
    <w:name w:val="67D2E1E657FF479C94624710B1D752A3"/>
    <w:rsid w:val="00C849EC"/>
  </w:style>
  <w:style w:type="paragraph" w:customStyle="1" w:styleId="0CDBE795DA574C54984B192F57FE6B26">
    <w:name w:val="0CDBE795DA574C54984B192F57FE6B26"/>
    <w:rsid w:val="00C849EC"/>
  </w:style>
  <w:style w:type="paragraph" w:customStyle="1" w:styleId="1BC602496AE94496BB8E6CEAB93D3819">
    <w:name w:val="1BC602496AE94496BB8E6CEAB93D3819"/>
    <w:rsid w:val="00C849EC"/>
  </w:style>
  <w:style w:type="paragraph" w:customStyle="1" w:styleId="151A1A1022224F4CB6756EF102BCD920">
    <w:name w:val="151A1A1022224F4CB6756EF102BCD920"/>
    <w:rsid w:val="00C849EC"/>
  </w:style>
  <w:style w:type="paragraph" w:customStyle="1" w:styleId="804AA48254C2495FBD237F6B88633A60">
    <w:name w:val="804AA48254C2495FBD237F6B88633A60"/>
    <w:rsid w:val="00C849EC"/>
  </w:style>
  <w:style w:type="paragraph" w:customStyle="1" w:styleId="FF1B72699C2A4A71861210E51638BA1F">
    <w:name w:val="FF1B72699C2A4A71861210E51638BA1F"/>
    <w:rsid w:val="00C849EC"/>
  </w:style>
  <w:style w:type="paragraph" w:customStyle="1" w:styleId="1CEBBE21D9A84C8886CDC78534E4310B">
    <w:name w:val="1CEBBE21D9A84C8886CDC78534E4310B"/>
    <w:rsid w:val="00C849EC"/>
  </w:style>
  <w:style w:type="paragraph" w:customStyle="1" w:styleId="9611778D05F040B2BAB91BDBAF3ABC88">
    <w:name w:val="9611778D05F040B2BAB91BDBAF3ABC88"/>
    <w:rsid w:val="00C849EC"/>
  </w:style>
  <w:style w:type="paragraph" w:customStyle="1" w:styleId="8271751093084655BD7B396CD810A305">
    <w:name w:val="8271751093084655BD7B396CD810A305"/>
    <w:rsid w:val="00C849EC"/>
  </w:style>
  <w:style w:type="paragraph" w:customStyle="1" w:styleId="2AE58547876B4CEB98FD20D3F48FDCEA">
    <w:name w:val="2AE58547876B4CEB98FD20D3F48FDCEA"/>
    <w:rsid w:val="00C849EC"/>
  </w:style>
  <w:style w:type="paragraph" w:customStyle="1" w:styleId="8239780CC387442B9844935735434A3B">
    <w:name w:val="8239780CC387442B9844935735434A3B"/>
    <w:rsid w:val="00C849EC"/>
  </w:style>
  <w:style w:type="paragraph" w:customStyle="1" w:styleId="230B22D725F943728E4470FDE22C5648">
    <w:name w:val="230B22D725F943728E4470FDE22C5648"/>
    <w:rsid w:val="00C849EC"/>
  </w:style>
  <w:style w:type="paragraph" w:customStyle="1" w:styleId="4F6787D69D4349528BF688E3820DFCC2">
    <w:name w:val="4F6787D69D4349528BF688E3820DFCC2"/>
    <w:rsid w:val="00C849EC"/>
  </w:style>
  <w:style w:type="paragraph" w:customStyle="1" w:styleId="C62A5C8AD60F4EBB81C90EE0F5D4E9AA">
    <w:name w:val="C62A5C8AD60F4EBB81C90EE0F5D4E9AA"/>
    <w:rsid w:val="00C849EC"/>
  </w:style>
  <w:style w:type="paragraph" w:customStyle="1" w:styleId="A46DC8788E604D389F7BAD0E294FD7F2">
    <w:name w:val="A46DC8788E604D389F7BAD0E294FD7F2"/>
    <w:rsid w:val="00C849EC"/>
  </w:style>
  <w:style w:type="paragraph" w:customStyle="1" w:styleId="89A21571B0364E659C3C1EF20586BF12">
    <w:name w:val="89A21571B0364E659C3C1EF20586BF12"/>
    <w:rsid w:val="00C849EC"/>
  </w:style>
  <w:style w:type="paragraph" w:customStyle="1" w:styleId="89DC33BF7A3A41C9894DFF394496D0F2">
    <w:name w:val="89DC33BF7A3A41C9894DFF394496D0F2"/>
    <w:rsid w:val="00C849EC"/>
  </w:style>
  <w:style w:type="paragraph" w:customStyle="1" w:styleId="EE3A2429055F4F37A3550A56091D7F3E">
    <w:name w:val="EE3A2429055F4F37A3550A56091D7F3E"/>
    <w:rsid w:val="00C849EC"/>
  </w:style>
  <w:style w:type="paragraph" w:customStyle="1" w:styleId="AEE0C16C8FB14DD39EFD83BB155C609F">
    <w:name w:val="AEE0C16C8FB14DD39EFD83BB155C609F"/>
    <w:rsid w:val="00C849EC"/>
  </w:style>
  <w:style w:type="paragraph" w:customStyle="1" w:styleId="11D27469D6F04F949F954F6729DA0380">
    <w:name w:val="11D27469D6F04F949F954F6729DA0380"/>
    <w:rsid w:val="00C849EC"/>
  </w:style>
  <w:style w:type="paragraph" w:customStyle="1" w:styleId="B4413DF147084502891039AD584EE7AB">
    <w:name w:val="B4413DF147084502891039AD584EE7AB"/>
    <w:rsid w:val="00C849EC"/>
  </w:style>
  <w:style w:type="paragraph" w:customStyle="1" w:styleId="41350A04AF60440AB99A2FD4F6E8E984">
    <w:name w:val="41350A04AF60440AB99A2FD4F6E8E984"/>
    <w:rsid w:val="00C849EC"/>
  </w:style>
  <w:style w:type="paragraph" w:customStyle="1" w:styleId="9D55D48B06924FC89FFD5A85DA5B6699">
    <w:name w:val="9D55D48B06924FC89FFD5A85DA5B6699"/>
    <w:rsid w:val="00C849EC"/>
  </w:style>
  <w:style w:type="paragraph" w:customStyle="1" w:styleId="188BF47D73F94743B2F1819C1A9C94D4">
    <w:name w:val="188BF47D73F94743B2F1819C1A9C94D4"/>
    <w:rsid w:val="00C849EC"/>
  </w:style>
  <w:style w:type="paragraph" w:customStyle="1" w:styleId="CCE961A4532443AFA85F16ACF2A4DC4F">
    <w:name w:val="CCE961A4532443AFA85F16ACF2A4DC4F"/>
    <w:rsid w:val="00C849EC"/>
  </w:style>
  <w:style w:type="paragraph" w:customStyle="1" w:styleId="6B9AEAD0A6ED477982CC0FCE187F08BB">
    <w:name w:val="6B9AEAD0A6ED477982CC0FCE187F08BB"/>
    <w:rsid w:val="00C849EC"/>
  </w:style>
  <w:style w:type="paragraph" w:customStyle="1" w:styleId="E64F85DBC5854769A91A65D972A49FBA">
    <w:name w:val="E64F85DBC5854769A91A65D972A49FBA"/>
    <w:rsid w:val="00C849EC"/>
  </w:style>
  <w:style w:type="paragraph" w:customStyle="1" w:styleId="1E5F2E2BAF9346EE9D8CEF2EB7ADAB7B">
    <w:name w:val="1E5F2E2BAF9346EE9D8CEF2EB7ADAB7B"/>
    <w:rsid w:val="00C849EC"/>
  </w:style>
  <w:style w:type="paragraph" w:customStyle="1" w:styleId="04CFE4354AD24924A1838FAACF87ED11">
    <w:name w:val="04CFE4354AD24924A1838FAACF87ED11"/>
    <w:rsid w:val="00C849EC"/>
  </w:style>
  <w:style w:type="paragraph" w:customStyle="1" w:styleId="1FB2AE0B829C4A4189337A9A2F3BB907">
    <w:name w:val="1FB2AE0B829C4A4189337A9A2F3BB907"/>
    <w:rsid w:val="00C849EC"/>
  </w:style>
  <w:style w:type="paragraph" w:customStyle="1" w:styleId="EC3A4C3C11984BA0BEEFF3B4AB9B33C2">
    <w:name w:val="EC3A4C3C11984BA0BEEFF3B4AB9B33C2"/>
    <w:rsid w:val="00C849EC"/>
  </w:style>
  <w:style w:type="paragraph" w:customStyle="1" w:styleId="7FCF039130944F99AC22EED7BB22BA58">
    <w:name w:val="7FCF039130944F99AC22EED7BB22BA58"/>
    <w:rsid w:val="00C849EC"/>
  </w:style>
  <w:style w:type="paragraph" w:customStyle="1" w:styleId="228162E689C949B8A8C7107B5CC94723">
    <w:name w:val="228162E689C949B8A8C7107B5CC94723"/>
    <w:rsid w:val="00C849EC"/>
  </w:style>
  <w:style w:type="paragraph" w:customStyle="1" w:styleId="1BC245DEB7E14EBAA4C99027CD45CCB7">
    <w:name w:val="1BC245DEB7E14EBAA4C99027CD45CCB7"/>
    <w:rsid w:val="00C849EC"/>
  </w:style>
  <w:style w:type="paragraph" w:customStyle="1" w:styleId="F4B1A455FBC442F7BC04AEE01BC20CEE">
    <w:name w:val="F4B1A455FBC442F7BC04AEE01BC20CEE"/>
    <w:rsid w:val="00C849EC"/>
  </w:style>
  <w:style w:type="paragraph" w:customStyle="1" w:styleId="4B8CB427098140E491BC593C19A5E637">
    <w:name w:val="4B8CB427098140E491BC593C19A5E637"/>
    <w:rsid w:val="00C849EC"/>
  </w:style>
  <w:style w:type="paragraph" w:customStyle="1" w:styleId="DC2F93122647454590AE0ECA4468FFC7">
    <w:name w:val="DC2F93122647454590AE0ECA4468FFC7"/>
    <w:rsid w:val="00C849EC"/>
  </w:style>
  <w:style w:type="paragraph" w:customStyle="1" w:styleId="A9D348FDA84943539054791F9FE5FD7B">
    <w:name w:val="A9D348FDA84943539054791F9FE5FD7B"/>
    <w:rsid w:val="00C849EC"/>
  </w:style>
  <w:style w:type="paragraph" w:customStyle="1" w:styleId="EC6070883633499CB0679F77528239B4">
    <w:name w:val="EC6070883633499CB0679F77528239B4"/>
    <w:rsid w:val="00C849EC"/>
  </w:style>
  <w:style w:type="paragraph" w:customStyle="1" w:styleId="329D572B948B401384ABC0CA1F43815E">
    <w:name w:val="329D572B948B401384ABC0CA1F43815E"/>
    <w:rsid w:val="00C849EC"/>
  </w:style>
  <w:style w:type="paragraph" w:customStyle="1" w:styleId="7492C6252AE246F9A55D358C29FFC216">
    <w:name w:val="7492C6252AE246F9A55D358C29FFC216"/>
    <w:rsid w:val="00C849EC"/>
  </w:style>
  <w:style w:type="paragraph" w:customStyle="1" w:styleId="B39BC3C86AA9412AA72ECC007FC33D17">
    <w:name w:val="B39BC3C86AA9412AA72ECC007FC33D17"/>
    <w:rsid w:val="00C849EC"/>
  </w:style>
  <w:style w:type="paragraph" w:customStyle="1" w:styleId="A5FC47E30D614265838322707DC07A7B">
    <w:name w:val="A5FC47E30D614265838322707DC07A7B"/>
    <w:rsid w:val="00C849EC"/>
  </w:style>
  <w:style w:type="paragraph" w:customStyle="1" w:styleId="F73544F4EC184035B6F8FDC0EAC98487">
    <w:name w:val="F73544F4EC184035B6F8FDC0EAC98487"/>
    <w:rsid w:val="00C849EC"/>
  </w:style>
  <w:style w:type="paragraph" w:customStyle="1" w:styleId="AE2E0BAEA4244C63B2048E0A584BE79A">
    <w:name w:val="AE2E0BAEA4244C63B2048E0A584BE79A"/>
    <w:rsid w:val="00C849EC"/>
  </w:style>
  <w:style w:type="paragraph" w:customStyle="1" w:styleId="DA6F655B94094FF6A3048258B8AAE9D9">
    <w:name w:val="DA6F655B94094FF6A3048258B8AAE9D9"/>
    <w:rsid w:val="00C849EC"/>
  </w:style>
  <w:style w:type="paragraph" w:customStyle="1" w:styleId="6A58687C932F423FB2C7143991524BCF">
    <w:name w:val="6A58687C932F423FB2C7143991524BCF"/>
    <w:rsid w:val="00C849EC"/>
  </w:style>
  <w:style w:type="paragraph" w:customStyle="1" w:styleId="79005FB52A21419D8C866A9F14C461EE">
    <w:name w:val="79005FB52A21419D8C866A9F14C461EE"/>
    <w:rsid w:val="00C849EC"/>
  </w:style>
  <w:style w:type="paragraph" w:customStyle="1" w:styleId="5AA7BA27B7CA4734AA6F51EAF657EB8F">
    <w:name w:val="5AA7BA27B7CA4734AA6F51EAF657EB8F"/>
    <w:rsid w:val="00C849EC"/>
  </w:style>
  <w:style w:type="paragraph" w:customStyle="1" w:styleId="035C24E7E4E44553920140A44E91AFBC">
    <w:name w:val="035C24E7E4E44553920140A44E91AFBC"/>
    <w:rsid w:val="00C849EC"/>
  </w:style>
  <w:style w:type="paragraph" w:customStyle="1" w:styleId="E1083BC782C04C9399D4FB80CB8DE528">
    <w:name w:val="E1083BC782C04C9399D4FB80CB8DE528"/>
    <w:rsid w:val="00C849EC"/>
  </w:style>
  <w:style w:type="paragraph" w:customStyle="1" w:styleId="96EE8415D3A640E9BC64E77B70980911">
    <w:name w:val="96EE8415D3A640E9BC64E77B70980911"/>
    <w:rsid w:val="00C849EC"/>
  </w:style>
  <w:style w:type="paragraph" w:customStyle="1" w:styleId="82E9C428B95547B7949916D56D6E5A68">
    <w:name w:val="82E9C428B95547B7949916D56D6E5A68"/>
    <w:rsid w:val="00C849EC"/>
  </w:style>
  <w:style w:type="paragraph" w:customStyle="1" w:styleId="EA3C8753BDEA4480B22B112942620F92">
    <w:name w:val="EA3C8753BDEA4480B22B112942620F92"/>
    <w:rsid w:val="00C849EC"/>
  </w:style>
  <w:style w:type="paragraph" w:customStyle="1" w:styleId="085A98DE0A8F46BA99921C093641EFB3">
    <w:name w:val="085A98DE0A8F46BA99921C093641EFB3"/>
    <w:rsid w:val="00C849EC"/>
  </w:style>
  <w:style w:type="paragraph" w:customStyle="1" w:styleId="997C2725B5BD4CF0A0FEA0B9D3059295">
    <w:name w:val="997C2725B5BD4CF0A0FEA0B9D3059295"/>
    <w:rsid w:val="00C849EC"/>
  </w:style>
  <w:style w:type="paragraph" w:customStyle="1" w:styleId="C6D0E5B0448B46CABBEBE3E910C8D402">
    <w:name w:val="C6D0E5B0448B46CABBEBE3E910C8D402"/>
    <w:rsid w:val="00C849EC"/>
  </w:style>
  <w:style w:type="paragraph" w:customStyle="1" w:styleId="133B2810E2AB4E12A6DDAC99F91D6816">
    <w:name w:val="133B2810E2AB4E12A6DDAC99F91D6816"/>
    <w:rsid w:val="00C849EC"/>
  </w:style>
  <w:style w:type="paragraph" w:customStyle="1" w:styleId="3A7FB640A95D47B99EF6FBCEF9C939F3">
    <w:name w:val="3A7FB640A95D47B99EF6FBCEF9C939F3"/>
    <w:rsid w:val="00C849EC"/>
  </w:style>
  <w:style w:type="paragraph" w:customStyle="1" w:styleId="12F3F6DB96C441F5BD7FD569721DAED1">
    <w:name w:val="12F3F6DB96C441F5BD7FD569721DAED1"/>
    <w:rsid w:val="00C60556"/>
  </w:style>
  <w:style w:type="paragraph" w:customStyle="1" w:styleId="962BEFEDFF4D410B974FBD4A82B14D52">
    <w:name w:val="962BEFEDFF4D410B974FBD4A82B14D52"/>
    <w:rsid w:val="00C60556"/>
  </w:style>
  <w:style w:type="paragraph" w:customStyle="1" w:styleId="329A435DF1C6405E8BACBE71BA53B20B">
    <w:name w:val="329A435DF1C6405E8BACBE71BA53B20B"/>
    <w:rsid w:val="00C60556"/>
  </w:style>
  <w:style w:type="paragraph" w:customStyle="1" w:styleId="086ECB79F3604C4091D88A560085DB07">
    <w:name w:val="086ECB79F3604C4091D88A560085DB07"/>
    <w:rsid w:val="00C60556"/>
  </w:style>
  <w:style w:type="paragraph" w:customStyle="1" w:styleId="0F067ACA4EE042D5B2072DB737A9BCC7">
    <w:name w:val="0F067ACA4EE042D5B2072DB737A9BCC7"/>
    <w:rsid w:val="00C60556"/>
  </w:style>
  <w:style w:type="paragraph" w:customStyle="1" w:styleId="5D17DA6BAE5E43CDA8B2021D05527AC9">
    <w:name w:val="5D17DA6BAE5E43CDA8B2021D05527AC9"/>
    <w:rsid w:val="00C60556"/>
  </w:style>
  <w:style w:type="paragraph" w:customStyle="1" w:styleId="0842CD71C9E94474AB914EBFB41654DB">
    <w:name w:val="0842CD71C9E94474AB914EBFB41654DB"/>
    <w:rsid w:val="00C60556"/>
  </w:style>
  <w:style w:type="paragraph" w:customStyle="1" w:styleId="B65AFCA5262346089ACA6CBF2B8C6EE6">
    <w:name w:val="B65AFCA5262346089ACA6CBF2B8C6EE6"/>
    <w:rsid w:val="00C60556"/>
  </w:style>
  <w:style w:type="paragraph" w:customStyle="1" w:styleId="EE028593D7004476901836CDF427FCB4">
    <w:name w:val="EE028593D7004476901836CDF427FCB4"/>
    <w:rsid w:val="00C60556"/>
  </w:style>
  <w:style w:type="paragraph" w:customStyle="1" w:styleId="799DDCE9D4D841D1926CF52A59631BE4">
    <w:name w:val="799DDCE9D4D841D1926CF52A59631BE4"/>
    <w:rsid w:val="00C60556"/>
  </w:style>
  <w:style w:type="paragraph" w:customStyle="1" w:styleId="011523CB9F81421FAD1E94BD7B007C70">
    <w:name w:val="011523CB9F81421FAD1E94BD7B007C70"/>
    <w:rsid w:val="00C60556"/>
  </w:style>
  <w:style w:type="paragraph" w:customStyle="1" w:styleId="EEDF7BDC311A454D8B4EAA849F6869C6">
    <w:name w:val="EEDF7BDC311A454D8B4EAA849F6869C6"/>
    <w:rsid w:val="00C60556"/>
  </w:style>
  <w:style w:type="paragraph" w:customStyle="1" w:styleId="A5B936AC95614DF99BAF057D9EAD8BC6">
    <w:name w:val="A5B936AC95614DF99BAF057D9EAD8BC6"/>
    <w:rsid w:val="00C60556"/>
  </w:style>
  <w:style w:type="paragraph" w:customStyle="1" w:styleId="4D53D04B9796451FAB17F9FBAF59E371">
    <w:name w:val="4D53D04B9796451FAB17F9FBAF59E371"/>
    <w:rsid w:val="00C60556"/>
  </w:style>
  <w:style w:type="paragraph" w:customStyle="1" w:styleId="1DA22387B8BB4126B46DD830805444BB">
    <w:name w:val="1DA22387B8BB4126B46DD830805444BB"/>
    <w:rsid w:val="00C60556"/>
  </w:style>
  <w:style w:type="paragraph" w:customStyle="1" w:styleId="8CE39C1FFAFF48F8837DC1E909CB2D1F">
    <w:name w:val="8CE39C1FFAFF48F8837DC1E909CB2D1F"/>
    <w:rsid w:val="006274C6"/>
  </w:style>
  <w:style w:type="paragraph" w:customStyle="1" w:styleId="3AF1786F59804C589746C512BF4E4139">
    <w:name w:val="3AF1786F59804C589746C512BF4E4139"/>
    <w:rsid w:val="006274C6"/>
  </w:style>
  <w:style w:type="paragraph" w:customStyle="1" w:styleId="AF15C88AFB1B4221937DC5CADE92C50E">
    <w:name w:val="AF15C88AFB1B4221937DC5CADE92C50E"/>
    <w:rsid w:val="00A97ACE"/>
  </w:style>
  <w:style w:type="paragraph" w:customStyle="1" w:styleId="1DD051E00BF348B4A09EF5BA514C0769">
    <w:name w:val="1DD051E00BF348B4A09EF5BA514C0769"/>
    <w:rsid w:val="00A97ACE"/>
  </w:style>
  <w:style w:type="paragraph" w:customStyle="1" w:styleId="08ACAB050DC24B15897B31E82FCF3CE4">
    <w:name w:val="08ACAB050DC24B15897B31E82FCF3CE4"/>
    <w:rsid w:val="00A97ACE"/>
  </w:style>
  <w:style w:type="paragraph" w:customStyle="1" w:styleId="0393BD76E8374BAB8A185D0C1156F582">
    <w:name w:val="0393BD76E8374BAB8A185D0C1156F582"/>
    <w:rsid w:val="00A97ACE"/>
  </w:style>
  <w:style w:type="paragraph" w:customStyle="1" w:styleId="5EE51DC5E59D4BAEAEDA32F6A602E5C8">
    <w:name w:val="5EE51DC5E59D4BAEAEDA32F6A602E5C8"/>
    <w:rsid w:val="00A97ACE"/>
  </w:style>
  <w:style w:type="paragraph" w:customStyle="1" w:styleId="EB743E8259A14D37964202B6FA58337B">
    <w:name w:val="EB743E8259A14D37964202B6FA58337B"/>
    <w:rsid w:val="00A97ACE"/>
  </w:style>
  <w:style w:type="paragraph" w:customStyle="1" w:styleId="567488EE2A2A473487D257F156E6FCC3">
    <w:name w:val="567488EE2A2A473487D257F156E6FCC3"/>
    <w:rsid w:val="00A97ACE"/>
  </w:style>
  <w:style w:type="paragraph" w:customStyle="1" w:styleId="B9C788A622A24741B49EA3085DD8EC3E">
    <w:name w:val="B9C788A622A24741B49EA3085DD8EC3E"/>
    <w:rsid w:val="00A97ACE"/>
  </w:style>
  <w:style w:type="paragraph" w:customStyle="1" w:styleId="692C81B158CC4C5F9AD169CC2BB43BFD">
    <w:name w:val="692C81B158CC4C5F9AD169CC2BB43BFD"/>
    <w:rsid w:val="00A97ACE"/>
  </w:style>
  <w:style w:type="paragraph" w:customStyle="1" w:styleId="DB6A7D54C07D4504BDCBFFA19789E364">
    <w:name w:val="DB6A7D54C07D4504BDCBFFA19789E364"/>
    <w:rsid w:val="00A97ACE"/>
  </w:style>
  <w:style w:type="paragraph" w:customStyle="1" w:styleId="E476AE5B3D804D7D82DEEC9002FFE78B">
    <w:name w:val="E476AE5B3D804D7D82DEEC9002FFE78B"/>
    <w:rsid w:val="00833ADC"/>
  </w:style>
  <w:style w:type="paragraph" w:customStyle="1" w:styleId="8098809FF41149CB8DAB5EEA8557E2CC">
    <w:name w:val="8098809FF41149CB8DAB5EEA8557E2CC"/>
    <w:rsid w:val="00833ADC"/>
  </w:style>
  <w:style w:type="paragraph" w:customStyle="1" w:styleId="559EA7A0DA43431A975DBCE2164F2B821">
    <w:name w:val="559EA7A0DA43431A975DBCE2164F2B82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FC4A17B2AD045D38B5EE9CF82C2F05C1">
    <w:name w:val="2FC4A17B2AD045D38B5EE9CF82C2F05C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D6BF25BF108471BA91333DB40DF779E1">
    <w:name w:val="1D6BF25BF108471BA91333DB40DF779E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476AE5B3D804D7D82DEEC9002FFE78B1">
    <w:name w:val="E476AE5B3D804D7D82DEEC9002FFE78B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582C74393E44B76B24D849B96F50133">
    <w:name w:val="2582C74393E44B76B24D849B96F50133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E40322F89E540A2A3333A4A54E06C77">
    <w:name w:val="7E40322F89E540A2A3333A4A54E06C77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4F5152BCD6A494594E84678D5AE7A18">
    <w:name w:val="B4F5152BCD6A494594E84678D5AE7A18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885DCDBB553469CA7871A1D09FD1C2E">
    <w:name w:val="2885DCDBB553469CA7871A1D09FD1C2E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86ECB79F3604C4091D88A560085DB071">
    <w:name w:val="086ECB79F3604C4091D88A560085DB07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F067ACA4EE042D5B2072DB737A9BCC71">
    <w:name w:val="0F067ACA4EE042D5B2072DB737A9BCC7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D17DA6BAE5E43CDA8B2021D05527AC91">
    <w:name w:val="5D17DA6BAE5E43CDA8B2021D05527AC9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D202DE95A9048128FD71733CFC57F5A">
    <w:name w:val="2D202DE95A9048128FD71733CFC57F5A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E741B0572CD42C4AF597DFF9E35D3C51">
    <w:name w:val="DE741B0572CD42C4AF597DFF9E35D3C5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1B9A2E873114071AA1C67E928A4FF86">
    <w:name w:val="B1B9A2E873114071AA1C67E928A4FF86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5657463C0C84097800A37305F29D72A">
    <w:name w:val="55657463C0C84097800A37305F29D72A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2FDA0D2292745FF95A3FB3B263755E6">
    <w:name w:val="F2FDA0D2292745FF95A3FB3B263755E6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99AAC7E742645CF921E506DB8BC3317">
    <w:name w:val="E99AAC7E742645CF921E506DB8BC3317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1A13B325FE0435BB7DB5CACD5EA46D31">
    <w:name w:val="E1A13B325FE0435BB7DB5CACD5EA46D3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E9B6FEED95349A29F3EF3954240C2FE1">
    <w:name w:val="6E9B6FEED95349A29F3EF3954240C2FE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0B65C7244B64DA59E673AF39BE2E6A61">
    <w:name w:val="70B65C7244B64DA59E673AF39BE2E6A6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DA9CF57106645EAB05040205AB5778D1">
    <w:name w:val="0DA9CF57106645EAB05040205AB5778D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D17BDF298ED479CB60D71077CB20E241">
    <w:name w:val="BD17BDF298ED479CB60D71077CB20E24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58254AB9E46425EBB8828D4BBBC6C641">
    <w:name w:val="D58254AB9E46425EBB8828D4BBBC6C64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3B4D59AA9424F41A966C6F12B2DF9051">
    <w:name w:val="F3B4D59AA9424F41A966C6F12B2DF905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8567149922B442E9D01F5BBB71B3A411">
    <w:name w:val="98567149922B442E9D01F5BBB71B3A41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321F91166944B808F539255C70E98C21">
    <w:name w:val="0321F91166944B808F539255C70E98C2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137E148D8874109A3E6CFE75B7AB2DB1">
    <w:name w:val="3137E148D8874109A3E6CFE75B7AB2DB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2062C0729EF47D6ADADDEEFC44290B91">
    <w:name w:val="72062C0729EF47D6ADADDEEFC44290B9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52D2A6898994C30A91CE121933C6AE61">
    <w:name w:val="352D2A6898994C30A91CE121933C6AE6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21B09AE5A484DEEB0951F7DA7516A6E1">
    <w:name w:val="C21B09AE5A484DEEB0951F7DA7516A6E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5B7BC3D606B4AF7B527B2AD291B6B4D1">
    <w:name w:val="65B7BC3D606B4AF7B527B2AD291B6B4D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E9BC4E1FF9349ED822F27E1889523B81">
    <w:name w:val="4E9BC4E1FF9349ED822F27E1889523B8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FEDA760CACF4906AA5260CF9E9823CA1">
    <w:name w:val="EFEDA760CACF4906AA5260CF9E9823CA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42E1265F4414622B8AFFED27DBD98001">
    <w:name w:val="142E1265F4414622B8AFFED27DBD9800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E8B6E3BE8914EAD983D238B3623CB3D1">
    <w:name w:val="0E8B6E3BE8914EAD983D238B3623CB3D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1F780BA953E48EA836C3715A9F4FE471">
    <w:name w:val="21F780BA953E48EA836C3715A9F4FE47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6F03B1CAEA0404B8FF16FD7212EBF5F1">
    <w:name w:val="96F03B1CAEA0404B8FF16FD7212EBF5F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25D85A01042450CA07F4B80B4D1EE8E1">
    <w:name w:val="F25D85A01042450CA07F4B80B4D1EE8E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77C02C270AE48A89DD394F59A62F8121">
    <w:name w:val="277C02C270AE48A89DD394F59A62F812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9FEAF2314C74DB6BE7D95A4701ACB001">
    <w:name w:val="F9FEAF2314C74DB6BE7D95A4701ACB00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2DE8E1229814C4998CECDFB6E4AF2C71">
    <w:name w:val="22DE8E1229814C4998CECDFB6E4AF2C7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F3F94C960324326BD558975DA4469701">
    <w:name w:val="0F3F94C960324326BD558975DA446970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C5A4D6BC3004396824D0B1B02E19E421">
    <w:name w:val="EC5A4D6BC3004396824D0B1B02E19E42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AB8B45E8D7A4CF9BF57598F3D70D01B1">
    <w:name w:val="BAB8B45E8D7A4CF9BF57598F3D70D01B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C0A2954C8524E14A6E30DB871F7B90E1">
    <w:name w:val="8C0A2954C8524E14A6E30DB871F7B90E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FAC2929F3094B5899C4842230D241A61">
    <w:name w:val="DFAC2929F3094B5899C4842230D241A6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E0DF97EA4C34F68AFBCA32FD7D94C7A1">
    <w:name w:val="AE0DF97EA4C34F68AFBCA32FD7D94C7A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D6C77818A2849F588AC701D681F64691">
    <w:name w:val="7D6C77818A2849F588AC701D681F6469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FFBEBF6BE514DD1A248694F3C011B901">
    <w:name w:val="EFFBEBF6BE514DD1A248694F3C011B90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50C6766902E443D8DAFFE7771A136F61">
    <w:name w:val="050C6766902E443D8DAFFE7771A136F6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483AB40B0D6458EB17207D1A3F9594A1">
    <w:name w:val="9483AB40B0D6458EB17207D1A3F9594A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8CC782C44604140A3D64E2FA67BC6441">
    <w:name w:val="E8CC782C44604140A3D64E2FA67BC644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DF5AB40C5F7426683DB369763FFE98B1">
    <w:name w:val="BDF5AB40C5F7426683DB369763FFE98B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07CB20429C044329BACCE47B533697E1">
    <w:name w:val="C07CB20429C044329BACCE47B533697E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4ABF05EB7BF4535953324F403B3482C1">
    <w:name w:val="54ABF05EB7BF4535953324F403B3482C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F1C3324535F49DFBD02DE19B692BD0F1">
    <w:name w:val="BF1C3324535F49DFBD02DE19B692BD0F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308221A8C294554BD6FA2F0B241D9B21">
    <w:name w:val="2308221A8C294554BD6FA2F0B241D9B2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709891149AF496EA87F8E743852524E1">
    <w:name w:val="C709891149AF496EA87F8E743852524E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7F6CE4721804257878CBBA4CA4AF3CC1">
    <w:name w:val="A7F6CE4721804257878CBBA4CA4AF3CC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9A21571B0364E659C3C1EF20586BF121">
    <w:name w:val="89A21571B0364E659C3C1EF20586BF12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D27469D6F04F949F954F6729DA03801">
    <w:name w:val="11D27469D6F04F949F954F6729DA0380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88BF47D73F94743B2F1819C1A9C94D41">
    <w:name w:val="188BF47D73F94743B2F1819C1A9C94D4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F15C88AFB1B4221937DC5CADE92C50E1">
    <w:name w:val="AF15C88AFB1B4221937DC5CADE92C50E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CE961A4532443AFA85F16ACF2A4DC4F1">
    <w:name w:val="CCE961A4532443AFA85F16ACF2A4DC4F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9DC33BF7A3A41C9894DFF394496D0F21">
    <w:name w:val="89DC33BF7A3A41C9894DFF394496D0F2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4413DF147084502891039AD584EE7AB1">
    <w:name w:val="B4413DF147084502891039AD584EE7AB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B9AEAD0A6ED477982CC0FCE187F08BB1">
    <w:name w:val="6B9AEAD0A6ED477982CC0FCE187F08BB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DD051E00BF348B4A09EF5BA514C07691">
    <w:name w:val="1DD051E00BF348B4A09EF5BA514C0769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64F85DBC5854769A91A65D972A49FBA1">
    <w:name w:val="E64F85DBC5854769A91A65D972A49FBA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E3A2429055F4F37A3550A56091D7F3E1">
    <w:name w:val="EE3A2429055F4F37A3550A56091D7F3E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1350A04AF60440AB99A2FD4F6E8E9841">
    <w:name w:val="41350A04AF60440AB99A2FD4F6E8E984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E5F2E2BAF9346EE9D8CEF2EB7ADAB7B1">
    <w:name w:val="1E5F2E2BAF9346EE9D8CEF2EB7ADAB7B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8ACAB050DC24B15897B31E82FCF3CE41">
    <w:name w:val="08ACAB050DC24B15897B31E82FCF3CE4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4CFE4354AD24924A1838FAACF87ED111">
    <w:name w:val="04CFE4354AD24924A1838FAACF87ED11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EE0C16C8FB14DD39EFD83BB155C609F1">
    <w:name w:val="AEE0C16C8FB14DD39EFD83BB155C609F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D55D48B06924FC89FFD5A85DA5B66991">
    <w:name w:val="9D55D48B06924FC89FFD5A85DA5B6699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F4C67631CA445A19A5F5EFB426FF795">
    <w:name w:val="7F4C67631CA445A19A5F5EFB426FF795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763E9E436714CBBBAA5314EF4FB2007">
    <w:name w:val="0763E9E436714CBBBAA5314EF4FB2007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9E468037501436381E62D884A186533">
    <w:name w:val="E9E468037501436381E62D884A186533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DC70BA3FA16489D9FB761C31AEABF21">
    <w:name w:val="FDC70BA3FA16489D9FB761C31AEABF2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475774A6E9B410BBC6E072B1A73F5D9">
    <w:name w:val="E475774A6E9B410BBC6E072B1A73F5D9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3145EA51A36456EA1168A77080E76BF">
    <w:name w:val="A3145EA51A36456EA1168A77080E76BF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940C28F137A4454967F9A9C1DD06C8B">
    <w:name w:val="8940C28F137A4454967F9A9C1DD06C8B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F6E8D920F42476F86CC342AFE67007B">
    <w:name w:val="2F6E8D920F42476F86CC342AFE67007B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DFB7126833A4114B3EC0D215F3EACD1">
    <w:name w:val="9DFB7126833A4114B3EC0D215F3EACD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8F39AE717464C049BB9D447170AACD8">
    <w:name w:val="C8F39AE717464C049BB9D447170AACD8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B076BD686DE4BBFA3AA2F2586CEE885">
    <w:name w:val="6B076BD686DE4BBFA3AA2F2586CEE885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BB57FE5FBD440BAB7C728F8A9091F60">
    <w:name w:val="DBB57FE5FBD440BAB7C728F8A9091F60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BA7DFB2EFC54E458F7EADB6613AB43B">
    <w:name w:val="ABA7DFB2EFC54E458F7EADB6613AB43B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322227FD0A9427E985627A95D226D7E">
    <w:name w:val="0322227FD0A9427E985627A95D226D7E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844D09E8FFF4BDAADAED96DC827863C">
    <w:name w:val="7844D09E8FFF4BDAADAED96DC827863C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79036072F94465292E4C36786286EB5">
    <w:name w:val="579036072F94465292E4C36786286EB5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7DC8DC6E7FA45B7879D928DD4B8B040">
    <w:name w:val="77DC8DC6E7FA45B7879D928DD4B8B040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AC5320B4A4542F9AA22ED3D4AE97D47">
    <w:name w:val="CAC5320B4A4542F9AA22ED3D4AE97D47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90AEF6415EA466BA0B65BDA92F39978">
    <w:name w:val="690AEF6415EA466BA0B65BDA92F39978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953CC6BAE904CF09D334E912F3CEEFA">
    <w:name w:val="F953CC6BAE904CF09D334E912F3CEEFA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E7BE3EA35584F52A7BD076C306B3514">
    <w:name w:val="5E7BE3EA35584F52A7BD076C306B3514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3E00181C29A40C180E9645EE76B7FAD">
    <w:name w:val="83E00181C29A40C180E9645EE76B7FAD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3B4EA8E2C0F46C4903D71E80732C73C">
    <w:name w:val="E3B4EA8E2C0F46C4903D71E80732C73C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C0883CA297D4ACCA184A7A373DB9610">
    <w:name w:val="2C0883CA297D4ACCA184A7A373DB9610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02F13023FA448059CEE0DFBA546E7A1">
    <w:name w:val="E02F13023FA448059CEE0DFBA546E7A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DF7D5B479A140B089C78377429DD1B2">
    <w:name w:val="DDF7D5B479A140B089C78377429DD1B2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496CECD149D48908791129D30C3EDF7">
    <w:name w:val="E496CECD149D48908791129D30C3EDF7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11DF1D030E841DBB75831F6230F10CC">
    <w:name w:val="211DF1D030E841DBB75831F6230F10CC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21D4EBA67154A04AB243F5129FFA21B">
    <w:name w:val="F21D4EBA67154A04AB243F5129FFA21B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89774D3FE374DC096995DF77C1ADC8D">
    <w:name w:val="B89774D3FE374DC096995DF77C1ADC8D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F5D05A5DBE8A4F4E8339449A5387F3FC">
    <w:name w:val="F5D05A5DBE8A4F4E8339449A5387F3FC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FF53AA82308439285A6101D52082C8D">
    <w:name w:val="3FF53AA82308439285A6101D52082C8D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11C97FFCAC54697947082879831850A">
    <w:name w:val="811C97FFCAC54697947082879831850A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80E53B9E03240CBA4C44C33FCD4CCF4">
    <w:name w:val="080E53B9E03240CBA4C44C33FCD4CCF4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AC0D6BDBCA140FEBBA31D7BE108E3EF">
    <w:name w:val="DAC0D6BDBCA140FEBBA31D7BE108E3EF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DEC53A72CB1489C919DD29EA5E6BEC8">
    <w:name w:val="8DEC53A72CB1489C919DD29EA5E6BEC8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75F2B850BC1454E91B1A35A2D1D0E2F">
    <w:name w:val="375F2B850BC1454E91B1A35A2D1D0E2F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A3CD82FFAAA44CAB99F3DD24A75EC25">
    <w:name w:val="7A3CD82FFAAA44CAB99F3DD24A75EC25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FAF40659B22466BACB83CD407F03319">
    <w:name w:val="5FAF40659B22466BACB83CD407F03319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1C0641C94E64AC084C07B94A910687C">
    <w:name w:val="B1C0641C94E64AC084C07B94A910687C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945EF65EA184E0BADF1ABE3FAF43C81">
    <w:name w:val="5945EF65EA184E0BADF1ABE3FAF43C8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D86D2AB36D154FF7AC5A2477B86722BA">
    <w:name w:val="D86D2AB36D154FF7AC5A2477B86722BA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0F912FAC5E04E08A0ADF52B505C19AF">
    <w:name w:val="00F912FAC5E04E08A0ADF52B505C19AF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93284192C6E440FA37259E433A3167E">
    <w:name w:val="293284192C6E440FA37259E433A3167E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EE54347D99743619E04D90D0B7987F1">
    <w:name w:val="BEE54347D99743619E04D90D0B7987F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634B04BFD574B1EAF0AEAB9637FB9A9">
    <w:name w:val="B634B04BFD574B1EAF0AEAB9637FB9A9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56765A5008D48448C9537281D779455">
    <w:name w:val="E56765A5008D48448C9537281D779455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3EE0ADD804C4865A075C6E2E0E8AF42">
    <w:name w:val="43EE0ADD804C4865A075C6E2E0E8AF42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3C15C1AD36B494698711B5C5F924A36">
    <w:name w:val="B3C15C1AD36B494698711B5C5F924A36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A4BA9F384BDA40BA9388E66A4D226001">
    <w:name w:val="A4BA9F384BDA40BA9388E66A4D226001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EC4337A708C4F959F0D0853D15EB576">
    <w:name w:val="0EC4337A708C4F959F0D0853D15EB576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077E0D8908E4858814CC5D240602D06">
    <w:name w:val="5077E0D8908E4858814CC5D240602D06"/>
    <w:rsid w:val="00833ADC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F12A45037394DCEB98187C1DA472D02">
    <w:name w:val="4F12A45037394DCEB98187C1DA472D02"/>
    <w:rsid w:val="00833ADC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9E1299AFB834798B28A7897AAB02C82">
    <w:name w:val="99E1299AFB834798B28A7897AAB02C82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A0BB7EF245F4777AB8FA5A0833A17DC">
    <w:name w:val="BA0BB7EF245F4777AB8FA5A0833A17DC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8C5E1E47FBD840B4A4A63BFC47A6D523">
    <w:name w:val="8C5E1E47FBD840B4A4A63BFC47A6D523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EF7B7B818464870A6D01FE3A792F473">
    <w:name w:val="6EF7B7B818464870A6D01FE3A792F473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7E083DA0AB84248928F7FCF248D74AB">
    <w:name w:val="17E083DA0AB84248928F7FCF248D74AB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BF2EC35AE574DC3B678D708428B18D7">
    <w:name w:val="0BF2EC35AE574DC3B678D708428B18D7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A8C4AB18231461A822124135CFB3697">
    <w:name w:val="3A8C4AB18231461A822124135CFB3697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5904B0ACCDB45599497BA6A1AEBF27D">
    <w:name w:val="35904B0ACCDB45599497BA6A1AEBF27D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0345726F95614B51A8F69FFE3260C6B2">
    <w:name w:val="0345726F95614B51A8F69FFE3260C6B2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E560068E2BA47759E3E37BD3F69421F">
    <w:name w:val="EE560068E2BA47759E3E37BD3F69421F"/>
    <w:rsid w:val="00833AD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BDF22F30031450DA9698AA3C2BAB58B">
    <w:name w:val="3BDF22F30031450DA9698AA3C2BAB58B"/>
    <w:rsid w:val="00833ADC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5FDE907BE43450EB9063897E3E8B867">
    <w:name w:val="45FDE907BE43450EB9063897E3E8B867"/>
    <w:rsid w:val="00833ADC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2E0050E4E7C240F68CAF6CEAC151BDE4">
    <w:name w:val="2E0050E4E7C240F68CAF6CEAC151BDE4"/>
    <w:rsid w:val="00833ADC"/>
  </w:style>
  <w:style w:type="paragraph" w:customStyle="1" w:styleId="D9D894532216404DA1DD5F714EBF9024">
    <w:name w:val="D9D894532216404DA1DD5F714EBF9024"/>
    <w:rsid w:val="00833ADC"/>
  </w:style>
  <w:style w:type="paragraph" w:customStyle="1" w:styleId="B868D3C28D384621BB5336009BC02587">
    <w:name w:val="B868D3C28D384621BB5336009BC02587"/>
    <w:rsid w:val="00833ADC"/>
  </w:style>
  <w:style w:type="paragraph" w:customStyle="1" w:styleId="4012E320A99F45B6805EE14C82100A49">
    <w:name w:val="4012E320A99F45B6805EE14C82100A49"/>
    <w:rsid w:val="00833ADC"/>
  </w:style>
  <w:style w:type="paragraph" w:customStyle="1" w:styleId="789BBEABBE3C43339536BF5B2D31A53B">
    <w:name w:val="789BBEABBE3C43339536BF5B2D31A53B"/>
    <w:rsid w:val="00833ADC"/>
  </w:style>
  <w:style w:type="paragraph" w:customStyle="1" w:styleId="AA99E97234C7485B8EB4DB8845738F26">
    <w:name w:val="AA99E97234C7485B8EB4DB8845738F26"/>
    <w:rsid w:val="00833ADC"/>
  </w:style>
  <w:style w:type="paragraph" w:customStyle="1" w:styleId="116CE36A84BB4F91B56094AC63B1B392">
    <w:name w:val="116CE36A84BB4F91B56094AC63B1B392"/>
    <w:rsid w:val="00833ADC"/>
  </w:style>
  <w:style w:type="paragraph" w:customStyle="1" w:styleId="6B76A752D25C4B39AD9BA78C246EE282">
    <w:name w:val="6B76A752D25C4B39AD9BA78C246EE282"/>
    <w:rsid w:val="00833ADC"/>
  </w:style>
  <w:style w:type="paragraph" w:customStyle="1" w:styleId="2EB91D2C87DD481EA3344C9999A56D79">
    <w:name w:val="2EB91D2C87DD481EA3344C9999A56D79"/>
    <w:rsid w:val="00833ADC"/>
  </w:style>
  <w:style w:type="paragraph" w:customStyle="1" w:styleId="B3D0375D33CC42AEA2150DEEDE6E5E45">
    <w:name w:val="B3D0375D33CC42AEA2150DEEDE6E5E45"/>
    <w:rsid w:val="00833ADC"/>
  </w:style>
  <w:style w:type="paragraph" w:customStyle="1" w:styleId="28DC2B743DB04512A07A613EB7669F18">
    <w:name w:val="28DC2B743DB04512A07A613EB7669F18"/>
    <w:rsid w:val="00833ADC"/>
  </w:style>
  <w:style w:type="paragraph" w:customStyle="1" w:styleId="C132D0DB3442479A97CCAE9BAC8BBD37">
    <w:name w:val="C132D0DB3442479A97CCAE9BAC8BBD37"/>
    <w:rsid w:val="00833ADC"/>
  </w:style>
  <w:style w:type="paragraph" w:customStyle="1" w:styleId="20AA0CB9C0D348B99AC62810F00CF5FF">
    <w:name w:val="20AA0CB9C0D348B99AC62810F00CF5FF"/>
    <w:rsid w:val="00833ADC"/>
  </w:style>
  <w:style w:type="paragraph" w:customStyle="1" w:styleId="7885CDC072304590B8F6B815ECEDD942">
    <w:name w:val="7885CDC072304590B8F6B815ECEDD942"/>
    <w:rsid w:val="00833ADC"/>
  </w:style>
  <w:style w:type="paragraph" w:customStyle="1" w:styleId="2D2DA776991845C18558AC211B25335A">
    <w:name w:val="2D2DA776991845C18558AC211B25335A"/>
    <w:rsid w:val="00833ADC"/>
  </w:style>
  <w:style w:type="paragraph" w:customStyle="1" w:styleId="DAC56A928DB04AEC9C7AE3167D032F0B">
    <w:name w:val="DAC56A928DB04AEC9C7AE3167D032F0B"/>
    <w:rsid w:val="00833ADC"/>
  </w:style>
  <w:style w:type="paragraph" w:customStyle="1" w:styleId="61AE8364951B4877BD6219E5C30B74AA">
    <w:name w:val="61AE8364951B4877BD6219E5C30B74AA"/>
    <w:rsid w:val="00833ADC"/>
  </w:style>
  <w:style w:type="paragraph" w:customStyle="1" w:styleId="B0C6994476574E1D8805C6C751E7831D">
    <w:name w:val="B0C6994476574E1D8805C6C751E7831D"/>
    <w:rsid w:val="00833ADC"/>
  </w:style>
  <w:style w:type="paragraph" w:customStyle="1" w:styleId="1C43735568FA434EB778830C68930A4D">
    <w:name w:val="1C43735568FA434EB778830C68930A4D"/>
    <w:rsid w:val="00833ADC"/>
  </w:style>
  <w:style w:type="paragraph" w:customStyle="1" w:styleId="D385C8A4CC494A5C97DB827F25521118">
    <w:name w:val="D385C8A4CC494A5C97DB827F25521118"/>
    <w:rsid w:val="00833ADC"/>
  </w:style>
  <w:style w:type="paragraph" w:customStyle="1" w:styleId="893D5B19EC5946E1AC22D73A25D831EC">
    <w:name w:val="893D5B19EC5946E1AC22D73A25D831EC"/>
    <w:rsid w:val="00833ADC"/>
  </w:style>
  <w:style w:type="paragraph" w:customStyle="1" w:styleId="6D48466298084041ABFE7239B6269AC6">
    <w:name w:val="6D48466298084041ABFE7239B6269AC6"/>
    <w:rsid w:val="00833ADC"/>
  </w:style>
  <w:style w:type="paragraph" w:customStyle="1" w:styleId="5C30745A178E4A7BBC8B7A09F9ADC78F">
    <w:name w:val="5C30745A178E4A7BBC8B7A09F9ADC78F"/>
    <w:rsid w:val="00833ADC"/>
  </w:style>
  <w:style w:type="paragraph" w:customStyle="1" w:styleId="41D698F3462447B793F86A321C6DC10A">
    <w:name w:val="41D698F3462447B793F86A321C6DC10A"/>
    <w:rsid w:val="00833ADC"/>
  </w:style>
  <w:style w:type="paragraph" w:customStyle="1" w:styleId="C060D13FAF794E4EBCEA27A6D8BDBC8E">
    <w:name w:val="C060D13FAF794E4EBCEA27A6D8BDBC8E"/>
    <w:rsid w:val="00833ADC"/>
  </w:style>
  <w:style w:type="paragraph" w:customStyle="1" w:styleId="F1091A4ECC73456BB45E1FAD8952CFAE">
    <w:name w:val="F1091A4ECC73456BB45E1FAD8952CFAE"/>
    <w:rsid w:val="00833ADC"/>
  </w:style>
  <w:style w:type="paragraph" w:customStyle="1" w:styleId="BA82F3F053FA44C68B57E7ACDCD95A1A">
    <w:name w:val="BA82F3F053FA44C68B57E7ACDCD95A1A"/>
    <w:rsid w:val="00833ADC"/>
  </w:style>
  <w:style w:type="paragraph" w:customStyle="1" w:styleId="1426D661A076488DA5627C7AA100E88C">
    <w:name w:val="1426D661A076488DA5627C7AA100E88C"/>
    <w:rsid w:val="00833ADC"/>
  </w:style>
  <w:style w:type="paragraph" w:customStyle="1" w:styleId="830759018A934812AC179383AE98D00C">
    <w:name w:val="830759018A934812AC179383AE98D00C"/>
    <w:rsid w:val="00833ADC"/>
  </w:style>
  <w:style w:type="paragraph" w:customStyle="1" w:styleId="FD21B1684AD5435CABAEA0AE2C6B819B">
    <w:name w:val="FD21B1684AD5435CABAEA0AE2C6B819B"/>
    <w:rsid w:val="00833ADC"/>
  </w:style>
  <w:style w:type="paragraph" w:customStyle="1" w:styleId="2D44EB0198B249E09367384CB2CEC4D4">
    <w:name w:val="2D44EB0198B249E09367384CB2CEC4D4"/>
    <w:rsid w:val="00833ADC"/>
  </w:style>
  <w:style w:type="paragraph" w:customStyle="1" w:styleId="5A0292832D0A472E84D1F903F9221057">
    <w:name w:val="5A0292832D0A472E84D1F903F9221057"/>
    <w:rsid w:val="00833ADC"/>
  </w:style>
  <w:style w:type="paragraph" w:customStyle="1" w:styleId="ABBD7D694A1C411782028AE83398DB8A">
    <w:name w:val="ABBD7D694A1C411782028AE83398DB8A"/>
    <w:rsid w:val="00833ADC"/>
  </w:style>
  <w:style w:type="paragraph" w:customStyle="1" w:styleId="CB6967AD271B499EB0B9249B797F615C">
    <w:name w:val="CB6967AD271B499EB0B9249B797F615C"/>
    <w:rsid w:val="00833ADC"/>
  </w:style>
  <w:style w:type="paragraph" w:customStyle="1" w:styleId="13D37BD8BD424FBBB7C74BB82BB735DF">
    <w:name w:val="13D37BD8BD424FBBB7C74BB82BB735DF"/>
    <w:rsid w:val="00833ADC"/>
  </w:style>
  <w:style w:type="paragraph" w:customStyle="1" w:styleId="E807EC62DF3640D2941A93C5C2DC5CB7">
    <w:name w:val="E807EC62DF3640D2941A93C5C2DC5CB7"/>
    <w:rsid w:val="00833ADC"/>
  </w:style>
  <w:style w:type="paragraph" w:customStyle="1" w:styleId="98F6C72452354334B0F1346EEE4584B2">
    <w:name w:val="98F6C72452354334B0F1346EEE4584B2"/>
    <w:rsid w:val="00833ADC"/>
  </w:style>
  <w:style w:type="paragraph" w:customStyle="1" w:styleId="B1248CD222C84D2B872E405D297A8774">
    <w:name w:val="B1248CD222C84D2B872E405D297A8774"/>
    <w:rsid w:val="00833ADC"/>
  </w:style>
  <w:style w:type="paragraph" w:customStyle="1" w:styleId="9E9A198332EF4498A5B86FB9B8EF47DB">
    <w:name w:val="9E9A198332EF4498A5B86FB9B8EF47DB"/>
    <w:rsid w:val="00833ADC"/>
  </w:style>
  <w:style w:type="paragraph" w:customStyle="1" w:styleId="B14589BC5C1545E2A8061EDD697B539C">
    <w:name w:val="B14589BC5C1545E2A8061EDD697B539C"/>
    <w:rsid w:val="00833ADC"/>
  </w:style>
  <w:style w:type="paragraph" w:customStyle="1" w:styleId="F0FF6133E3D34A478754A3A6CCCD8EBF">
    <w:name w:val="F0FF6133E3D34A478754A3A6CCCD8EBF"/>
    <w:rsid w:val="00833ADC"/>
  </w:style>
  <w:style w:type="paragraph" w:customStyle="1" w:styleId="69CBFA9F698D4709A6A572164343BF8A">
    <w:name w:val="69CBFA9F698D4709A6A572164343BF8A"/>
    <w:rsid w:val="00833ADC"/>
  </w:style>
  <w:style w:type="paragraph" w:customStyle="1" w:styleId="7D0BCA3785994520992414B0F5E2DE91">
    <w:name w:val="7D0BCA3785994520992414B0F5E2DE91"/>
    <w:rsid w:val="00833ADC"/>
  </w:style>
  <w:style w:type="paragraph" w:customStyle="1" w:styleId="A21066A4C67544159D1C588D7F7E96CD">
    <w:name w:val="A21066A4C67544159D1C588D7F7E96CD"/>
    <w:rsid w:val="00833ADC"/>
  </w:style>
  <w:style w:type="paragraph" w:customStyle="1" w:styleId="7DAF2BE125C74441A7AAA597D7DAA743">
    <w:name w:val="7DAF2BE125C74441A7AAA597D7DAA743"/>
    <w:rsid w:val="00833ADC"/>
  </w:style>
  <w:style w:type="paragraph" w:customStyle="1" w:styleId="66A0305489674530A4055747EF2E26F0">
    <w:name w:val="66A0305489674530A4055747EF2E26F0"/>
    <w:rsid w:val="00833ADC"/>
  </w:style>
  <w:style w:type="paragraph" w:customStyle="1" w:styleId="BE5AA0ED8F3943839A5319F77CF0D545">
    <w:name w:val="BE5AA0ED8F3943839A5319F77CF0D545"/>
    <w:rsid w:val="00833ADC"/>
  </w:style>
  <w:style w:type="paragraph" w:customStyle="1" w:styleId="865DC6B08F8246D1B3823503972B8D0C">
    <w:name w:val="865DC6B08F8246D1B3823503972B8D0C"/>
    <w:rsid w:val="00833ADC"/>
  </w:style>
  <w:style w:type="paragraph" w:customStyle="1" w:styleId="0134986C69A245E8B1C68B26EF7FC4C7">
    <w:name w:val="0134986C69A245E8B1C68B26EF7FC4C7"/>
    <w:rsid w:val="00833ADC"/>
  </w:style>
  <w:style w:type="paragraph" w:customStyle="1" w:styleId="24C600C77A0F4F569EFA9DD77A99B441">
    <w:name w:val="24C600C77A0F4F569EFA9DD77A99B441"/>
    <w:rsid w:val="00833ADC"/>
  </w:style>
  <w:style w:type="paragraph" w:customStyle="1" w:styleId="CAEB823E561443A3B4AC99C6712FBDC0">
    <w:name w:val="CAEB823E561443A3B4AC99C6712FBDC0"/>
    <w:rsid w:val="00833ADC"/>
  </w:style>
  <w:style w:type="paragraph" w:customStyle="1" w:styleId="46A7DEA7C9D1477B806F717BDA257E7F">
    <w:name w:val="46A7DEA7C9D1477B806F717BDA257E7F"/>
    <w:rsid w:val="00833ADC"/>
  </w:style>
  <w:style w:type="paragraph" w:customStyle="1" w:styleId="E592BC98DBE94484A8EDA8FB7187ABBB">
    <w:name w:val="E592BC98DBE94484A8EDA8FB7187ABBB"/>
    <w:rsid w:val="00833ADC"/>
  </w:style>
  <w:style w:type="paragraph" w:customStyle="1" w:styleId="70C733C5A2D142698975D1FF7D950854">
    <w:name w:val="70C733C5A2D142698975D1FF7D950854"/>
    <w:rsid w:val="00415E84"/>
  </w:style>
  <w:style w:type="paragraph" w:customStyle="1" w:styleId="674D526F458645C8AAD84ECF00D00CE1">
    <w:name w:val="674D526F458645C8AAD84ECF00D00CE1"/>
    <w:rsid w:val="00415E84"/>
  </w:style>
  <w:style w:type="paragraph" w:customStyle="1" w:styleId="BA7DB35ADBEA4ADF8265823FC1B728A1">
    <w:name w:val="BA7DB35ADBEA4ADF8265823FC1B728A1"/>
    <w:rsid w:val="00415E84"/>
  </w:style>
  <w:style w:type="paragraph" w:customStyle="1" w:styleId="630C8AA6FD1C4DC2B0C7DC38DC10311F">
    <w:name w:val="630C8AA6FD1C4DC2B0C7DC38DC10311F"/>
    <w:rsid w:val="00415E84"/>
  </w:style>
  <w:style w:type="paragraph" w:customStyle="1" w:styleId="DD0BECD914EF4ECBABDCBD2D6BB469E8">
    <w:name w:val="DD0BECD914EF4ECBABDCBD2D6BB469E8"/>
    <w:rsid w:val="00415E84"/>
  </w:style>
  <w:style w:type="paragraph" w:customStyle="1" w:styleId="8E41E2E5957D4C1C86477064F6672EF5">
    <w:name w:val="8E41E2E5957D4C1C86477064F6672EF5"/>
    <w:rsid w:val="00415E84"/>
  </w:style>
  <w:style w:type="paragraph" w:customStyle="1" w:styleId="BFA3756617E64129A4717B65449E6A89">
    <w:name w:val="BFA3756617E64129A4717B65449E6A89"/>
    <w:rsid w:val="00415E84"/>
  </w:style>
  <w:style w:type="paragraph" w:customStyle="1" w:styleId="21965FC6220C4231A2D30040C07C0915">
    <w:name w:val="21965FC6220C4231A2D30040C07C0915"/>
    <w:rsid w:val="00415E84"/>
  </w:style>
  <w:style w:type="paragraph" w:customStyle="1" w:styleId="AA7B1467E13F446589754BD369E57E05">
    <w:name w:val="AA7B1467E13F446589754BD369E57E05"/>
    <w:rsid w:val="00415E84"/>
  </w:style>
  <w:style w:type="paragraph" w:customStyle="1" w:styleId="8EDAA7FC2D3F4537B5EB616B47B58B96">
    <w:name w:val="8EDAA7FC2D3F4537B5EB616B47B58B96"/>
    <w:rsid w:val="00415E84"/>
  </w:style>
  <w:style w:type="paragraph" w:customStyle="1" w:styleId="D13D4B14AEBF4DD88EBFA1BDD6DCC97C">
    <w:name w:val="D13D4B14AEBF4DD88EBFA1BDD6DCC97C"/>
    <w:rsid w:val="00216FF3"/>
  </w:style>
  <w:style w:type="paragraph" w:customStyle="1" w:styleId="BDA44273DE914B739917EFAC4AAF499D">
    <w:name w:val="BDA44273DE914B739917EFAC4AAF499D"/>
    <w:rsid w:val="00216FF3"/>
  </w:style>
  <w:style w:type="paragraph" w:customStyle="1" w:styleId="C42EAC04D72940C1912C2327F5E433D6">
    <w:name w:val="C42EAC04D72940C1912C2327F5E433D6"/>
    <w:rsid w:val="00216FF3"/>
  </w:style>
  <w:style w:type="paragraph" w:customStyle="1" w:styleId="E4C204BC23614E86A28111DFC7855B50">
    <w:name w:val="E4C204BC23614E86A28111DFC7855B50"/>
    <w:rsid w:val="00216FF3"/>
  </w:style>
  <w:style w:type="paragraph" w:customStyle="1" w:styleId="D14EDBEAAB9F4AC88B9D8562916D9CC9">
    <w:name w:val="D14EDBEAAB9F4AC88B9D8562916D9CC9"/>
    <w:rsid w:val="00216FF3"/>
  </w:style>
  <w:style w:type="paragraph" w:customStyle="1" w:styleId="2B413E922E5348469E064D33A33573CB">
    <w:name w:val="2B413E922E5348469E064D33A33573CB"/>
    <w:rsid w:val="00216FF3"/>
  </w:style>
  <w:style w:type="paragraph" w:customStyle="1" w:styleId="9C5AB95B82E84DF5AECD3695D42486A9">
    <w:name w:val="9C5AB95B82E84DF5AECD3695D42486A9"/>
    <w:rsid w:val="00216FF3"/>
  </w:style>
  <w:style w:type="paragraph" w:customStyle="1" w:styleId="095DF6EA771A402886ECE54DF886283E">
    <w:name w:val="095DF6EA771A402886ECE54DF886283E"/>
    <w:rsid w:val="00216FF3"/>
  </w:style>
  <w:style w:type="paragraph" w:customStyle="1" w:styleId="7A6FA8CB0E244083BE8B7736F6E0FFC5">
    <w:name w:val="7A6FA8CB0E244083BE8B7736F6E0FFC5"/>
    <w:rsid w:val="00216FF3"/>
  </w:style>
  <w:style w:type="paragraph" w:customStyle="1" w:styleId="D16C41CAA14943448910704FB3EF457C">
    <w:name w:val="D16C41CAA14943448910704FB3EF457C"/>
    <w:rsid w:val="00216FF3"/>
  </w:style>
  <w:style w:type="paragraph" w:customStyle="1" w:styleId="5F46DE35C578438C9220A93E71987634">
    <w:name w:val="5F46DE35C578438C9220A93E71987634"/>
    <w:rsid w:val="00216FF3"/>
  </w:style>
  <w:style w:type="paragraph" w:customStyle="1" w:styleId="C7A2D80D66974C5A9003B074F8036DCC">
    <w:name w:val="C7A2D80D66974C5A9003B074F8036DCC"/>
    <w:rsid w:val="00216FF3"/>
  </w:style>
  <w:style w:type="paragraph" w:customStyle="1" w:styleId="2DC445FC72D5484AA179834B9BB09344">
    <w:name w:val="2DC445FC72D5484AA179834B9BB09344"/>
    <w:rsid w:val="00216FF3"/>
  </w:style>
  <w:style w:type="paragraph" w:customStyle="1" w:styleId="070397C6BB3A46AF935F41796C9C2FE1">
    <w:name w:val="070397C6BB3A46AF935F41796C9C2FE1"/>
    <w:rsid w:val="00216FF3"/>
  </w:style>
  <w:style w:type="paragraph" w:customStyle="1" w:styleId="A09350DD77BB45EB9BC685A91E29F5EB">
    <w:name w:val="A09350DD77BB45EB9BC685A91E29F5EB"/>
    <w:rsid w:val="00216FF3"/>
  </w:style>
  <w:style w:type="paragraph" w:customStyle="1" w:styleId="4080FA3A59CB42F18A8E993278CA72CC">
    <w:name w:val="4080FA3A59CB42F18A8E993278CA72CC"/>
    <w:rsid w:val="00216FF3"/>
  </w:style>
  <w:style w:type="paragraph" w:customStyle="1" w:styleId="DD15321067474E8199EF6A21E0B8A642">
    <w:name w:val="DD15321067474E8199EF6A21E0B8A642"/>
    <w:rsid w:val="00216FF3"/>
  </w:style>
  <w:style w:type="paragraph" w:customStyle="1" w:styleId="414A06E5849942389F3A4B2A98A58338">
    <w:name w:val="414A06E5849942389F3A4B2A98A58338"/>
    <w:rsid w:val="00216FF3"/>
  </w:style>
  <w:style w:type="paragraph" w:customStyle="1" w:styleId="3125945FA31A4689BB929F4A03E8AACD">
    <w:name w:val="3125945FA31A4689BB929F4A03E8AACD"/>
    <w:rsid w:val="00216FF3"/>
  </w:style>
  <w:style w:type="paragraph" w:customStyle="1" w:styleId="DE02594E19A8496EBA29A8B352E74676">
    <w:name w:val="DE02594E19A8496EBA29A8B352E74676"/>
    <w:rsid w:val="00216FF3"/>
  </w:style>
  <w:style w:type="paragraph" w:customStyle="1" w:styleId="9CF72C5A6A8C4D3DA0101B661FE6A6DA">
    <w:name w:val="9CF72C5A6A8C4D3DA0101B661FE6A6DA"/>
    <w:rsid w:val="00216FF3"/>
  </w:style>
  <w:style w:type="paragraph" w:customStyle="1" w:styleId="ECC2315C38C140EBB78C079B5D6A821F">
    <w:name w:val="ECC2315C38C140EBB78C079B5D6A821F"/>
    <w:rsid w:val="00216FF3"/>
  </w:style>
  <w:style w:type="paragraph" w:customStyle="1" w:styleId="63C22D2B5FC14EC18860DB80A6E5E2D0">
    <w:name w:val="63C22D2B5FC14EC18860DB80A6E5E2D0"/>
    <w:rsid w:val="00216FF3"/>
  </w:style>
  <w:style w:type="paragraph" w:customStyle="1" w:styleId="41A41B3F744541F3B8B03C0B2030DB43">
    <w:name w:val="41A41B3F744541F3B8B03C0B2030DB43"/>
    <w:rsid w:val="00216FF3"/>
  </w:style>
  <w:style w:type="paragraph" w:customStyle="1" w:styleId="07CEFC1450244AC7BC6470A66D70A6D3">
    <w:name w:val="07CEFC1450244AC7BC6470A66D70A6D3"/>
    <w:rsid w:val="00216FF3"/>
  </w:style>
  <w:style w:type="paragraph" w:customStyle="1" w:styleId="FC516A2A0EDF47109AFAAC247696DDFC">
    <w:name w:val="FC516A2A0EDF47109AFAAC247696DDFC"/>
    <w:rsid w:val="00216FF3"/>
  </w:style>
  <w:style w:type="paragraph" w:customStyle="1" w:styleId="DEA8EEC3EDD445DBA4D337F0CDBB0564">
    <w:name w:val="DEA8EEC3EDD445DBA4D337F0CDBB0564"/>
    <w:rsid w:val="00216FF3"/>
  </w:style>
  <w:style w:type="paragraph" w:customStyle="1" w:styleId="4D60A3BB04EC40CBA1C8892B6DB517E8">
    <w:name w:val="4D60A3BB04EC40CBA1C8892B6DB517E8"/>
    <w:rsid w:val="00216FF3"/>
  </w:style>
  <w:style w:type="paragraph" w:customStyle="1" w:styleId="CF9143DA2E544E9D85C5D58ACD1CA69B">
    <w:name w:val="CF9143DA2E544E9D85C5D58ACD1CA69B"/>
    <w:rsid w:val="00216FF3"/>
  </w:style>
  <w:style w:type="paragraph" w:customStyle="1" w:styleId="56EA73E00556456B81707832DB3E9A8E">
    <w:name w:val="56EA73E00556456B81707832DB3E9A8E"/>
    <w:rsid w:val="00216FF3"/>
  </w:style>
  <w:style w:type="paragraph" w:customStyle="1" w:styleId="241B8BCC6B454BF5B794DABA32AC03C9">
    <w:name w:val="241B8BCC6B454BF5B794DABA32AC03C9"/>
    <w:rsid w:val="00216FF3"/>
  </w:style>
  <w:style w:type="paragraph" w:customStyle="1" w:styleId="2C901CE86BAB455DA4713593C062567A">
    <w:name w:val="2C901CE86BAB455DA4713593C062567A"/>
    <w:rsid w:val="00216FF3"/>
  </w:style>
  <w:style w:type="paragraph" w:customStyle="1" w:styleId="0B36DDC6D754442F8C6AB393928FA29A">
    <w:name w:val="0B36DDC6D754442F8C6AB393928FA29A"/>
    <w:rsid w:val="00216FF3"/>
  </w:style>
  <w:style w:type="paragraph" w:customStyle="1" w:styleId="0F4009E7451B4EE788E2774D59AF6536">
    <w:name w:val="0F4009E7451B4EE788E2774D59AF6536"/>
    <w:rsid w:val="00216FF3"/>
  </w:style>
  <w:style w:type="paragraph" w:customStyle="1" w:styleId="8F4B5431711C4B75A8C3682B8BAE4E97">
    <w:name w:val="8F4B5431711C4B75A8C3682B8BAE4E97"/>
    <w:rsid w:val="00216FF3"/>
  </w:style>
  <w:style w:type="paragraph" w:customStyle="1" w:styleId="9B14AD3944594EC2B79847C915B355E8">
    <w:name w:val="9B14AD3944594EC2B79847C915B355E8"/>
    <w:rsid w:val="00216FF3"/>
  </w:style>
  <w:style w:type="paragraph" w:customStyle="1" w:styleId="5B3BD6DFE7334073B145CD7942BF3E81">
    <w:name w:val="5B3BD6DFE7334073B145CD7942BF3E81"/>
    <w:rsid w:val="00216FF3"/>
  </w:style>
  <w:style w:type="paragraph" w:customStyle="1" w:styleId="74BC325A369A43A8AAF3B124043E2EDB">
    <w:name w:val="74BC325A369A43A8AAF3B124043E2EDB"/>
    <w:rsid w:val="00216FF3"/>
  </w:style>
  <w:style w:type="paragraph" w:customStyle="1" w:styleId="82E2365C5C23486F998F1359C6DD74D4">
    <w:name w:val="82E2365C5C23486F998F1359C6DD74D4"/>
    <w:rsid w:val="00216FF3"/>
  </w:style>
  <w:style w:type="paragraph" w:customStyle="1" w:styleId="BBD19D0D418B4D4BAB2498F16A80EE2C">
    <w:name w:val="BBD19D0D418B4D4BAB2498F16A80EE2C"/>
    <w:rsid w:val="00216FF3"/>
  </w:style>
  <w:style w:type="paragraph" w:customStyle="1" w:styleId="F065D2CDFD8345E6A151ACF2D2A128B3">
    <w:name w:val="F065D2CDFD8345E6A151ACF2D2A128B3"/>
    <w:rsid w:val="00216FF3"/>
  </w:style>
  <w:style w:type="paragraph" w:customStyle="1" w:styleId="C5EF9D3BD2DE45E188E2C7B8E9FF7F77">
    <w:name w:val="C5EF9D3BD2DE45E188E2C7B8E9FF7F77"/>
    <w:rsid w:val="00216FF3"/>
  </w:style>
  <w:style w:type="paragraph" w:customStyle="1" w:styleId="69CDBB06B3184014B63867850A671B3B">
    <w:name w:val="69CDBB06B3184014B63867850A671B3B"/>
    <w:rsid w:val="00216FF3"/>
  </w:style>
  <w:style w:type="paragraph" w:customStyle="1" w:styleId="A80F143457C7418580E81F7B13D2F583">
    <w:name w:val="A80F143457C7418580E81F7B13D2F583"/>
    <w:rsid w:val="00216FF3"/>
  </w:style>
  <w:style w:type="paragraph" w:customStyle="1" w:styleId="E1C8B0F7D0364883B123254A328E9C66">
    <w:name w:val="E1C8B0F7D0364883B123254A328E9C66"/>
    <w:rsid w:val="00216FF3"/>
  </w:style>
  <w:style w:type="paragraph" w:customStyle="1" w:styleId="50F97648757546E99A1CC367D8981ED1">
    <w:name w:val="50F97648757546E99A1CC367D8981ED1"/>
    <w:rsid w:val="00216FF3"/>
  </w:style>
  <w:style w:type="paragraph" w:customStyle="1" w:styleId="328A82BA0D8C4F37926F62A165DCB04D">
    <w:name w:val="328A82BA0D8C4F37926F62A165DCB04D"/>
    <w:rsid w:val="00216FF3"/>
  </w:style>
  <w:style w:type="paragraph" w:customStyle="1" w:styleId="008592C6015E4F7FA5218282656B948E">
    <w:name w:val="008592C6015E4F7FA5218282656B948E"/>
    <w:rsid w:val="00216FF3"/>
  </w:style>
  <w:style w:type="paragraph" w:customStyle="1" w:styleId="672A225802F945699CE29E38D17758C1">
    <w:name w:val="672A225802F945699CE29E38D17758C1"/>
    <w:rsid w:val="00216FF3"/>
  </w:style>
  <w:style w:type="paragraph" w:customStyle="1" w:styleId="E68C240C1CF74A2EBAD7F3CD65407A4C">
    <w:name w:val="E68C240C1CF74A2EBAD7F3CD65407A4C"/>
    <w:rsid w:val="00216FF3"/>
  </w:style>
  <w:style w:type="paragraph" w:customStyle="1" w:styleId="B2B23211FE2D42678DE388C53F8C80B4">
    <w:name w:val="B2B23211FE2D42678DE388C53F8C80B4"/>
    <w:rsid w:val="00216FF3"/>
  </w:style>
  <w:style w:type="paragraph" w:customStyle="1" w:styleId="8212278A6971477B8E598D23A0B69B05">
    <w:name w:val="8212278A6971477B8E598D23A0B69B05"/>
    <w:rsid w:val="00216FF3"/>
  </w:style>
  <w:style w:type="paragraph" w:customStyle="1" w:styleId="792E548253984E79AC0C16E38FF6037D">
    <w:name w:val="792E548253984E79AC0C16E38FF6037D"/>
    <w:rsid w:val="00216FF3"/>
  </w:style>
  <w:style w:type="paragraph" w:customStyle="1" w:styleId="F881E35BA8CB40B4A018BE1D4F77D810">
    <w:name w:val="F881E35BA8CB40B4A018BE1D4F77D810"/>
    <w:rsid w:val="00216FF3"/>
  </w:style>
  <w:style w:type="paragraph" w:customStyle="1" w:styleId="7B6601FF385E49628761903F52A1D547">
    <w:name w:val="7B6601FF385E49628761903F52A1D547"/>
    <w:rsid w:val="00216FF3"/>
  </w:style>
  <w:style w:type="paragraph" w:customStyle="1" w:styleId="C858B6F970524AAC9CDF8214882E044C">
    <w:name w:val="C858B6F970524AAC9CDF8214882E044C"/>
    <w:rsid w:val="00216FF3"/>
  </w:style>
  <w:style w:type="paragraph" w:customStyle="1" w:styleId="6CDA9335F1FB4261A8406133FFCDEC29">
    <w:name w:val="6CDA9335F1FB4261A8406133FFCDEC29"/>
    <w:rsid w:val="00216FF3"/>
  </w:style>
  <w:style w:type="paragraph" w:customStyle="1" w:styleId="E50C6D889A2040BF81496DCD37EC5535">
    <w:name w:val="E50C6D889A2040BF81496DCD37EC5535"/>
    <w:rsid w:val="00216FF3"/>
  </w:style>
  <w:style w:type="paragraph" w:customStyle="1" w:styleId="F92F1ED996A44CB180BA9DB43AC16965">
    <w:name w:val="F92F1ED996A44CB180BA9DB43AC16965"/>
    <w:rsid w:val="00216FF3"/>
  </w:style>
  <w:style w:type="paragraph" w:customStyle="1" w:styleId="6217F7BA72DA4B45842961D4EBE7D206">
    <w:name w:val="6217F7BA72DA4B45842961D4EBE7D206"/>
    <w:rsid w:val="00216FF3"/>
  </w:style>
  <w:style w:type="paragraph" w:customStyle="1" w:styleId="6F25CAD930B14F9FADE8856E1D232C62">
    <w:name w:val="6F25CAD930B14F9FADE8856E1D232C62"/>
    <w:rsid w:val="00216FF3"/>
  </w:style>
  <w:style w:type="paragraph" w:customStyle="1" w:styleId="BF6C247CB6E9424E8E51E56A3CCCA549">
    <w:name w:val="BF6C247CB6E9424E8E51E56A3CCCA549"/>
    <w:rsid w:val="00216FF3"/>
  </w:style>
  <w:style w:type="paragraph" w:customStyle="1" w:styleId="BF1CA79134C54666B76E7C3EFFDF7EE7">
    <w:name w:val="BF1CA79134C54666B76E7C3EFFDF7EE7"/>
    <w:rsid w:val="00216FF3"/>
  </w:style>
  <w:style w:type="paragraph" w:customStyle="1" w:styleId="CF5792B20D6842DF9FBBCC68AAD8C5E3">
    <w:name w:val="CF5792B20D6842DF9FBBCC68AAD8C5E3"/>
    <w:rsid w:val="00216FF3"/>
  </w:style>
  <w:style w:type="paragraph" w:customStyle="1" w:styleId="2B91EC3F3F33468196E27E12B33AFA14">
    <w:name w:val="2B91EC3F3F33468196E27E12B33AFA14"/>
    <w:rsid w:val="00216FF3"/>
  </w:style>
  <w:style w:type="paragraph" w:customStyle="1" w:styleId="4F78896D103F47E2BC04B5C2D1678461">
    <w:name w:val="4F78896D103F47E2BC04B5C2D1678461"/>
    <w:rsid w:val="00216FF3"/>
  </w:style>
  <w:style w:type="paragraph" w:customStyle="1" w:styleId="03D06F9C6F6840DAA0654670ED1D3A44">
    <w:name w:val="03D06F9C6F6840DAA0654670ED1D3A44"/>
    <w:rsid w:val="00216FF3"/>
  </w:style>
  <w:style w:type="paragraph" w:customStyle="1" w:styleId="04A51D666F90426E8CF0803C2C110648">
    <w:name w:val="04A51D666F90426E8CF0803C2C110648"/>
    <w:rsid w:val="00216FF3"/>
  </w:style>
  <w:style w:type="paragraph" w:customStyle="1" w:styleId="08A022B554114DA1880BBC902F51936C">
    <w:name w:val="08A022B554114DA1880BBC902F51936C"/>
    <w:rsid w:val="00216FF3"/>
  </w:style>
  <w:style w:type="paragraph" w:customStyle="1" w:styleId="517DF055350D4EA9944607B9C81FE36D">
    <w:name w:val="517DF055350D4EA9944607B9C81FE36D"/>
    <w:rsid w:val="00216FF3"/>
  </w:style>
  <w:style w:type="paragraph" w:customStyle="1" w:styleId="62304F4D29B64A339EB9C61A15AC1F75">
    <w:name w:val="62304F4D29B64A339EB9C61A15AC1F75"/>
    <w:rsid w:val="00216FF3"/>
  </w:style>
  <w:style w:type="paragraph" w:customStyle="1" w:styleId="35BD15D3F4A54F4E914C8145FEF78CDC">
    <w:name w:val="35BD15D3F4A54F4E914C8145FEF78CDC"/>
    <w:rsid w:val="00216FF3"/>
  </w:style>
  <w:style w:type="paragraph" w:customStyle="1" w:styleId="419DC875A289450BADD430AE02487BE3">
    <w:name w:val="419DC875A289450BADD430AE02487BE3"/>
    <w:rsid w:val="00216FF3"/>
  </w:style>
  <w:style w:type="paragraph" w:customStyle="1" w:styleId="89340F01E9064282BB7A7F74D41402FF">
    <w:name w:val="89340F01E9064282BB7A7F74D41402FF"/>
    <w:rsid w:val="00216FF3"/>
  </w:style>
  <w:style w:type="paragraph" w:customStyle="1" w:styleId="93C754E5EA974D649A140763369EA67C">
    <w:name w:val="93C754E5EA974D649A140763369EA67C"/>
    <w:rsid w:val="00216FF3"/>
  </w:style>
  <w:style w:type="paragraph" w:customStyle="1" w:styleId="4FC2D5E509B1409598AAE84C543D38C4">
    <w:name w:val="4FC2D5E509B1409598AAE84C543D38C4"/>
    <w:rsid w:val="00216FF3"/>
  </w:style>
  <w:style w:type="paragraph" w:customStyle="1" w:styleId="5ADD69C4AE8F45148DC9C87AECC96435">
    <w:name w:val="5ADD69C4AE8F45148DC9C87AECC96435"/>
    <w:rsid w:val="00216FF3"/>
  </w:style>
  <w:style w:type="paragraph" w:customStyle="1" w:styleId="51D9C886028A4CE8A894BDCBAB65BBAD">
    <w:name w:val="51D9C886028A4CE8A894BDCBAB65BBAD"/>
    <w:rsid w:val="00216FF3"/>
  </w:style>
  <w:style w:type="paragraph" w:customStyle="1" w:styleId="8EDF8FCA67754775A2D856FE06487ABD">
    <w:name w:val="8EDF8FCA67754775A2D856FE06487ABD"/>
    <w:rsid w:val="00216FF3"/>
  </w:style>
  <w:style w:type="paragraph" w:customStyle="1" w:styleId="C2A754F792E643DF99A57F009EAF9F38">
    <w:name w:val="C2A754F792E643DF99A57F009EAF9F38"/>
    <w:rsid w:val="00216FF3"/>
  </w:style>
  <w:style w:type="paragraph" w:customStyle="1" w:styleId="6279318741E8477083B3BFADB7050472">
    <w:name w:val="6279318741E8477083B3BFADB7050472"/>
    <w:rsid w:val="00216FF3"/>
  </w:style>
  <w:style w:type="paragraph" w:customStyle="1" w:styleId="A53D82BD52EB42A49EBB984F8744126B">
    <w:name w:val="A53D82BD52EB42A49EBB984F8744126B"/>
    <w:rsid w:val="00216FF3"/>
  </w:style>
  <w:style w:type="paragraph" w:customStyle="1" w:styleId="FD20313747EF465C980C84F05DFCD3DC">
    <w:name w:val="FD20313747EF465C980C84F05DFCD3DC"/>
    <w:rsid w:val="00216FF3"/>
  </w:style>
  <w:style w:type="paragraph" w:customStyle="1" w:styleId="E8CDD421535B416B9C21FE821D056631">
    <w:name w:val="E8CDD421535B416B9C21FE821D056631"/>
    <w:rsid w:val="00216FF3"/>
  </w:style>
  <w:style w:type="paragraph" w:customStyle="1" w:styleId="7C5E24E8EB1142EF8B0590F784E4882D">
    <w:name w:val="7C5E24E8EB1142EF8B0590F784E4882D"/>
    <w:rsid w:val="00216FF3"/>
  </w:style>
  <w:style w:type="paragraph" w:customStyle="1" w:styleId="6599945775974F89AD23A3E7021D5A77">
    <w:name w:val="6599945775974F89AD23A3E7021D5A77"/>
    <w:rsid w:val="00216FF3"/>
  </w:style>
  <w:style w:type="paragraph" w:customStyle="1" w:styleId="56D23F6A3A0A461C908439B2E6BA426A">
    <w:name w:val="56D23F6A3A0A461C908439B2E6BA426A"/>
    <w:rsid w:val="00216FF3"/>
  </w:style>
  <w:style w:type="paragraph" w:customStyle="1" w:styleId="D5DB64C748354EBC90C542227901F482">
    <w:name w:val="D5DB64C748354EBC90C542227901F482"/>
    <w:rsid w:val="00216FF3"/>
  </w:style>
  <w:style w:type="paragraph" w:customStyle="1" w:styleId="EF5C2CCBE493447598C5EDEBE42B51C8">
    <w:name w:val="EF5C2CCBE493447598C5EDEBE42B51C8"/>
    <w:rsid w:val="00216FF3"/>
  </w:style>
  <w:style w:type="paragraph" w:customStyle="1" w:styleId="4874D7DD89F44EC780A7F0B2DB74B530">
    <w:name w:val="4874D7DD89F44EC780A7F0B2DB74B530"/>
    <w:rsid w:val="00216FF3"/>
  </w:style>
  <w:style w:type="paragraph" w:customStyle="1" w:styleId="C95672010B1249458D8BDB3041A854EF">
    <w:name w:val="C95672010B1249458D8BDB3041A854EF"/>
    <w:rsid w:val="00216FF3"/>
  </w:style>
  <w:style w:type="paragraph" w:customStyle="1" w:styleId="934ABF087E134A0BAAC4153D0E04FD66">
    <w:name w:val="934ABF087E134A0BAAC4153D0E04FD66"/>
    <w:rsid w:val="00216FF3"/>
  </w:style>
  <w:style w:type="paragraph" w:customStyle="1" w:styleId="D75E75D92E0D407A90906DEB56A242C9">
    <w:name w:val="D75E75D92E0D407A90906DEB56A242C9"/>
    <w:rsid w:val="00216FF3"/>
  </w:style>
  <w:style w:type="paragraph" w:customStyle="1" w:styleId="5D2F24E343B14CC3805E4FB8193DFE5E">
    <w:name w:val="5D2F24E343B14CC3805E4FB8193DFE5E"/>
    <w:rsid w:val="00216FF3"/>
  </w:style>
  <w:style w:type="paragraph" w:customStyle="1" w:styleId="3134003A6FDE4FD59BC0A15717F92AEB">
    <w:name w:val="3134003A6FDE4FD59BC0A15717F92AEB"/>
    <w:rsid w:val="00216FF3"/>
  </w:style>
  <w:style w:type="paragraph" w:customStyle="1" w:styleId="381ED5FC712E456280345E158B1BCE2D">
    <w:name w:val="381ED5FC712E456280345E158B1BCE2D"/>
    <w:rsid w:val="00216FF3"/>
  </w:style>
  <w:style w:type="paragraph" w:customStyle="1" w:styleId="5A072583619C44B0A31CD24694C5F931">
    <w:name w:val="5A072583619C44B0A31CD24694C5F931"/>
    <w:rsid w:val="00216FF3"/>
  </w:style>
  <w:style w:type="paragraph" w:customStyle="1" w:styleId="3AF76328A387409A82824D3EE39B36C8">
    <w:name w:val="3AF76328A387409A82824D3EE39B36C8"/>
    <w:rsid w:val="00216FF3"/>
  </w:style>
  <w:style w:type="paragraph" w:customStyle="1" w:styleId="47FDB1A3148C4F8D89799DDA9893811F">
    <w:name w:val="47FDB1A3148C4F8D89799DDA9893811F"/>
    <w:rsid w:val="00216FF3"/>
  </w:style>
  <w:style w:type="paragraph" w:customStyle="1" w:styleId="D6AACC69BAF4446B923C49A651BA4117">
    <w:name w:val="D6AACC69BAF4446B923C49A651BA4117"/>
    <w:rsid w:val="00216FF3"/>
  </w:style>
  <w:style w:type="paragraph" w:customStyle="1" w:styleId="DFA2C6A033AF4832A213C2A915DA8DF3">
    <w:name w:val="DFA2C6A033AF4832A213C2A915DA8DF3"/>
    <w:rsid w:val="00216FF3"/>
  </w:style>
  <w:style w:type="paragraph" w:customStyle="1" w:styleId="C02E105B68174B2BA57669DAA62BD444">
    <w:name w:val="C02E105B68174B2BA57669DAA62BD444"/>
    <w:rsid w:val="00216FF3"/>
  </w:style>
  <w:style w:type="paragraph" w:customStyle="1" w:styleId="3A68F95FFB95408CA55B2A4A1A706338">
    <w:name w:val="3A68F95FFB95408CA55B2A4A1A706338"/>
    <w:rsid w:val="00216FF3"/>
  </w:style>
  <w:style w:type="paragraph" w:customStyle="1" w:styleId="17A11CDE92D545F998E24857BB8E7DCC">
    <w:name w:val="17A11CDE92D545F998E24857BB8E7DCC"/>
    <w:rsid w:val="00216FF3"/>
  </w:style>
  <w:style w:type="paragraph" w:customStyle="1" w:styleId="54F3C889042840F3906DF475CAD3E3DC">
    <w:name w:val="54F3C889042840F3906DF475CAD3E3DC"/>
    <w:rsid w:val="00216FF3"/>
  </w:style>
  <w:style w:type="paragraph" w:customStyle="1" w:styleId="76AAEED48CCC48288347278469F0EDEB">
    <w:name w:val="76AAEED48CCC48288347278469F0EDEB"/>
    <w:rsid w:val="00216FF3"/>
  </w:style>
  <w:style w:type="paragraph" w:customStyle="1" w:styleId="552053C911614F4BBBFA2F00BA7B1758">
    <w:name w:val="552053C911614F4BBBFA2F00BA7B1758"/>
    <w:rsid w:val="00216FF3"/>
  </w:style>
  <w:style w:type="paragraph" w:customStyle="1" w:styleId="9626CA68D33E46D1A0D2038EFE0248E6">
    <w:name w:val="9626CA68D33E46D1A0D2038EFE0248E6"/>
    <w:rsid w:val="00216FF3"/>
  </w:style>
  <w:style w:type="paragraph" w:customStyle="1" w:styleId="AE36C234C48445C293AF8B6BFDD9DD8A">
    <w:name w:val="AE36C234C48445C293AF8B6BFDD9DD8A"/>
    <w:rsid w:val="00216FF3"/>
  </w:style>
  <w:style w:type="paragraph" w:customStyle="1" w:styleId="63BD151F84874A688B7053B960ACE306">
    <w:name w:val="63BD151F84874A688B7053B960ACE306"/>
    <w:rsid w:val="00216FF3"/>
  </w:style>
  <w:style w:type="paragraph" w:customStyle="1" w:styleId="D5E2D710C15144C7B8298A9F099CC4B9">
    <w:name w:val="D5E2D710C15144C7B8298A9F099CC4B9"/>
    <w:rsid w:val="00216FF3"/>
  </w:style>
  <w:style w:type="paragraph" w:customStyle="1" w:styleId="330F010F713940089163504F43B6FB39">
    <w:name w:val="330F010F713940089163504F43B6FB39"/>
    <w:rsid w:val="00216FF3"/>
  </w:style>
  <w:style w:type="paragraph" w:customStyle="1" w:styleId="11BD51F10DFA4611A56313B792FDD0A7">
    <w:name w:val="11BD51F10DFA4611A56313B792FDD0A7"/>
    <w:rsid w:val="00216FF3"/>
  </w:style>
  <w:style w:type="paragraph" w:customStyle="1" w:styleId="40322D9D705C4124AF9C8824112DE376">
    <w:name w:val="40322D9D705C4124AF9C8824112DE376"/>
    <w:rsid w:val="00216FF3"/>
  </w:style>
  <w:style w:type="paragraph" w:customStyle="1" w:styleId="4156DF2310684E82870127ED3A81E272">
    <w:name w:val="4156DF2310684E82870127ED3A81E272"/>
    <w:rsid w:val="00216FF3"/>
  </w:style>
  <w:style w:type="paragraph" w:customStyle="1" w:styleId="8D527DF3D9C049DDADDCB028681099AC">
    <w:name w:val="8D527DF3D9C049DDADDCB028681099AC"/>
    <w:rsid w:val="00216FF3"/>
  </w:style>
  <w:style w:type="paragraph" w:customStyle="1" w:styleId="42460C64DDDB4029AD4FE452A7635E45">
    <w:name w:val="42460C64DDDB4029AD4FE452A7635E45"/>
    <w:rsid w:val="00216FF3"/>
  </w:style>
  <w:style w:type="paragraph" w:customStyle="1" w:styleId="44F25A8A2AB74C6282939983DEA03CD6">
    <w:name w:val="44F25A8A2AB74C6282939983DEA03CD6"/>
    <w:rsid w:val="00216FF3"/>
  </w:style>
  <w:style w:type="paragraph" w:customStyle="1" w:styleId="09E6C051316F453E9B1E974C424062A3">
    <w:name w:val="09E6C051316F453E9B1E974C424062A3"/>
    <w:rsid w:val="00216FF3"/>
  </w:style>
  <w:style w:type="paragraph" w:customStyle="1" w:styleId="FFFA57F0B6B741A7906333D635B24071">
    <w:name w:val="FFFA57F0B6B741A7906333D635B24071"/>
    <w:rsid w:val="00216FF3"/>
  </w:style>
  <w:style w:type="paragraph" w:customStyle="1" w:styleId="A08066DA2F0846519086138BF3DEE22C">
    <w:name w:val="A08066DA2F0846519086138BF3DEE22C"/>
    <w:rsid w:val="00216FF3"/>
  </w:style>
  <w:style w:type="paragraph" w:customStyle="1" w:styleId="F276A4F6639F4B339A046BBC0AB5EC2F">
    <w:name w:val="F276A4F6639F4B339A046BBC0AB5EC2F"/>
    <w:rsid w:val="00216FF3"/>
  </w:style>
  <w:style w:type="paragraph" w:customStyle="1" w:styleId="8F06E62CEA0D4E739D6C2D29043589D3">
    <w:name w:val="8F06E62CEA0D4E739D6C2D29043589D3"/>
    <w:rsid w:val="00216FF3"/>
  </w:style>
  <w:style w:type="paragraph" w:customStyle="1" w:styleId="D7CA598DDB5D4F089F448E67ED627F88">
    <w:name w:val="D7CA598DDB5D4F089F448E67ED627F88"/>
    <w:rsid w:val="00216FF3"/>
  </w:style>
  <w:style w:type="paragraph" w:customStyle="1" w:styleId="E5CC6C0E2FAC47859FDABA92577B1812">
    <w:name w:val="E5CC6C0E2FAC47859FDABA92577B1812"/>
    <w:rsid w:val="00216FF3"/>
  </w:style>
  <w:style w:type="paragraph" w:customStyle="1" w:styleId="9F09C1F5DFD44DE792E4A9C2E3C68DF6">
    <w:name w:val="9F09C1F5DFD44DE792E4A9C2E3C68DF6"/>
    <w:rsid w:val="00216FF3"/>
  </w:style>
  <w:style w:type="paragraph" w:customStyle="1" w:styleId="3D209B31F793411EA57153B85F8E0FEC">
    <w:name w:val="3D209B31F793411EA57153B85F8E0FEC"/>
    <w:rsid w:val="00216FF3"/>
  </w:style>
  <w:style w:type="paragraph" w:customStyle="1" w:styleId="764E4DC67DA54872AD91BE09FE8F2399">
    <w:name w:val="764E4DC67DA54872AD91BE09FE8F2399"/>
    <w:rsid w:val="00216FF3"/>
  </w:style>
  <w:style w:type="paragraph" w:customStyle="1" w:styleId="046BEC7BC07741498AB4D8ED5E213BD7">
    <w:name w:val="046BEC7BC07741498AB4D8ED5E213BD7"/>
    <w:rsid w:val="00216FF3"/>
  </w:style>
  <w:style w:type="paragraph" w:customStyle="1" w:styleId="143A626E9F78469CAEB976B9D9CF93ED">
    <w:name w:val="143A626E9F78469CAEB976B9D9CF93ED"/>
    <w:rsid w:val="006F42C4"/>
  </w:style>
  <w:style w:type="paragraph" w:customStyle="1" w:styleId="01D2138CD96B44CCA85E15E9019C9510">
    <w:name w:val="01D2138CD96B44CCA85E15E9019C9510"/>
    <w:rsid w:val="006F42C4"/>
  </w:style>
  <w:style w:type="paragraph" w:customStyle="1" w:styleId="4B51C1CA9B474542A237631238409A8F">
    <w:name w:val="4B51C1CA9B474542A237631238409A8F"/>
    <w:rsid w:val="006F42C4"/>
  </w:style>
  <w:style w:type="paragraph" w:customStyle="1" w:styleId="1CDCE0E0D3C04B0EABABC0720889F335">
    <w:name w:val="1CDCE0E0D3C04B0EABABC0720889F335"/>
    <w:rsid w:val="006F42C4"/>
  </w:style>
  <w:style w:type="paragraph" w:customStyle="1" w:styleId="E336941FFC4E4A5FB0511DF2CA80C322">
    <w:name w:val="E336941FFC4E4A5FB0511DF2CA80C322"/>
    <w:rsid w:val="006F42C4"/>
  </w:style>
  <w:style w:type="paragraph" w:customStyle="1" w:styleId="983E1103A17242F1A7CCB34E9B9F1556">
    <w:name w:val="983E1103A17242F1A7CCB34E9B9F1556"/>
    <w:rsid w:val="006F42C4"/>
  </w:style>
  <w:style w:type="paragraph" w:customStyle="1" w:styleId="799249604C404D82BD70ED3E822DB8F7">
    <w:name w:val="799249604C404D82BD70ED3E822DB8F7"/>
    <w:rsid w:val="006F42C4"/>
  </w:style>
  <w:style w:type="paragraph" w:customStyle="1" w:styleId="F764F8FED87F4E889B69E64D7E9ED760">
    <w:name w:val="F764F8FED87F4E889B69E64D7E9ED760"/>
    <w:rsid w:val="006F42C4"/>
  </w:style>
  <w:style w:type="paragraph" w:customStyle="1" w:styleId="E47E985D8AA845788C5640AEC33F359F">
    <w:name w:val="E47E985D8AA845788C5640AEC33F359F"/>
    <w:rsid w:val="006F42C4"/>
  </w:style>
  <w:style w:type="paragraph" w:customStyle="1" w:styleId="B142F682347644B59D909B5CACEA9044">
    <w:name w:val="B142F682347644B59D909B5CACEA9044"/>
    <w:rsid w:val="006F42C4"/>
  </w:style>
  <w:style w:type="paragraph" w:customStyle="1" w:styleId="40167627A6BD41F781324BED2EBDDD6A">
    <w:name w:val="40167627A6BD41F781324BED2EBDDD6A"/>
    <w:rsid w:val="006F42C4"/>
  </w:style>
  <w:style w:type="paragraph" w:customStyle="1" w:styleId="801C256D50BA4EC7BD531E5C145733BF">
    <w:name w:val="801C256D50BA4EC7BD531E5C145733BF"/>
    <w:rsid w:val="006F42C4"/>
  </w:style>
  <w:style w:type="paragraph" w:customStyle="1" w:styleId="4ED393790EFA449E8747325BA897BC2C">
    <w:name w:val="4ED393790EFA449E8747325BA897BC2C"/>
    <w:rsid w:val="006F42C4"/>
  </w:style>
  <w:style w:type="paragraph" w:customStyle="1" w:styleId="D20B4F6F8B28473B98976D2FB66EB803">
    <w:name w:val="D20B4F6F8B28473B98976D2FB66EB803"/>
    <w:rsid w:val="006F42C4"/>
  </w:style>
  <w:style w:type="paragraph" w:customStyle="1" w:styleId="CC085778DAFC464984F6CF9603F3DC23">
    <w:name w:val="CC085778DAFC464984F6CF9603F3DC23"/>
    <w:rsid w:val="006F42C4"/>
  </w:style>
  <w:style w:type="paragraph" w:customStyle="1" w:styleId="D88B35749FD94D38B4BC2A926FE40238">
    <w:name w:val="D88B35749FD94D38B4BC2A926FE40238"/>
    <w:rsid w:val="006F42C4"/>
  </w:style>
  <w:style w:type="paragraph" w:customStyle="1" w:styleId="81F6C10150BB4B338E25234B6D7EFC77">
    <w:name w:val="81F6C10150BB4B338E25234B6D7EFC77"/>
    <w:rsid w:val="006F42C4"/>
  </w:style>
  <w:style w:type="paragraph" w:customStyle="1" w:styleId="4759E9AE22ED41DC849B03FE34EB4A4D">
    <w:name w:val="4759E9AE22ED41DC849B03FE34EB4A4D"/>
    <w:rsid w:val="006F42C4"/>
  </w:style>
  <w:style w:type="paragraph" w:customStyle="1" w:styleId="3F2AD2CC46AA48C9BD9CD2DA400A4F89">
    <w:name w:val="3F2AD2CC46AA48C9BD9CD2DA400A4F89"/>
    <w:rsid w:val="006F42C4"/>
  </w:style>
  <w:style w:type="paragraph" w:customStyle="1" w:styleId="3ADC26CBB8FB4605893E64A1DB8F8EAF">
    <w:name w:val="3ADC26CBB8FB4605893E64A1DB8F8EAF"/>
    <w:rsid w:val="006F42C4"/>
  </w:style>
  <w:style w:type="paragraph" w:customStyle="1" w:styleId="9A9D6A3EA3F145AE9FC2983F0ACA14AA">
    <w:name w:val="9A9D6A3EA3F145AE9FC2983F0ACA14AA"/>
    <w:rsid w:val="006F42C4"/>
  </w:style>
  <w:style w:type="paragraph" w:customStyle="1" w:styleId="169A6A72DA7849F094246A6337734A45">
    <w:name w:val="169A6A72DA7849F094246A6337734A45"/>
    <w:rsid w:val="006F42C4"/>
  </w:style>
  <w:style w:type="paragraph" w:customStyle="1" w:styleId="3893B79C3249478D9224B5E212304C34">
    <w:name w:val="3893B79C3249478D9224B5E212304C34"/>
    <w:rsid w:val="006F42C4"/>
  </w:style>
  <w:style w:type="paragraph" w:customStyle="1" w:styleId="0F645E3C3E73453993BDFC01BF9C4BD2">
    <w:name w:val="0F645E3C3E73453993BDFC01BF9C4BD2"/>
    <w:rsid w:val="006F42C4"/>
  </w:style>
  <w:style w:type="paragraph" w:customStyle="1" w:styleId="3ABC097E40804E51AA6815F2BB757364">
    <w:name w:val="3ABC097E40804E51AA6815F2BB757364"/>
    <w:rsid w:val="006F42C4"/>
  </w:style>
  <w:style w:type="paragraph" w:customStyle="1" w:styleId="12E3B790F71143338DCB0361A83A59B6">
    <w:name w:val="12E3B790F71143338DCB0361A83A59B6"/>
    <w:rsid w:val="006F42C4"/>
  </w:style>
  <w:style w:type="paragraph" w:customStyle="1" w:styleId="1119F51A01784B4A9BA874B291B7CC6B">
    <w:name w:val="1119F51A01784B4A9BA874B291B7CC6B"/>
    <w:rsid w:val="006F42C4"/>
  </w:style>
  <w:style w:type="paragraph" w:customStyle="1" w:styleId="FC89EEF575C24D2DB1CEAC3DB13BF0FC">
    <w:name w:val="FC89EEF575C24D2DB1CEAC3DB13BF0FC"/>
    <w:rsid w:val="006F42C4"/>
  </w:style>
  <w:style w:type="paragraph" w:customStyle="1" w:styleId="587ED46B6A0144BA82BBE9AF3B7E5C23">
    <w:name w:val="587ED46B6A0144BA82BBE9AF3B7E5C23"/>
    <w:rsid w:val="006F42C4"/>
  </w:style>
  <w:style w:type="paragraph" w:customStyle="1" w:styleId="E8EA0F268BD94D408824E58C978C5108">
    <w:name w:val="E8EA0F268BD94D408824E58C978C5108"/>
    <w:rsid w:val="006F4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26E00-4200-47D5-8C9F-0F82B38BC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Minutes en x</Template>
  <TotalTime>9</TotalTime>
  <Pages>1</Pages>
  <Words>19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Desky color</vt:lpstr>
    </vt:vector>
  </TitlesOfParts>
  <Company>Sweco Hydroprojekt a.s.</Company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Desky color</dc:title>
  <dc:creator>Sweco Hydroprojekt a.s.</dc:creator>
  <cp:lastModifiedBy>Műnsterová, Zuzana</cp:lastModifiedBy>
  <cp:revision>5</cp:revision>
  <cp:lastPrinted>2018-12-21T05:16:00Z</cp:lastPrinted>
  <dcterms:created xsi:type="dcterms:W3CDTF">2018-12-18T05:19:00Z</dcterms:created>
  <dcterms:modified xsi:type="dcterms:W3CDTF">2018-12-21T05:16:00Z</dcterms:modified>
</cp:coreProperties>
</file>