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7C9BDF" w14:textId="77777777" w:rsidR="00BF5612" w:rsidRDefault="00BF5612" w:rsidP="00622F00">
      <w:pPr>
        <w:jc w:val="center"/>
        <w:rPr>
          <w:rFonts w:cstheme="majorHAnsi"/>
          <w:b/>
          <w:sz w:val="40"/>
          <w:szCs w:val="40"/>
        </w:rPr>
      </w:pPr>
      <w:bookmarkStart w:id="0" w:name="_Hlk521421451"/>
      <w:bookmarkEnd w:id="0"/>
    </w:p>
    <w:p w14:paraId="737481F1" w14:textId="77777777" w:rsidR="00BF5612" w:rsidRDefault="00BF5612" w:rsidP="00A27B50">
      <w:pPr>
        <w:rPr>
          <w:rFonts w:cstheme="majorHAnsi"/>
          <w:b/>
          <w:sz w:val="40"/>
          <w:szCs w:val="40"/>
        </w:rPr>
      </w:pPr>
    </w:p>
    <w:p w14:paraId="57A9E2C6" w14:textId="77777777" w:rsidR="00622F00" w:rsidRDefault="00AC594E" w:rsidP="00622F00">
      <w:pPr>
        <w:jc w:val="center"/>
        <w:rPr>
          <w:rFonts w:cstheme="majorHAnsi"/>
          <w:b/>
          <w:sz w:val="40"/>
          <w:szCs w:val="40"/>
        </w:rPr>
      </w:pPr>
      <w:r w:rsidRPr="00C873E7">
        <w:rPr>
          <w:rFonts w:cstheme="majorHAnsi"/>
          <w:b/>
          <w:sz w:val="40"/>
          <w:szCs w:val="40"/>
        </w:rPr>
        <w:t>ZP</w:t>
      </w:r>
      <w:r w:rsidR="006300DD">
        <w:rPr>
          <w:rFonts w:cstheme="majorHAnsi"/>
          <w:b/>
          <w:sz w:val="40"/>
          <w:szCs w:val="40"/>
        </w:rPr>
        <w:t>RŮCHOD</w:t>
      </w:r>
      <w:r w:rsidRPr="00C873E7">
        <w:rPr>
          <w:rFonts w:cstheme="majorHAnsi"/>
          <w:b/>
          <w:sz w:val="40"/>
          <w:szCs w:val="40"/>
        </w:rPr>
        <w:t>NĚNÍ ŘEKY SVRATKY</w:t>
      </w:r>
      <w:r w:rsidR="00622F00" w:rsidRPr="00C873E7">
        <w:rPr>
          <w:rFonts w:cstheme="majorHAnsi"/>
          <w:b/>
          <w:sz w:val="40"/>
          <w:szCs w:val="40"/>
        </w:rPr>
        <w:t xml:space="preserve"> V BRNĚ – KOMÍNĚ</w:t>
      </w:r>
    </w:p>
    <w:p w14:paraId="2B6DB93F" w14:textId="77777777" w:rsidR="00D76AE2" w:rsidRPr="00C64423" w:rsidRDefault="00C64423" w:rsidP="00622F00">
      <w:pPr>
        <w:jc w:val="center"/>
        <w:rPr>
          <w:rFonts w:cstheme="majorHAnsi"/>
        </w:rPr>
      </w:pPr>
      <w:r w:rsidRPr="00C64423">
        <w:rPr>
          <w:rFonts w:cstheme="majorHAnsi"/>
        </w:rPr>
        <w:t xml:space="preserve">k. </w:t>
      </w:r>
      <w:proofErr w:type="spellStart"/>
      <w:r w:rsidRPr="00C64423">
        <w:rPr>
          <w:rFonts w:cstheme="majorHAnsi"/>
        </w:rPr>
        <w:t>ú.</w:t>
      </w:r>
      <w:proofErr w:type="spellEnd"/>
      <w:r w:rsidRPr="00C64423">
        <w:rPr>
          <w:rFonts w:cstheme="majorHAnsi"/>
        </w:rPr>
        <w:t xml:space="preserve"> Komín</w:t>
      </w:r>
      <w:r w:rsidR="00880731">
        <w:rPr>
          <w:rFonts w:cstheme="majorHAnsi"/>
        </w:rPr>
        <w:t xml:space="preserve">, k. </w:t>
      </w:r>
      <w:proofErr w:type="spellStart"/>
      <w:r w:rsidR="00880731">
        <w:rPr>
          <w:rFonts w:cstheme="majorHAnsi"/>
        </w:rPr>
        <w:t>ú.</w:t>
      </w:r>
      <w:proofErr w:type="spellEnd"/>
      <w:r w:rsidR="00880731">
        <w:rPr>
          <w:rFonts w:cstheme="majorHAnsi"/>
        </w:rPr>
        <w:t xml:space="preserve"> Jundrov, k. </w:t>
      </w:r>
      <w:proofErr w:type="spellStart"/>
      <w:r w:rsidR="00880731">
        <w:rPr>
          <w:rFonts w:cstheme="majorHAnsi"/>
        </w:rPr>
        <w:t>ú.</w:t>
      </w:r>
      <w:proofErr w:type="spellEnd"/>
      <w:r w:rsidR="00880731">
        <w:rPr>
          <w:rFonts w:cstheme="majorHAnsi"/>
        </w:rPr>
        <w:t xml:space="preserve"> Bystrc</w:t>
      </w:r>
      <w:r w:rsidRPr="00C64423">
        <w:rPr>
          <w:rFonts w:cstheme="majorHAnsi"/>
        </w:rPr>
        <w:t>, obec Brno</w:t>
      </w:r>
    </w:p>
    <w:p w14:paraId="2B686E45" w14:textId="77777777" w:rsidR="00BF5612" w:rsidRPr="00084B81" w:rsidRDefault="00AC6D30" w:rsidP="00084B81">
      <w:pPr>
        <w:jc w:val="center"/>
        <w:rPr>
          <w:rFonts w:cstheme="majorHAnsi"/>
        </w:rPr>
      </w:pPr>
      <w:r>
        <w:rPr>
          <w:noProof/>
        </w:rPr>
        <w:drawing>
          <wp:inline distT="0" distB="0" distL="0" distR="0" wp14:anchorId="60E6BEDE" wp14:editId="0F353CD8">
            <wp:extent cx="4857750" cy="2456086"/>
            <wp:effectExtent l="0" t="0" r="0" b="190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371" t="15071" r="18175" b="13513"/>
                    <a:stretch/>
                  </pic:blipFill>
                  <pic:spPr bwMode="auto">
                    <a:xfrm>
                      <a:off x="0" y="0"/>
                      <a:ext cx="4890698" cy="2472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5B1260" w14:textId="77777777" w:rsidR="00BF5612" w:rsidRPr="00AC6D30" w:rsidRDefault="00AC6D30" w:rsidP="00622F00">
      <w:pPr>
        <w:jc w:val="center"/>
        <w:rPr>
          <w:rFonts w:cstheme="majorHAnsi"/>
          <w:sz w:val="18"/>
          <w:szCs w:val="18"/>
        </w:rPr>
      </w:pPr>
      <w:r>
        <w:rPr>
          <w:rFonts w:cstheme="majorHAnsi"/>
          <w:sz w:val="18"/>
          <w:szCs w:val="18"/>
        </w:rPr>
        <w:t xml:space="preserve">zdroj: </w:t>
      </w:r>
      <w:r w:rsidRPr="00AC6D30">
        <w:rPr>
          <w:rFonts w:cstheme="majorHAnsi"/>
          <w:sz w:val="18"/>
          <w:szCs w:val="18"/>
        </w:rPr>
        <w:t>Český úřad zeměměřický a katastrální, www.cuzk.cz</w:t>
      </w:r>
    </w:p>
    <w:p w14:paraId="20DCC764" w14:textId="77777777" w:rsidR="00084B81" w:rsidRDefault="00084B81" w:rsidP="00622F00">
      <w:pPr>
        <w:jc w:val="center"/>
        <w:rPr>
          <w:rFonts w:cstheme="majorHAnsi"/>
          <w:b/>
          <w:sz w:val="28"/>
          <w:szCs w:val="28"/>
        </w:rPr>
      </w:pPr>
    </w:p>
    <w:p w14:paraId="50DA0AFD" w14:textId="1FB35268" w:rsidR="00622F00" w:rsidRDefault="000C61C2" w:rsidP="00622F00">
      <w:pPr>
        <w:jc w:val="center"/>
        <w:rPr>
          <w:rFonts w:cstheme="majorHAnsi"/>
          <w:b/>
          <w:sz w:val="28"/>
          <w:szCs w:val="28"/>
        </w:rPr>
      </w:pPr>
      <w:r>
        <w:rPr>
          <w:rFonts w:cstheme="majorHAnsi"/>
          <w:b/>
          <w:sz w:val="28"/>
          <w:szCs w:val="28"/>
        </w:rPr>
        <w:t>PŘÍLOHA</w:t>
      </w:r>
      <w:r w:rsidR="00AC594E" w:rsidRPr="00C873E7">
        <w:rPr>
          <w:rFonts w:cstheme="majorHAnsi"/>
          <w:b/>
          <w:sz w:val="28"/>
          <w:szCs w:val="28"/>
        </w:rPr>
        <w:t xml:space="preserve"> PRO </w:t>
      </w:r>
      <w:r>
        <w:rPr>
          <w:rFonts w:cstheme="majorHAnsi"/>
          <w:b/>
          <w:sz w:val="28"/>
          <w:szCs w:val="28"/>
        </w:rPr>
        <w:t>ZADÁVACÍ DOKUMENTACI</w:t>
      </w:r>
    </w:p>
    <w:p w14:paraId="57E46692" w14:textId="77777777" w:rsidR="00420FDE" w:rsidRPr="00FA2465" w:rsidRDefault="00880731" w:rsidP="00622F00">
      <w:pPr>
        <w:jc w:val="center"/>
        <w:rPr>
          <w:rFonts w:cstheme="majorHAnsi"/>
          <w:b/>
          <w:sz w:val="32"/>
          <w:szCs w:val="32"/>
          <w:u w:val="single"/>
        </w:rPr>
      </w:pPr>
      <w:r w:rsidRPr="00FA2465">
        <w:rPr>
          <w:rFonts w:cstheme="majorHAnsi"/>
          <w:b/>
          <w:sz w:val="32"/>
          <w:szCs w:val="32"/>
          <w:u w:val="single"/>
        </w:rPr>
        <w:t>FOTODOKUMENTACE STÁVAJÍCÍHO STAVU</w:t>
      </w:r>
    </w:p>
    <w:p w14:paraId="703FE6FF" w14:textId="77777777" w:rsidR="00FA2465" w:rsidRDefault="00FA2465" w:rsidP="00622F00">
      <w:pPr>
        <w:jc w:val="center"/>
        <w:rPr>
          <w:rFonts w:cstheme="majorHAnsi"/>
        </w:rPr>
      </w:pPr>
    </w:p>
    <w:p w14:paraId="5E8DBD6B" w14:textId="77777777" w:rsidR="00C873E7" w:rsidRDefault="00C873E7" w:rsidP="00622F00">
      <w:pPr>
        <w:jc w:val="center"/>
        <w:rPr>
          <w:rFonts w:cstheme="majorHAnsi"/>
        </w:rPr>
      </w:pPr>
      <w:r>
        <w:rPr>
          <w:rFonts w:cstheme="majorHAnsi"/>
        </w:rPr>
        <w:t>žada</w:t>
      </w:r>
      <w:r w:rsidR="00733DAC">
        <w:rPr>
          <w:rFonts w:cstheme="majorHAnsi"/>
        </w:rPr>
        <w:t>te</w:t>
      </w:r>
      <w:r>
        <w:rPr>
          <w:rFonts w:cstheme="majorHAnsi"/>
        </w:rPr>
        <w:t>l/stavebník: Statutární město Brno</w:t>
      </w:r>
    </w:p>
    <w:p w14:paraId="7EA8AA94" w14:textId="6B288DCE" w:rsidR="00C873E7" w:rsidRDefault="00C873E7" w:rsidP="00622F00">
      <w:pPr>
        <w:jc w:val="center"/>
        <w:rPr>
          <w:rFonts w:cstheme="majorHAnsi"/>
        </w:rPr>
      </w:pPr>
      <w:r>
        <w:rPr>
          <w:rFonts w:cstheme="majorHAnsi"/>
        </w:rPr>
        <w:t xml:space="preserve">Datum: </w:t>
      </w:r>
      <w:r w:rsidR="000C61C2">
        <w:rPr>
          <w:rFonts w:cstheme="majorHAnsi"/>
        </w:rPr>
        <w:t>9</w:t>
      </w:r>
      <w:r w:rsidR="00C64423">
        <w:rPr>
          <w:rFonts w:cstheme="majorHAnsi"/>
        </w:rPr>
        <w:t>/</w:t>
      </w:r>
      <w:r>
        <w:rPr>
          <w:rFonts w:cstheme="majorHAnsi"/>
        </w:rPr>
        <w:t>20</w:t>
      </w:r>
      <w:r w:rsidR="000C61C2">
        <w:rPr>
          <w:rFonts w:cstheme="majorHAnsi"/>
        </w:rPr>
        <w:t>20</w:t>
      </w:r>
    </w:p>
    <w:p w14:paraId="27A4E182" w14:textId="77777777" w:rsidR="00BF5612" w:rsidRDefault="00BF5612" w:rsidP="00C873E7">
      <w:pPr>
        <w:tabs>
          <w:tab w:val="left" w:pos="1624"/>
          <w:tab w:val="right" w:pos="9072"/>
        </w:tabs>
        <w:rPr>
          <w:rFonts w:cstheme="majorHAnsi"/>
        </w:rPr>
      </w:pPr>
    </w:p>
    <w:p w14:paraId="7B6C07DF" w14:textId="77777777" w:rsidR="00BF5612" w:rsidRDefault="00BF5612" w:rsidP="00C873E7">
      <w:pPr>
        <w:tabs>
          <w:tab w:val="left" w:pos="1624"/>
          <w:tab w:val="right" w:pos="9072"/>
        </w:tabs>
        <w:rPr>
          <w:rFonts w:cstheme="majorHAnsi"/>
        </w:rPr>
      </w:pPr>
    </w:p>
    <w:p w14:paraId="7A76F96F" w14:textId="77777777" w:rsidR="00BF5612" w:rsidRDefault="00BF5612" w:rsidP="00C873E7">
      <w:pPr>
        <w:tabs>
          <w:tab w:val="left" w:pos="1624"/>
          <w:tab w:val="right" w:pos="9072"/>
        </w:tabs>
        <w:rPr>
          <w:rFonts w:cstheme="majorHAnsi"/>
        </w:rPr>
      </w:pPr>
    </w:p>
    <w:p w14:paraId="414C083E" w14:textId="77777777" w:rsidR="00BF5612" w:rsidRDefault="00BF5612" w:rsidP="00C873E7">
      <w:pPr>
        <w:tabs>
          <w:tab w:val="left" w:pos="1624"/>
          <w:tab w:val="right" w:pos="9072"/>
        </w:tabs>
        <w:rPr>
          <w:rFonts w:cstheme="majorHAnsi"/>
        </w:rPr>
      </w:pPr>
    </w:p>
    <w:p w14:paraId="1CE5022D" w14:textId="77777777" w:rsidR="00420FDE" w:rsidRDefault="00C873E7" w:rsidP="00420FDE">
      <w:pPr>
        <w:tabs>
          <w:tab w:val="left" w:pos="1624"/>
          <w:tab w:val="right" w:pos="9072"/>
        </w:tabs>
        <w:rPr>
          <w:rFonts w:cstheme="majorHAnsi"/>
        </w:rPr>
      </w:pPr>
      <w:r>
        <w:rPr>
          <w:rFonts w:cstheme="majorHAnsi"/>
        </w:rPr>
        <w:t>Autorizační razítko</w:t>
      </w:r>
      <w:r w:rsidR="00C64423">
        <w:rPr>
          <w:rFonts w:cstheme="majorHAnsi"/>
        </w:rPr>
        <w:t>/Podpis</w:t>
      </w:r>
      <w:r>
        <w:rPr>
          <w:rFonts w:cstheme="majorHAnsi"/>
        </w:rPr>
        <w:t>:</w:t>
      </w:r>
      <w:r>
        <w:rPr>
          <w:rFonts w:cstheme="majorHAnsi"/>
        </w:rPr>
        <w:tab/>
        <w:t xml:space="preserve">Číslo </w:t>
      </w:r>
      <w:proofErr w:type="spellStart"/>
      <w:r>
        <w:rPr>
          <w:rFonts w:cstheme="majorHAnsi"/>
        </w:rPr>
        <w:t>paré</w:t>
      </w:r>
      <w:proofErr w:type="spellEnd"/>
      <w:r>
        <w:rPr>
          <w:rFonts w:cstheme="majorHAnsi"/>
        </w:rPr>
        <w:t>:</w:t>
      </w:r>
    </w:p>
    <w:p w14:paraId="18912F0C" w14:textId="77777777" w:rsidR="00BA26F9" w:rsidRPr="00FA2465" w:rsidRDefault="00FA2465" w:rsidP="00FA2465">
      <w:pPr>
        <w:tabs>
          <w:tab w:val="left" w:pos="1624"/>
          <w:tab w:val="right" w:pos="9072"/>
        </w:tabs>
        <w:rPr>
          <w:rFonts w:cstheme="majorHAnsi"/>
          <w:b/>
          <w:sz w:val="48"/>
          <w:szCs w:val="48"/>
        </w:rPr>
      </w:pPr>
      <w:r>
        <w:rPr>
          <w:rFonts w:cstheme="majorHAnsi"/>
        </w:rPr>
        <w:tab/>
      </w:r>
      <w:r>
        <w:rPr>
          <w:rFonts w:cstheme="majorHAnsi"/>
        </w:rPr>
        <w:tab/>
      </w:r>
    </w:p>
    <w:p w14:paraId="14C6A9C4" w14:textId="77777777" w:rsidR="00607DF2" w:rsidRDefault="00FA2465" w:rsidP="00607DF2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246B85D8" w14:textId="77777777" w:rsidR="001F546C" w:rsidRDefault="001F546C">
      <w:pPr>
        <w:rPr>
          <w:sz w:val="20"/>
        </w:rPr>
      </w:pPr>
      <w:r>
        <w:br w:type="page"/>
      </w:r>
    </w:p>
    <w:p w14:paraId="4BFA6771" w14:textId="77777777" w:rsidR="001F546C" w:rsidRDefault="001F546C" w:rsidP="00880731">
      <w:pPr>
        <w:pStyle w:val="Nadpis3"/>
        <w:rPr>
          <w:b w:val="0"/>
          <w:u w:val="single"/>
        </w:rPr>
      </w:pPr>
      <w:r w:rsidRPr="00880731">
        <w:rPr>
          <w:b w:val="0"/>
          <w:u w:val="single"/>
        </w:rPr>
        <w:lastRenderedPageBreak/>
        <w:t>Lokalita č.1 – Komín</w:t>
      </w:r>
    </w:p>
    <w:p w14:paraId="605F27D3" w14:textId="77777777" w:rsidR="00880731" w:rsidRDefault="00880731" w:rsidP="00880731">
      <w:r>
        <w:t>(SO 01</w:t>
      </w:r>
      <w:r w:rsidR="00FA2465">
        <w:t>.1</w:t>
      </w:r>
      <w:r>
        <w:t xml:space="preserve"> - Molo, SO 0</w:t>
      </w:r>
      <w:r w:rsidR="00FA2465">
        <w:t>1.</w:t>
      </w:r>
      <w:r>
        <w:t>2 - Terénní stupně)</w:t>
      </w:r>
    </w:p>
    <w:p w14:paraId="3D87B852" w14:textId="77777777" w:rsidR="00880731" w:rsidRDefault="00880731" w:rsidP="00880731"/>
    <w:p w14:paraId="1AB7067F" w14:textId="77777777" w:rsidR="00880731" w:rsidRPr="00880731" w:rsidRDefault="00880731" w:rsidP="00880731"/>
    <w:p w14:paraId="7A80EE68" w14:textId="77777777" w:rsidR="00CE2A7F" w:rsidRDefault="00CE2A7F" w:rsidP="001F546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86BD70E" wp14:editId="2C25EA7C">
            <wp:simplePos x="0" y="0"/>
            <wp:positionH relativeFrom="margin">
              <wp:align>right</wp:align>
            </wp:positionH>
            <wp:positionV relativeFrom="paragraph">
              <wp:posOffset>2227580</wp:posOffset>
            </wp:positionV>
            <wp:extent cx="2807970" cy="2105660"/>
            <wp:effectExtent l="0" t="0" r="0" b="8890"/>
            <wp:wrapNone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893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5A16BF1" wp14:editId="5CB6CEAC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2808000" cy="2105845"/>
            <wp:effectExtent l="0" t="0" r="0" b="889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892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546C" w:rsidRPr="001F546C">
        <w:rPr>
          <w:noProof/>
        </w:rPr>
        <w:drawing>
          <wp:inline distT="0" distB="0" distL="0" distR="0" wp14:anchorId="6C237951" wp14:editId="27F21AA7">
            <wp:extent cx="2808000" cy="2106155"/>
            <wp:effectExtent l="0" t="0" r="0" b="889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333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6F56E" w14:textId="77777777" w:rsidR="001F546C" w:rsidRDefault="001F546C" w:rsidP="001F546C">
      <w:r>
        <w:rPr>
          <w:noProof/>
        </w:rPr>
        <w:drawing>
          <wp:inline distT="0" distB="0" distL="0" distR="0" wp14:anchorId="0DF546D2" wp14:editId="15AAAB13">
            <wp:extent cx="2808000" cy="2106155"/>
            <wp:effectExtent l="0" t="0" r="0" b="889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893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25B4C" w14:textId="77777777" w:rsidR="001F546C" w:rsidRDefault="00CE2A7F">
      <w:r>
        <w:rPr>
          <w:noProof/>
        </w:rPr>
        <w:drawing>
          <wp:anchor distT="0" distB="0" distL="114300" distR="114300" simplePos="0" relativeHeight="251664384" behindDoc="0" locked="0" layoutInCell="1" allowOverlap="1" wp14:anchorId="4F71C800" wp14:editId="5B128882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2808000" cy="2105845"/>
            <wp:effectExtent l="0" t="0" r="0" b="889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908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710BBB44" wp14:editId="6A1C09F3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808000" cy="2105845"/>
            <wp:effectExtent l="0" t="0" r="0" b="889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893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546C">
        <w:br w:type="page"/>
      </w:r>
    </w:p>
    <w:p w14:paraId="2CB54063" w14:textId="77777777" w:rsidR="00880731" w:rsidRPr="001F546C" w:rsidRDefault="00A87010" w:rsidP="001F546C">
      <w:pPr>
        <w:rPr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0B69EFF" wp14:editId="08FE6FD0">
            <wp:simplePos x="0" y="0"/>
            <wp:positionH relativeFrom="margin">
              <wp:align>right</wp:align>
            </wp:positionH>
            <wp:positionV relativeFrom="paragraph">
              <wp:posOffset>285115</wp:posOffset>
            </wp:positionV>
            <wp:extent cx="2808000" cy="2105845"/>
            <wp:effectExtent l="0" t="0" r="0" b="8890"/>
            <wp:wrapNone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LOKALITA2_20180611_13092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546C" w:rsidRPr="001F546C">
        <w:rPr>
          <w:u w:val="single"/>
        </w:rPr>
        <w:t>Lokalita č. 2 – Káčata</w:t>
      </w:r>
      <w:r w:rsidR="00880731" w:rsidRPr="00880731">
        <w:t xml:space="preserve"> (SO 0</w:t>
      </w:r>
      <w:r w:rsidR="00FA2465">
        <w:t>2</w:t>
      </w:r>
      <w:r w:rsidR="00880731">
        <w:t xml:space="preserve"> - Obnovení stávajících schodů</w:t>
      </w:r>
      <w:r w:rsidR="00880731" w:rsidRPr="00880731">
        <w:t>)</w:t>
      </w:r>
    </w:p>
    <w:p w14:paraId="4073DE45" w14:textId="77777777" w:rsidR="001F546C" w:rsidRDefault="001F546C" w:rsidP="001F546C">
      <w:r>
        <w:rPr>
          <w:noProof/>
        </w:rPr>
        <w:drawing>
          <wp:inline distT="0" distB="0" distL="0" distR="0" wp14:anchorId="24142381" wp14:editId="33A2D465">
            <wp:extent cx="2808000" cy="2106155"/>
            <wp:effectExtent l="0" t="0" r="0" b="889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KALITA2_20180611_13092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2E1C5" w14:textId="77777777" w:rsidR="003C26FC" w:rsidRPr="00880731" w:rsidRDefault="00A87010" w:rsidP="001F546C">
      <w:r>
        <w:rPr>
          <w:noProof/>
        </w:rPr>
        <w:drawing>
          <wp:anchor distT="0" distB="0" distL="114300" distR="114300" simplePos="0" relativeHeight="251659264" behindDoc="0" locked="0" layoutInCell="1" allowOverlap="1" wp14:anchorId="08BAF9F1" wp14:editId="08133E76">
            <wp:simplePos x="0" y="0"/>
            <wp:positionH relativeFrom="margin">
              <wp:align>right</wp:align>
            </wp:positionH>
            <wp:positionV relativeFrom="paragraph">
              <wp:posOffset>278765</wp:posOffset>
            </wp:positionV>
            <wp:extent cx="2808000" cy="2106495"/>
            <wp:effectExtent l="0" t="0" r="0" b="8255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897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26FC" w:rsidRPr="003C26FC">
        <w:rPr>
          <w:u w:val="single"/>
        </w:rPr>
        <w:t>Lokalita č. 3 – Tesla</w:t>
      </w:r>
      <w:r w:rsidR="00880731">
        <w:t xml:space="preserve"> (SO 0</w:t>
      </w:r>
      <w:r w:rsidR="00FA2465">
        <w:t>3</w:t>
      </w:r>
      <w:r w:rsidR="00880731">
        <w:t xml:space="preserve"> - Obnovení stávajících schodů)</w:t>
      </w:r>
    </w:p>
    <w:p w14:paraId="2D3C2134" w14:textId="77777777" w:rsidR="003C26FC" w:rsidRDefault="003C26FC" w:rsidP="001F546C">
      <w:r>
        <w:rPr>
          <w:noProof/>
        </w:rPr>
        <w:drawing>
          <wp:inline distT="0" distB="0" distL="0" distR="0" wp14:anchorId="654FF946" wp14:editId="481AEC6A">
            <wp:extent cx="2808000" cy="2106155"/>
            <wp:effectExtent l="0" t="0" r="0" b="889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896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28B2C" w14:textId="77777777" w:rsidR="003C26FC" w:rsidRPr="00880731" w:rsidRDefault="003C26FC" w:rsidP="001F546C">
      <w:r w:rsidRPr="003C26FC">
        <w:rPr>
          <w:u w:val="single"/>
        </w:rPr>
        <w:t>Lokalita č. 4 – Zahrádky</w:t>
      </w:r>
      <w:r w:rsidR="00880731">
        <w:t xml:space="preserve"> (SO 0</w:t>
      </w:r>
      <w:r w:rsidR="00FA2465">
        <w:t>4</w:t>
      </w:r>
      <w:r w:rsidR="00880731">
        <w:t xml:space="preserve"> - Zpevnění stezky)</w:t>
      </w:r>
    </w:p>
    <w:p w14:paraId="06321B89" w14:textId="77777777" w:rsidR="003C26FC" w:rsidRDefault="00A87010" w:rsidP="001F546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BEC6D42" wp14:editId="48285325">
            <wp:simplePos x="0" y="0"/>
            <wp:positionH relativeFrom="margin">
              <wp:align>center</wp:align>
            </wp:positionH>
            <wp:positionV relativeFrom="paragraph">
              <wp:posOffset>296229</wp:posOffset>
            </wp:positionV>
            <wp:extent cx="2399665" cy="1799590"/>
            <wp:effectExtent l="0" t="4762" r="0" b="0"/>
            <wp:wrapNone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897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4E0A87EF" wp14:editId="050DBF55">
            <wp:simplePos x="0" y="0"/>
            <wp:positionH relativeFrom="margin">
              <wp:align>right</wp:align>
            </wp:positionH>
            <wp:positionV relativeFrom="paragraph">
              <wp:posOffset>305754</wp:posOffset>
            </wp:positionV>
            <wp:extent cx="2400935" cy="1799590"/>
            <wp:effectExtent l="0" t="4127" r="0" b="0"/>
            <wp:wrapNone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897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009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26FC">
        <w:rPr>
          <w:noProof/>
        </w:rPr>
        <w:drawing>
          <wp:inline distT="0" distB="0" distL="0" distR="0" wp14:anchorId="7B71DBBE" wp14:editId="5A080D3F">
            <wp:extent cx="2399934" cy="1800000"/>
            <wp:effectExtent l="0" t="4762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897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716AF" w14:textId="77777777" w:rsidR="003C26FC" w:rsidRDefault="003C26FC">
      <w:pPr>
        <w:rPr>
          <w:noProof/>
        </w:rPr>
      </w:pPr>
      <w:r>
        <w:rPr>
          <w:noProof/>
        </w:rPr>
        <w:br w:type="page"/>
      </w:r>
    </w:p>
    <w:p w14:paraId="670E0F17" w14:textId="77777777" w:rsidR="003C26FC" w:rsidRPr="00880731" w:rsidRDefault="00880731" w:rsidP="001F546C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01F1023B" wp14:editId="15EF4AD5">
            <wp:simplePos x="0" y="0"/>
            <wp:positionH relativeFrom="column">
              <wp:posOffset>2989162</wp:posOffset>
            </wp:positionH>
            <wp:positionV relativeFrom="paragraph">
              <wp:posOffset>285115</wp:posOffset>
            </wp:positionV>
            <wp:extent cx="2808000" cy="2105845"/>
            <wp:effectExtent l="0" t="0" r="0" b="8890"/>
            <wp:wrapNone/>
            <wp:docPr id="12" name="Obrázek 12" descr="Obsah obrázku exteriér, strom, země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899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26FC" w:rsidRPr="003C26FC">
        <w:rPr>
          <w:noProof/>
          <w:u w:val="single"/>
        </w:rPr>
        <w:t>Lokalita č. 5 – Pláž</w:t>
      </w:r>
      <w:r>
        <w:rPr>
          <w:noProof/>
        </w:rPr>
        <w:t xml:space="preserve"> (SO 0</w:t>
      </w:r>
      <w:r w:rsidR="00FA2465">
        <w:rPr>
          <w:noProof/>
        </w:rPr>
        <w:t>5</w:t>
      </w:r>
      <w:r>
        <w:rPr>
          <w:noProof/>
        </w:rPr>
        <w:t xml:space="preserve"> </w:t>
      </w:r>
      <w:r w:rsidR="00FA2465">
        <w:rPr>
          <w:noProof/>
        </w:rPr>
        <w:t>–</w:t>
      </w:r>
      <w:r>
        <w:rPr>
          <w:noProof/>
        </w:rPr>
        <w:t xml:space="preserve"> </w:t>
      </w:r>
      <w:r w:rsidR="00FA2465">
        <w:rPr>
          <w:noProof/>
        </w:rPr>
        <w:t>Lávka s molem</w:t>
      </w:r>
      <w:r>
        <w:rPr>
          <w:noProof/>
        </w:rPr>
        <w:t>)</w:t>
      </w:r>
    </w:p>
    <w:p w14:paraId="2165C531" w14:textId="77777777" w:rsidR="00880731" w:rsidRDefault="00880731" w:rsidP="001F546C">
      <w:pPr>
        <w:rPr>
          <w:noProof/>
          <w:u w:val="single"/>
        </w:rPr>
      </w:pPr>
      <w:r>
        <w:rPr>
          <w:noProof/>
        </w:rPr>
        <w:drawing>
          <wp:inline distT="0" distB="0" distL="0" distR="0" wp14:anchorId="1816861B" wp14:editId="3323712F">
            <wp:extent cx="2808000" cy="2106155"/>
            <wp:effectExtent l="0" t="0" r="0" b="8890"/>
            <wp:docPr id="11" name="Obrázek 11" descr="Obsah obrázku země, exteriér, strom, stezk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8984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AA87D" w14:textId="77777777" w:rsidR="00880731" w:rsidRDefault="00880731" w:rsidP="001F546C">
      <w:pPr>
        <w:rPr>
          <w:noProof/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7456" behindDoc="0" locked="0" layoutInCell="1" allowOverlap="1" wp14:anchorId="71B9D477" wp14:editId="0118C282">
            <wp:simplePos x="0" y="0"/>
            <wp:positionH relativeFrom="column">
              <wp:posOffset>1687512</wp:posOffset>
            </wp:positionH>
            <wp:positionV relativeFrom="paragraph">
              <wp:posOffset>303213</wp:posOffset>
            </wp:positionV>
            <wp:extent cx="2399934" cy="1800000"/>
            <wp:effectExtent l="0" t="4762" r="0" b="0"/>
            <wp:wrapNone/>
            <wp:docPr id="18" name="Obrázek 18" descr="Obsah obrázku strom, exteriér, země, přírod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898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u w:val="single"/>
        </w:rPr>
        <w:drawing>
          <wp:anchor distT="0" distB="0" distL="114300" distR="114300" simplePos="0" relativeHeight="251668480" behindDoc="0" locked="0" layoutInCell="1" allowOverlap="1" wp14:anchorId="2DEAB0A5" wp14:editId="1F87855B">
            <wp:simplePos x="0" y="0"/>
            <wp:positionH relativeFrom="column">
              <wp:posOffset>3693476</wp:posOffset>
            </wp:positionH>
            <wp:positionV relativeFrom="paragraph">
              <wp:posOffset>298134</wp:posOffset>
            </wp:positionV>
            <wp:extent cx="2399665" cy="1799590"/>
            <wp:effectExtent l="0" t="4762" r="0" b="0"/>
            <wp:wrapNone/>
            <wp:docPr id="20" name="Obrázek 20" descr="Obsah obrázku strom, exteriér, voda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899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0731">
        <w:rPr>
          <w:noProof/>
        </w:rPr>
        <w:drawing>
          <wp:inline distT="0" distB="0" distL="0" distR="0" wp14:anchorId="2D13CA1D" wp14:editId="6B3D98C1">
            <wp:extent cx="2399934" cy="1800000"/>
            <wp:effectExtent l="0" t="4762" r="0" b="0"/>
            <wp:docPr id="19" name="Obrázek 19" descr="Obsah obrázku strom, rostlina, exteriér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898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EAC63" w14:textId="77777777" w:rsidR="00880731" w:rsidRPr="003C26FC" w:rsidRDefault="00880731" w:rsidP="001F546C">
      <w:pPr>
        <w:rPr>
          <w:noProof/>
          <w:u w:val="single"/>
        </w:rPr>
      </w:pPr>
    </w:p>
    <w:p w14:paraId="709817CC" w14:textId="77777777" w:rsidR="00880731" w:rsidRDefault="0088073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351A20FB" wp14:editId="46701EF7">
            <wp:simplePos x="0" y="0"/>
            <wp:positionH relativeFrom="column">
              <wp:posOffset>3994150</wp:posOffset>
            </wp:positionH>
            <wp:positionV relativeFrom="paragraph">
              <wp:posOffset>289560</wp:posOffset>
            </wp:positionV>
            <wp:extent cx="1799590" cy="2400935"/>
            <wp:effectExtent l="0" t="0" r="0" b="0"/>
            <wp:wrapNone/>
            <wp:docPr id="23" name="Obrázek 23" descr="Obsah obrázku strom, exteriér, tráva, přírod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9058.JPG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26" r="28820"/>
                    <a:stretch/>
                  </pic:blipFill>
                  <pic:spPr bwMode="auto">
                    <a:xfrm>
                      <a:off x="0" y="0"/>
                      <a:ext cx="1799590" cy="2400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80731">
        <w:rPr>
          <w:noProof/>
          <w:u w:val="single"/>
        </w:rPr>
        <w:t>Lokalita č. 6 - Přechod</w:t>
      </w:r>
      <w:r>
        <w:rPr>
          <w:noProof/>
        </w:rPr>
        <w:t xml:space="preserve"> (SO 0</w:t>
      </w:r>
      <w:r w:rsidR="00FA2465">
        <w:rPr>
          <w:noProof/>
        </w:rPr>
        <w:t>6</w:t>
      </w:r>
      <w:r>
        <w:rPr>
          <w:noProof/>
        </w:rPr>
        <w:t xml:space="preserve"> - Lávka s molem)</w:t>
      </w:r>
    </w:p>
    <w:p w14:paraId="15D5D20A" w14:textId="77777777" w:rsidR="00880731" w:rsidRDefault="0088073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5660C524" wp14:editId="5977E6FE">
            <wp:simplePos x="0" y="0"/>
            <wp:positionH relativeFrom="column">
              <wp:posOffset>1684972</wp:posOffset>
            </wp:positionH>
            <wp:positionV relativeFrom="paragraph">
              <wp:posOffset>312739</wp:posOffset>
            </wp:positionV>
            <wp:extent cx="2399665" cy="1799590"/>
            <wp:effectExtent l="0" t="4762" r="0" b="0"/>
            <wp:wrapNone/>
            <wp:docPr id="22" name="Obrázek 22" descr="Obsah obrázku strom, exteriér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899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7E59435" wp14:editId="6D73B1B5">
            <wp:extent cx="2399934" cy="1800000"/>
            <wp:effectExtent l="0" t="4762" r="0" b="0"/>
            <wp:docPr id="21" name="Obrázek 21" descr="Obsah obrázku strom, rostlina, exteriér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899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796E2" w14:textId="77777777" w:rsidR="00880731" w:rsidRDefault="00880731">
      <w:pPr>
        <w:rPr>
          <w:noProof/>
        </w:rPr>
      </w:pPr>
      <w:r>
        <w:rPr>
          <w:noProof/>
        </w:rPr>
        <w:br w:type="page"/>
      </w:r>
    </w:p>
    <w:p w14:paraId="3D94405B" w14:textId="77777777" w:rsidR="00880731" w:rsidRDefault="002B2755">
      <w:pPr>
        <w:rPr>
          <w:noProof/>
        </w:rPr>
      </w:pPr>
      <w:r w:rsidRPr="002B2755">
        <w:rPr>
          <w:noProof/>
          <w:u w:val="single"/>
        </w:rPr>
        <w:lastRenderedPageBreak/>
        <w:drawing>
          <wp:anchor distT="0" distB="0" distL="114300" distR="114300" simplePos="0" relativeHeight="251671552" behindDoc="0" locked="0" layoutInCell="1" allowOverlap="1" wp14:anchorId="0A7561A5" wp14:editId="542FB834">
            <wp:simplePos x="0" y="0"/>
            <wp:positionH relativeFrom="column">
              <wp:posOffset>3966845</wp:posOffset>
            </wp:positionH>
            <wp:positionV relativeFrom="paragraph">
              <wp:posOffset>285115</wp:posOffset>
            </wp:positionV>
            <wp:extent cx="1799590" cy="2399665"/>
            <wp:effectExtent l="0" t="0" r="0" b="635"/>
            <wp:wrapNone/>
            <wp:docPr id="26" name="Obrázek 26" descr="Obsah obrázku strom, exteriér, voda, tráv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9057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551" r="43746" b="551"/>
                    <a:stretch/>
                  </pic:blipFill>
                  <pic:spPr bwMode="auto">
                    <a:xfrm>
                      <a:off x="0" y="0"/>
                      <a:ext cx="1799590" cy="2399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80731" w:rsidRPr="002B2755">
        <w:rPr>
          <w:noProof/>
          <w:u w:val="single"/>
        </w:rPr>
        <w:t>Lokalita č. 7 - Sráz</w:t>
      </w:r>
      <w:r w:rsidR="00880731">
        <w:rPr>
          <w:noProof/>
        </w:rPr>
        <w:t xml:space="preserve"> (SO 0</w:t>
      </w:r>
      <w:r w:rsidR="00FA2465">
        <w:rPr>
          <w:noProof/>
        </w:rPr>
        <w:t>7</w:t>
      </w:r>
      <w:r w:rsidR="00880731">
        <w:rPr>
          <w:noProof/>
        </w:rPr>
        <w:t xml:space="preserve"> - Lávka s molem)</w:t>
      </w:r>
    </w:p>
    <w:p w14:paraId="7B75BE3E" w14:textId="77777777" w:rsidR="00880731" w:rsidRDefault="002B275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45BA84BF" wp14:editId="1F8375C5">
            <wp:simplePos x="0" y="0"/>
            <wp:positionH relativeFrom="column">
              <wp:posOffset>1713547</wp:posOffset>
            </wp:positionH>
            <wp:positionV relativeFrom="paragraph">
              <wp:posOffset>300039</wp:posOffset>
            </wp:positionV>
            <wp:extent cx="2399665" cy="1799590"/>
            <wp:effectExtent l="0" t="4762" r="0" b="0"/>
            <wp:wrapNone/>
            <wp:docPr id="27" name="Obrázek 27" descr="Obsah obrázku exteriér, strom, skála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900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0731">
        <w:rPr>
          <w:noProof/>
        </w:rPr>
        <w:drawing>
          <wp:inline distT="0" distB="0" distL="0" distR="0" wp14:anchorId="1149CD01" wp14:editId="574A48F3">
            <wp:extent cx="2399934" cy="1800000"/>
            <wp:effectExtent l="0" t="4762" r="0" b="0"/>
            <wp:docPr id="25" name="Obrázek 25" descr="Obsah obrázku exteriér, strom, voda, přírod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9003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052E5" w14:textId="77777777" w:rsidR="002B2755" w:rsidRPr="002B2755" w:rsidRDefault="002B2755" w:rsidP="002B2755">
      <w:pPr>
        <w:rPr>
          <w:noProof/>
          <w:u w:val="single"/>
        </w:rPr>
      </w:pPr>
      <w:r w:rsidRPr="002B2755">
        <w:rPr>
          <w:noProof/>
          <w:u w:val="single"/>
        </w:rPr>
        <w:t xml:space="preserve">Lokalita č. 8 - Meandry </w:t>
      </w:r>
    </w:p>
    <w:p w14:paraId="60491D7D" w14:textId="77777777" w:rsidR="00932145" w:rsidRDefault="002B2755" w:rsidP="002B2755">
      <w:pPr>
        <w:rPr>
          <w:noProof/>
        </w:rPr>
      </w:pPr>
      <w:r>
        <w:rPr>
          <w:noProof/>
        </w:rPr>
        <w:t xml:space="preserve">(SO </w:t>
      </w:r>
      <w:r w:rsidR="00FA2465">
        <w:rPr>
          <w:noProof/>
        </w:rPr>
        <w:t>08.1</w:t>
      </w:r>
      <w:r>
        <w:rPr>
          <w:noProof/>
        </w:rPr>
        <w:t xml:space="preserve"> - Lávka s molem)</w:t>
      </w:r>
    </w:p>
    <w:p w14:paraId="6FFD3FD0" w14:textId="77777777" w:rsidR="002B2755" w:rsidRDefault="002B2755" w:rsidP="002B275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57DD64D9" wp14:editId="6372B91D">
            <wp:simplePos x="0" y="0"/>
            <wp:positionH relativeFrom="column">
              <wp:posOffset>1704022</wp:posOffset>
            </wp:positionH>
            <wp:positionV relativeFrom="paragraph">
              <wp:posOffset>294324</wp:posOffset>
            </wp:positionV>
            <wp:extent cx="2399665" cy="1799590"/>
            <wp:effectExtent l="0" t="4762" r="0" b="0"/>
            <wp:wrapNone/>
            <wp:docPr id="29" name="Obrázek 29" descr="Obsah obrázku exteriér, strom, voda, přírod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9007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43347709" wp14:editId="4EC76484">
            <wp:extent cx="2399934" cy="1800000"/>
            <wp:effectExtent l="0" t="4762" r="0" b="0"/>
            <wp:docPr id="28" name="Obrázek 28" descr="Obsah obrázku exteriér, strom, přírod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900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614FB" w14:textId="77777777" w:rsidR="002B2755" w:rsidRDefault="002B2755" w:rsidP="002B2755">
      <w:r>
        <w:t xml:space="preserve">(SO </w:t>
      </w:r>
      <w:r w:rsidR="00FA2465">
        <w:t>08.2</w:t>
      </w:r>
      <w:r>
        <w:t xml:space="preserve"> - Lávka s molem)</w:t>
      </w:r>
    </w:p>
    <w:p w14:paraId="6FDFDC4A" w14:textId="77777777" w:rsidR="002B2755" w:rsidRDefault="002B2755" w:rsidP="002B2755">
      <w:r>
        <w:rPr>
          <w:noProof/>
        </w:rPr>
        <w:drawing>
          <wp:anchor distT="0" distB="0" distL="114300" distR="114300" simplePos="0" relativeHeight="251674624" behindDoc="0" locked="0" layoutInCell="1" allowOverlap="1" wp14:anchorId="52680A66" wp14:editId="7C63BADA">
            <wp:simplePos x="0" y="0"/>
            <wp:positionH relativeFrom="column">
              <wp:posOffset>1742122</wp:posOffset>
            </wp:positionH>
            <wp:positionV relativeFrom="paragraph">
              <wp:posOffset>290514</wp:posOffset>
            </wp:positionV>
            <wp:extent cx="2399665" cy="1799590"/>
            <wp:effectExtent l="0" t="4762" r="0" b="0"/>
            <wp:wrapNone/>
            <wp:docPr id="31" name="Obrázek 31" descr="Obsah obrázku příroda&#10;&#10;Popis vygenerován s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901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19042832" wp14:editId="4F86C853">
            <wp:extent cx="2399934" cy="1800000"/>
            <wp:effectExtent l="0" t="4762" r="0" b="0"/>
            <wp:docPr id="30" name="Obrázek 30" descr="Obsah obrázku strom, exteriér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9009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93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2ED6D" w14:textId="77777777" w:rsidR="002B2755" w:rsidRDefault="002B2755" w:rsidP="002B2755">
      <w:r>
        <w:br w:type="page"/>
      </w:r>
      <w:r w:rsidR="00E2452B" w:rsidRPr="00221582">
        <w:rPr>
          <w:noProof/>
          <w:u w:val="single"/>
        </w:rPr>
        <w:lastRenderedPageBreak/>
        <w:drawing>
          <wp:anchor distT="0" distB="0" distL="114300" distR="114300" simplePos="0" relativeHeight="251680768" behindDoc="0" locked="0" layoutInCell="1" allowOverlap="1" wp14:anchorId="00C000E8" wp14:editId="60EF7535">
            <wp:simplePos x="0" y="0"/>
            <wp:positionH relativeFrom="column">
              <wp:posOffset>2928620</wp:posOffset>
            </wp:positionH>
            <wp:positionV relativeFrom="paragraph">
              <wp:posOffset>285115</wp:posOffset>
            </wp:positionV>
            <wp:extent cx="2807970" cy="2105660"/>
            <wp:effectExtent l="0" t="0" r="0" b="8890"/>
            <wp:wrapNone/>
            <wp:docPr id="34" name="Obrázek 34" descr="Obsah obrázku strom, exteriér, rostlina, tráv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9016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21582">
        <w:rPr>
          <w:u w:val="single"/>
        </w:rPr>
        <w:t>Lokalita č. 9 - Pod skálou</w:t>
      </w:r>
      <w:r>
        <w:t xml:space="preserve"> (SO </w:t>
      </w:r>
      <w:r w:rsidR="00FA2465">
        <w:t>09.1</w:t>
      </w:r>
      <w:r>
        <w:t xml:space="preserve"> - Altán, SO </w:t>
      </w:r>
      <w:r w:rsidR="00FA2465">
        <w:t>09.2</w:t>
      </w:r>
      <w:r>
        <w:t xml:space="preserve"> - Ohniště, SO </w:t>
      </w:r>
      <w:r w:rsidR="00FA2465">
        <w:t>09.3</w:t>
      </w:r>
      <w:r>
        <w:t xml:space="preserve"> - Molo)</w:t>
      </w:r>
    </w:p>
    <w:p w14:paraId="432B7A30" w14:textId="77777777" w:rsidR="00E2452B" w:rsidRDefault="00E2452B" w:rsidP="002B2755">
      <w:r>
        <w:rPr>
          <w:noProof/>
        </w:rPr>
        <w:drawing>
          <wp:anchor distT="0" distB="0" distL="114300" distR="114300" simplePos="0" relativeHeight="251678720" behindDoc="0" locked="0" layoutInCell="1" allowOverlap="1" wp14:anchorId="5D70638C" wp14:editId="3BA7C960">
            <wp:simplePos x="0" y="0"/>
            <wp:positionH relativeFrom="column">
              <wp:posOffset>1733549</wp:posOffset>
            </wp:positionH>
            <wp:positionV relativeFrom="paragraph">
              <wp:posOffset>4871404</wp:posOffset>
            </wp:positionV>
            <wp:extent cx="2399665" cy="1799590"/>
            <wp:effectExtent l="0" t="4762" r="0" b="0"/>
            <wp:wrapNone/>
            <wp:docPr id="36" name="Obrázek 36" descr="Obsah obrázku strom, exteriér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9020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2EE547B6" wp14:editId="2CFCD0CF">
            <wp:simplePos x="0" y="0"/>
            <wp:positionH relativeFrom="column">
              <wp:posOffset>2928620</wp:posOffset>
            </wp:positionH>
            <wp:positionV relativeFrom="paragraph">
              <wp:posOffset>2266950</wp:posOffset>
            </wp:positionV>
            <wp:extent cx="2807970" cy="2105660"/>
            <wp:effectExtent l="0" t="0" r="0" b="8890"/>
            <wp:wrapNone/>
            <wp:docPr id="33" name="Obrázek 33" descr="Obsah obrázku strom, exteriér, země, les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901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 wp14:anchorId="79E357CF" wp14:editId="21AC8C66">
            <wp:simplePos x="0" y="0"/>
            <wp:positionH relativeFrom="column">
              <wp:posOffset>-3175</wp:posOffset>
            </wp:positionH>
            <wp:positionV relativeFrom="paragraph">
              <wp:posOffset>2266950</wp:posOffset>
            </wp:positionV>
            <wp:extent cx="2807970" cy="2105660"/>
            <wp:effectExtent l="0" t="0" r="0" b="8890"/>
            <wp:wrapNone/>
            <wp:docPr id="35" name="Obrázek 35" descr="Obsah obrázku strom, země, exteriér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9017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755">
        <w:rPr>
          <w:noProof/>
        </w:rPr>
        <w:drawing>
          <wp:anchor distT="0" distB="0" distL="114300" distR="114300" simplePos="0" relativeHeight="251676672" behindDoc="0" locked="0" layoutInCell="1" allowOverlap="1" wp14:anchorId="7392E39E" wp14:editId="653317F0">
            <wp:simplePos x="0" y="0"/>
            <wp:positionH relativeFrom="column">
              <wp:posOffset>3826826</wp:posOffset>
            </wp:positionH>
            <wp:positionV relativeFrom="paragraph">
              <wp:posOffset>4833939</wp:posOffset>
            </wp:positionV>
            <wp:extent cx="2399665" cy="1799590"/>
            <wp:effectExtent l="0" t="4762" r="0" b="0"/>
            <wp:wrapNone/>
            <wp:docPr id="38" name="Obrázek 38" descr="Obsah obrázku strom, exteriér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902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2755">
        <w:rPr>
          <w:noProof/>
        </w:rPr>
        <w:drawing>
          <wp:inline distT="0" distB="0" distL="0" distR="0" wp14:anchorId="742A2F9F" wp14:editId="1171D403">
            <wp:extent cx="2808000" cy="2106155"/>
            <wp:effectExtent l="0" t="0" r="0" b="8890"/>
            <wp:docPr id="32" name="Obrázek 32" descr="Obsah obrázku strom, exteriér, země, rostlina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9013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10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55">
        <w:rPr>
          <w:noProof/>
        </w:rPr>
        <w:drawing>
          <wp:anchor distT="0" distB="0" distL="114300" distR="114300" simplePos="0" relativeHeight="251677696" behindDoc="0" locked="0" layoutInCell="1" allowOverlap="1" wp14:anchorId="56DF2445" wp14:editId="497F5936">
            <wp:simplePos x="0" y="0"/>
            <wp:positionH relativeFrom="column">
              <wp:posOffset>-295910</wp:posOffset>
            </wp:positionH>
            <wp:positionV relativeFrom="paragraph">
              <wp:posOffset>4843145</wp:posOffset>
            </wp:positionV>
            <wp:extent cx="2399665" cy="1799590"/>
            <wp:effectExtent l="0" t="4762" r="0" b="0"/>
            <wp:wrapNone/>
            <wp:docPr id="37" name="Obrázek 37" descr="Obsah obrázku strom, rostlina, exteriér&#10;&#10;Popis vygenerován s velmi vysokou mírou spolehlivo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G_9023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39966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FB6C8F" w14:textId="77777777" w:rsidR="00E2452B" w:rsidRPr="00E2452B" w:rsidRDefault="00E2452B" w:rsidP="00E2452B"/>
    <w:p w14:paraId="4980A415" w14:textId="77777777" w:rsidR="00E2452B" w:rsidRPr="00E2452B" w:rsidRDefault="00E2452B" w:rsidP="00E2452B"/>
    <w:p w14:paraId="67239677" w14:textId="77777777" w:rsidR="00E2452B" w:rsidRPr="00E2452B" w:rsidRDefault="00E2452B" w:rsidP="00E2452B"/>
    <w:p w14:paraId="5B502F17" w14:textId="77777777" w:rsidR="00E2452B" w:rsidRPr="00E2452B" w:rsidRDefault="00E2452B" w:rsidP="00E2452B"/>
    <w:p w14:paraId="2E2B79B8" w14:textId="77777777" w:rsidR="00E2452B" w:rsidRPr="00E2452B" w:rsidRDefault="00E2452B" w:rsidP="00E2452B"/>
    <w:p w14:paraId="54E9650E" w14:textId="77777777" w:rsidR="00E2452B" w:rsidRPr="00E2452B" w:rsidRDefault="00E2452B" w:rsidP="00E2452B"/>
    <w:p w14:paraId="18D6A26E" w14:textId="77777777" w:rsidR="00E2452B" w:rsidRPr="00E2452B" w:rsidRDefault="00E2452B" w:rsidP="00E2452B"/>
    <w:p w14:paraId="7D220F5A" w14:textId="77777777" w:rsidR="00E2452B" w:rsidRPr="00E2452B" w:rsidRDefault="00E2452B" w:rsidP="00E2452B"/>
    <w:p w14:paraId="1EB3F525" w14:textId="77777777" w:rsidR="00E2452B" w:rsidRPr="00E2452B" w:rsidRDefault="00E2452B" w:rsidP="00E2452B"/>
    <w:p w14:paraId="78D0533F" w14:textId="77777777" w:rsidR="00E2452B" w:rsidRPr="00E2452B" w:rsidRDefault="00E2452B" w:rsidP="00E2452B"/>
    <w:p w14:paraId="6B168AAD" w14:textId="77777777" w:rsidR="00E2452B" w:rsidRPr="00E2452B" w:rsidRDefault="00E2452B" w:rsidP="00E2452B"/>
    <w:p w14:paraId="5AD2F32D" w14:textId="77777777" w:rsidR="00E2452B" w:rsidRPr="00E2452B" w:rsidRDefault="00E2452B" w:rsidP="00E2452B"/>
    <w:p w14:paraId="69C7E794" w14:textId="77777777" w:rsidR="00E2452B" w:rsidRPr="00E2452B" w:rsidRDefault="00E2452B" w:rsidP="00E2452B"/>
    <w:p w14:paraId="350BF7A0" w14:textId="77777777" w:rsidR="00E2452B" w:rsidRPr="00E2452B" w:rsidRDefault="00E2452B" w:rsidP="00E2452B"/>
    <w:p w14:paraId="27278D51" w14:textId="77777777" w:rsidR="00E2452B" w:rsidRPr="00E2452B" w:rsidRDefault="00E2452B" w:rsidP="00E2452B"/>
    <w:p w14:paraId="33652E40" w14:textId="77777777" w:rsidR="00E2452B" w:rsidRPr="00E2452B" w:rsidRDefault="00E2452B" w:rsidP="00E2452B"/>
    <w:p w14:paraId="4BAC0E36" w14:textId="77777777" w:rsidR="00E2452B" w:rsidRPr="00E2452B" w:rsidRDefault="00E2452B" w:rsidP="00E2452B"/>
    <w:p w14:paraId="22AA19F7" w14:textId="77777777" w:rsidR="00E2452B" w:rsidRDefault="00E2452B" w:rsidP="00E2452B"/>
    <w:sectPr w:rsidR="00E2452B" w:rsidSect="00AF06B6">
      <w:headerReference w:type="default" r:id="rId47"/>
      <w:footerReference w:type="default" r:id="rId48"/>
      <w:pgSz w:w="11906" w:h="16838"/>
      <w:pgMar w:top="1134" w:right="1418" w:bottom="1134" w:left="1418" w:header="567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0C9FFA" w14:textId="77777777" w:rsidR="004D75B6" w:rsidRDefault="004D75B6" w:rsidP="00E17291">
      <w:pPr>
        <w:spacing w:after="0" w:line="240" w:lineRule="auto"/>
      </w:pPr>
      <w:r>
        <w:separator/>
      </w:r>
    </w:p>
  </w:endnote>
  <w:endnote w:type="continuationSeparator" w:id="0">
    <w:p w14:paraId="68B8D627" w14:textId="77777777" w:rsidR="004D75B6" w:rsidRDefault="004D75B6" w:rsidP="00E172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948815" w14:textId="77777777" w:rsidR="0086090D" w:rsidRDefault="0086090D" w:rsidP="00941F0A">
    <w:pPr>
      <w:pStyle w:val="Zhlav"/>
      <w:pBdr>
        <w:top w:val="single" w:sz="4" w:space="1" w:color="auto"/>
      </w:pBdr>
      <w:shd w:val="clear" w:color="auto" w:fill="E7E6E6" w:themeFill="background2"/>
      <w:jc w:val="left"/>
    </w:pPr>
    <w:r>
      <w:t>A Studio PROKEŠ, s.r.o., architektonická kancelář</w:t>
    </w:r>
    <w:r>
      <w:rPr>
        <w:b/>
      </w:rPr>
      <w:tab/>
    </w:r>
    <w:r>
      <w:rPr>
        <w:b/>
      </w:rPr>
      <w:tab/>
    </w:r>
    <w:r w:rsidRPr="00410648">
      <w:rPr>
        <w:b/>
        <w:sz w:val="22"/>
      </w:rPr>
      <w:fldChar w:fldCharType="begin"/>
    </w:r>
    <w:r w:rsidRPr="00410648">
      <w:rPr>
        <w:b/>
        <w:sz w:val="22"/>
      </w:rPr>
      <w:instrText xml:space="preserve"> PAGE  \* Arabic  \* MERGEFORMAT </w:instrText>
    </w:r>
    <w:r w:rsidRPr="00410648">
      <w:rPr>
        <w:b/>
        <w:sz w:val="22"/>
      </w:rPr>
      <w:fldChar w:fldCharType="separate"/>
    </w:r>
    <w:r w:rsidRPr="00410648">
      <w:rPr>
        <w:b/>
        <w:sz w:val="22"/>
      </w:rPr>
      <w:t>2</w:t>
    </w:r>
    <w:r w:rsidRPr="00410648">
      <w:rPr>
        <w:b/>
        <w:sz w:val="22"/>
      </w:rPr>
      <w:fldChar w:fldCharType="end"/>
    </w:r>
  </w:p>
  <w:p w14:paraId="4C357494" w14:textId="77777777" w:rsidR="0086090D" w:rsidRDefault="0086090D" w:rsidP="00941F0A">
    <w:pPr>
      <w:pStyle w:val="Zhlav"/>
      <w:pBdr>
        <w:top w:val="single" w:sz="4" w:space="1" w:color="auto"/>
      </w:pBdr>
      <w:shd w:val="clear" w:color="auto" w:fill="E7E6E6" w:themeFill="background2"/>
      <w:jc w:val="left"/>
    </w:pPr>
    <w:r>
      <w:t>Staňkova 359/</w:t>
    </w:r>
    <w:proofErr w:type="gramStart"/>
    <w:r>
      <w:t>8a</w:t>
    </w:r>
    <w:proofErr w:type="gramEnd"/>
    <w:r>
      <w:t xml:space="preserve">, 602 00 Brno, </w:t>
    </w:r>
    <w:r w:rsidRPr="00C72F2C">
      <w:t>www.aaastudio.cz</w:t>
    </w:r>
    <w:r>
      <w:tab/>
    </w:r>
  </w:p>
  <w:p w14:paraId="39C641A2" w14:textId="77777777" w:rsidR="0086090D" w:rsidRDefault="0086090D" w:rsidP="00941F0A">
    <w:pPr>
      <w:pStyle w:val="Zhlav"/>
      <w:pBdr>
        <w:top w:val="single" w:sz="4" w:space="1" w:color="auto"/>
      </w:pBdr>
      <w:shd w:val="clear" w:color="auto" w:fill="E7E6E6" w:themeFill="background2"/>
      <w:jc w:val="left"/>
    </w:pPr>
    <w:r>
      <w:t xml:space="preserve">Ing. arch. Oldřich Prokeš, e-mail: </w:t>
    </w:r>
    <w:r w:rsidRPr="00941F0A">
      <w:t>prokes@astudio</w:t>
    </w:r>
    <w:r>
      <w:t>prokes</w:t>
    </w:r>
    <w:r w:rsidRPr="00941F0A">
      <w:t>.cz</w:t>
    </w:r>
    <w:r>
      <w:t>, tel.: 603 836 337</w:t>
    </w:r>
  </w:p>
  <w:p w14:paraId="05D0C4F6" w14:textId="77777777" w:rsidR="0086090D" w:rsidRDefault="0086090D" w:rsidP="00941F0A">
    <w:pPr>
      <w:pStyle w:val="Zhlav"/>
      <w:shd w:val="clear" w:color="auto" w:fill="FFFFFF" w:themeFill="background1"/>
      <w:jc w:val="left"/>
    </w:pPr>
  </w:p>
  <w:p w14:paraId="3520D46E" w14:textId="77777777" w:rsidR="0086090D" w:rsidRDefault="0086090D" w:rsidP="00F15581">
    <w:pPr>
      <w:pStyle w:val="Zhlav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8A370F" w14:textId="77777777" w:rsidR="004D75B6" w:rsidRDefault="004D75B6" w:rsidP="00E17291">
      <w:pPr>
        <w:spacing w:after="0" w:line="240" w:lineRule="auto"/>
      </w:pPr>
      <w:r>
        <w:separator/>
      </w:r>
    </w:p>
  </w:footnote>
  <w:footnote w:type="continuationSeparator" w:id="0">
    <w:p w14:paraId="4BB28BDA" w14:textId="77777777" w:rsidR="004D75B6" w:rsidRDefault="004D75B6" w:rsidP="00E172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BF7B9D" w14:textId="77777777" w:rsidR="0086090D" w:rsidRPr="00F15581" w:rsidRDefault="0086090D" w:rsidP="00F15581">
    <w:pPr>
      <w:pStyle w:val="Zhlav"/>
      <w:pBdr>
        <w:bottom w:val="single" w:sz="4" w:space="1" w:color="auto"/>
      </w:pBdr>
      <w:shd w:val="clear" w:color="auto" w:fill="E7E6E6" w:themeFill="background2"/>
    </w:pPr>
    <w:r w:rsidRPr="00F15581">
      <w:t>ZPŘÍSTUPNĚNÍ ŘEKY SVRATKY V BRNĚ – KOMÍNĚ</w:t>
    </w:r>
  </w:p>
  <w:p w14:paraId="18F60038" w14:textId="77777777" w:rsidR="0086090D" w:rsidRPr="00F15581" w:rsidRDefault="0086090D" w:rsidP="00F15581">
    <w:pPr>
      <w:pStyle w:val="Zhlav"/>
      <w:pBdr>
        <w:bottom w:val="single" w:sz="4" w:space="1" w:color="auto"/>
      </w:pBdr>
      <w:shd w:val="clear" w:color="auto" w:fill="E7E6E6" w:themeFill="background2"/>
    </w:pPr>
    <w:r w:rsidRPr="00F15581">
      <w:t>MČ Brno – Komín</w:t>
    </w:r>
  </w:p>
  <w:p w14:paraId="30731114" w14:textId="271E4BDE" w:rsidR="0086090D" w:rsidRPr="00F15581" w:rsidRDefault="0086090D" w:rsidP="00F15581">
    <w:pPr>
      <w:pStyle w:val="Zhlav"/>
      <w:pBdr>
        <w:bottom w:val="single" w:sz="4" w:space="1" w:color="auto"/>
      </w:pBdr>
      <w:shd w:val="clear" w:color="auto" w:fill="E7E6E6" w:themeFill="background2"/>
    </w:pPr>
    <w:r w:rsidRPr="00F15581">
      <w:tab/>
    </w:r>
    <w:proofErr w:type="gramStart"/>
    <w:r w:rsidR="000C61C2">
      <w:t xml:space="preserve">Příloha </w:t>
    </w:r>
    <w:r w:rsidRPr="00F15581">
      <w:t xml:space="preserve"> pro</w:t>
    </w:r>
    <w:proofErr w:type="gramEnd"/>
    <w:r w:rsidRPr="00F15581">
      <w:t xml:space="preserve"> </w:t>
    </w:r>
    <w:r w:rsidR="000C61C2">
      <w:t>zadávací dokumentaci</w:t>
    </w:r>
    <w:r w:rsidRPr="00F15581">
      <w:t xml:space="preserve"> – </w:t>
    </w:r>
    <w:r>
      <w:t>0</w:t>
    </w:r>
    <w:r w:rsidR="000C61C2">
      <w:t>9</w:t>
    </w:r>
    <w:r w:rsidRPr="00F15581">
      <w:t>/20</w:t>
    </w:r>
    <w:r w:rsidR="000C61C2">
      <w:t>20</w:t>
    </w:r>
  </w:p>
  <w:p w14:paraId="4962F09A" w14:textId="77777777" w:rsidR="0086090D" w:rsidRDefault="0086090D">
    <w:pPr>
      <w:pStyle w:val="Zhlav"/>
    </w:pPr>
  </w:p>
  <w:p w14:paraId="73B51098" w14:textId="77777777" w:rsidR="0086090D" w:rsidRDefault="0086090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845659"/>
    <w:multiLevelType w:val="hybridMultilevel"/>
    <w:tmpl w:val="B23E7E3A"/>
    <w:lvl w:ilvl="0" w:tplc="0ABE6F82">
      <w:start w:val="1"/>
      <w:numFmt w:val="bullet"/>
      <w:lvlText w:val="-"/>
      <w:lvlJc w:val="left"/>
      <w:pPr>
        <w:ind w:left="285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17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89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10" w:hanging="360"/>
      </w:pPr>
      <w:rPr>
        <w:rFonts w:ascii="Wingdings" w:hAnsi="Wingdings" w:hint="default"/>
      </w:rPr>
    </w:lvl>
  </w:abstractNum>
  <w:abstractNum w:abstractNumId="1" w15:restartNumberingAfterBreak="0">
    <w:nsid w:val="263D1F33"/>
    <w:multiLevelType w:val="hybridMultilevel"/>
    <w:tmpl w:val="06A2DEBC"/>
    <w:lvl w:ilvl="0" w:tplc="0ABE6F82">
      <w:start w:val="1"/>
      <w:numFmt w:val="bullet"/>
      <w:lvlText w:val="-"/>
      <w:lvlJc w:val="left"/>
      <w:pPr>
        <w:ind w:left="2145" w:hanging="360"/>
      </w:pPr>
      <w:rPr>
        <w:rFonts w:ascii="Calibri" w:hAnsi="Calibri" w:hint="default"/>
      </w:rPr>
    </w:lvl>
    <w:lvl w:ilvl="1" w:tplc="0ABE6F82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0ABE6F82">
      <w:start w:val="1"/>
      <w:numFmt w:val="bullet"/>
      <w:lvlText w:val="-"/>
      <w:lvlJc w:val="left"/>
      <w:pPr>
        <w:ind w:left="2160" w:hanging="360"/>
      </w:pPr>
      <w:rPr>
        <w:rFonts w:ascii="Calibri" w:hAnsi="Calibri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976FAC"/>
    <w:multiLevelType w:val="hybridMultilevel"/>
    <w:tmpl w:val="C5EEE6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0731"/>
    <w:rsid w:val="00013CF6"/>
    <w:rsid w:val="00022456"/>
    <w:rsid w:val="00024223"/>
    <w:rsid w:val="00037390"/>
    <w:rsid w:val="00044457"/>
    <w:rsid w:val="00084B81"/>
    <w:rsid w:val="000B2B3C"/>
    <w:rsid w:val="000C2F75"/>
    <w:rsid w:val="000C3383"/>
    <w:rsid w:val="000C61C2"/>
    <w:rsid w:val="0010316D"/>
    <w:rsid w:val="0011073D"/>
    <w:rsid w:val="0013097C"/>
    <w:rsid w:val="001975A5"/>
    <w:rsid w:val="001D69EA"/>
    <w:rsid w:val="001F546C"/>
    <w:rsid w:val="00207A99"/>
    <w:rsid w:val="00215FD7"/>
    <w:rsid w:val="00221582"/>
    <w:rsid w:val="00275CBE"/>
    <w:rsid w:val="00286B22"/>
    <w:rsid w:val="002B2755"/>
    <w:rsid w:val="0033553F"/>
    <w:rsid w:val="003416B9"/>
    <w:rsid w:val="00345DBB"/>
    <w:rsid w:val="00373B38"/>
    <w:rsid w:val="00376453"/>
    <w:rsid w:val="003871F1"/>
    <w:rsid w:val="003A2062"/>
    <w:rsid w:val="003C26FC"/>
    <w:rsid w:val="00410648"/>
    <w:rsid w:val="00420FDE"/>
    <w:rsid w:val="00424F44"/>
    <w:rsid w:val="00453C68"/>
    <w:rsid w:val="00457735"/>
    <w:rsid w:val="004746B6"/>
    <w:rsid w:val="004922B3"/>
    <w:rsid w:val="004A06AD"/>
    <w:rsid w:val="004B1BA6"/>
    <w:rsid w:val="004B7F1F"/>
    <w:rsid w:val="004C1B18"/>
    <w:rsid w:val="004D75B6"/>
    <w:rsid w:val="004E770F"/>
    <w:rsid w:val="00512567"/>
    <w:rsid w:val="005409EF"/>
    <w:rsid w:val="00550C90"/>
    <w:rsid w:val="00556BB6"/>
    <w:rsid w:val="00572816"/>
    <w:rsid w:val="00581476"/>
    <w:rsid w:val="00591867"/>
    <w:rsid w:val="005A1898"/>
    <w:rsid w:val="005C4A2B"/>
    <w:rsid w:val="005C64AC"/>
    <w:rsid w:val="00607DF2"/>
    <w:rsid w:val="00617D09"/>
    <w:rsid w:val="00621BAE"/>
    <w:rsid w:val="00622F00"/>
    <w:rsid w:val="006300DD"/>
    <w:rsid w:val="00640DFF"/>
    <w:rsid w:val="00662D8C"/>
    <w:rsid w:val="006801F5"/>
    <w:rsid w:val="00692C22"/>
    <w:rsid w:val="006D4D8F"/>
    <w:rsid w:val="006F1EBF"/>
    <w:rsid w:val="006F58B4"/>
    <w:rsid w:val="00725D5E"/>
    <w:rsid w:val="00733DAC"/>
    <w:rsid w:val="0073689C"/>
    <w:rsid w:val="007457BB"/>
    <w:rsid w:val="0074703C"/>
    <w:rsid w:val="00777836"/>
    <w:rsid w:val="007B383D"/>
    <w:rsid w:val="007B6384"/>
    <w:rsid w:val="007C438F"/>
    <w:rsid w:val="007C4747"/>
    <w:rsid w:val="007F14CC"/>
    <w:rsid w:val="007F6BE7"/>
    <w:rsid w:val="008237E4"/>
    <w:rsid w:val="00824333"/>
    <w:rsid w:val="00846241"/>
    <w:rsid w:val="008472B5"/>
    <w:rsid w:val="00850868"/>
    <w:rsid w:val="00855F97"/>
    <w:rsid w:val="0086090D"/>
    <w:rsid w:val="008774E1"/>
    <w:rsid w:val="00880731"/>
    <w:rsid w:val="00885CB5"/>
    <w:rsid w:val="008979B7"/>
    <w:rsid w:val="008A1E9C"/>
    <w:rsid w:val="008A6BC8"/>
    <w:rsid w:val="008C63D0"/>
    <w:rsid w:val="00910251"/>
    <w:rsid w:val="00932145"/>
    <w:rsid w:val="00941F0A"/>
    <w:rsid w:val="00970E44"/>
    <w:rsid w:val="0097454B"/>
    <w:rsid w:val="009C756D"/>
    <w:rsid w:val="009F0217"/>
    <w:rsid w:val="009F67A8"/>
    <w:rsid w:val="00A163BA"/>
    <w:rsid w:val="00A27B50"/>
    <w:rsid w:val="00A41B0B"/>
    <w:rsid w:val="00A51244"/>
    <w:rsid w:val="00A5650F"/>
    <w:rsid w:val="00A732A4"/>
    <w:rsid w:val="00A87010"/>
    <w:rsid w:val="00AA2BAB"/>
    <w:rsid w:val="00AA5A20"/>
    <w:rsid w:val="00AA6D9A"/>
    <w:rsid w:val="00AB09ED"/>
    <w:rsid w:val="00AC594E"/>
    <w:rsid w:val="00AC6D30"/>
    <w:rsid w:val="00AE37F8"/>
    <w:rsid w:val="00AF06B6"/>
    <w:rsid w:val="00B00DE1"/>
    <w:rsid w:val="00B20A22"/>
    <w:rsid w:val="00B2512B"/>
    <w:rsid w:val="00B4626A"/>
    <w:rsid w:val="00B51225"/>
    <w:rsid w:val="00BA26F9"/>
    <w:rsid w:val="00BE629C"/>
    <w:rsid w:val="00BE7F14"/>
    <w:rsid w:val="00BF5612"/>
    <w:rsid w:val="00C0151F"/>
    <w:rsid w:val="00C5271C"/>
    <w:rsid w:val="00C64423"/>
    <w:rsid w:val="00C72F2C"/>
    <w:rsid w:val="00C873E7"/>
    <w:rsid w:val="00CC3CA7"/>
    <w:rsid w:val="00CE2A7F"/>
    <w:rsid w:val="00CF45AC"/>
    <w:rsid w:val="00CF5C01"/>
    <w:rsid w:val="00D20501"/>
    <w:rsid w:val="00D61BA3"/>
    <w:rsid w:val="00D7015B"/>
    <w:rsid w:val="00D76AE2"/>
    <w:rsid w:val="00D94C06"/>
    <w:rsid w:val="00DA4C15"/>
    <w:rsid w:val="00DA5048"/>
    <w:rsid w:val="00DB1E18"/>
    <w:rsid w:val="00DB6591"/>
    <w:rsid w:val="00DB6C86"/>
    <w:rsid w:val="00DC74FA"/>
    <w:rsid w:val="00DE2619"/>
    <w:rsid w:val="00DE6446"/>
    <w:rsid w:val="00E0397B"/>
    <w:rsid w:val="00E17291"/>
    <w:rsid w:val="00E2452B"/>
    <w:rsid w:val="00E26B9D"/>
    <w:rsid w:val="00E364D5"/>
    <w:rsid w:val="00E400EE"/>
    <w:rsid w:val="00E55A9F"/>
    <w:rsid w:val="00E60363"/>
    <w:rsid w:val="00E665DE"/>
    <w:rsid w:val="00E8750E"/>
    <w:rsid w:val="00E95E44"/>
    <w:rsid w:val="00EC08CC"/>
    <w:rsid w:val="00EF6892"/>
    <w:rsid w:val="00F15581"/>
    <w:rsid w:val="00F56845"/>
    <w:rsid w:val="00F57B1A"/>
    <w:rsid w:val="00F747CB"/>
    <w:rsid w:val="00F75601"/>
    <w:rsid w:val="00FA2465"/>
    <w:rsid w:val="00FB2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F6E7CB"/>
  <w15:chartTrackingRefBased/>
  <w15:docId w15:val="{0BE6F128-BDA0-4BB9-90BD-A05A944BC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62D8C"/>
    <w:rPr>
      <w:rFonts w:asciiTheme="majorHAnsi" w:hAnsiTheme="majorHAnsi"/>
    </w:rPr>
  </w:style>
  <w:style w:type="paragraph" w:styleId="Nadpis1">
    <w:name w:val="heading 1"/>
    <w:basedOn w:val="Normln"/>
    <w:next w:val="Normln"/>
    <w:link w:val="Nadpis1Char"/>
    <w:uiPriority w:val="9"/>
    <w:qFormat/>
    <w:rsid w:val="00AC594E"/>
    <w:pPr>
      <w:keepNext/>
      <w:keepLines/>
      <w:spacing w:before="240" w:after="0"/>
      <w:outlineLvl w:val="0"/>
    </w:pPr>
    <w:rPr>
      <w:rFonts w:eastAsiaTheme="majorEastAsia" w:cstheme="majorBidi"/>
      <w:b/>
      <w:sz w:val="28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40DFF"/>
    <w:pPr>
      <w:keepNext/>
      <w:keepLines/>
      <w:spacing w:before="40" w:after="0"/>
      <w:outlineLvl w:val="1"/>
    </w:pPr>
    <w:rPr>
      <w:rFonts w:eastAsiaTheme="majorEastAsia" w:cstheme="majorBidi"/>
      <w:b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40DFF"/>
    <w:pPr>
      <w:keepNext/>
      <w:keepLines/>
      <w:spacing w:before="40" w:after="0"/>
      <w:outlineLvl w:val="2"/>
    </w:pPr>
    <w:rPr>
      <w:rFonts w:eastAsiaTheme="majorEastAsia" w:cstheme="majorBidi"/>
      <w:b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662D8C"/>
    <w:pPr>
      <w:keepNext/>
      <w:keepLines/>
      <w:spacing w:before="40" w:after="0"/>
      <w:outlineLvl w:val="3"/>
    </w:pPr>
    <w:rPr>
      <w:rFonts w:eastAsiaTheme="majorEastAsia" w:cstheme="majorBidi"/>
      <w:b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AC594E"/>
    <w:rPr>
      <w:rFonts w:eastAsiaTheme="majorEastAsia" w:cstheme="majorBidi"/>
      <w:b/>
      <w:sz w:val="28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640DFF"/>
    <w:rPr>
      <w:rFonts w:asciiTheme="majorHAnsi" w:eastAsiaTheme="majorEastAsia" w:hAnsiTheme="majorHAnsi" w:cstheme="majorBidi"/>
      <w:b/>
      <w:sz w:val="28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640DFF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662D8C"/>
    <w:rPr>
      <w:rFonts w:eastAsiaTheme="majorEastAsia" w:cstheme="majorBidi"/>
      <w:b/>
      <w:iCs/>
    </w:rPr>
  </w:style>
  <w:style w:type="paragraph" w:styleId="Nadpisobsahu">
    <w:name w:val="TOC Heading"/>
    <w:basedOn w:val="Nadpis1"/>
    <w:next w:val="Normln"/>
    <w:uiPriority w:val="39"/>
    <w:unhideWhenUsed/>
    <w:qFormat/>
    <w:rsid w:val="00622F00"/>
    <w:pPr>
      <w:outlineLvl w:val="9"/>
    </w:pPr>
    <w:rPr>
      <w:b w:val="0"/>
      <w:color w:val="2F5496" w:themeColor="accent1" w:themeShade="BF"/>
      <w:sz w:val="32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qFormat/>
    <w:rsid w:val="00C0151F"/>
    <w:pPr>
      <w:tabs>
        <w:tab w:val="left" w:pos="397"/>
        <w:tab w:val="right" w:leader="dot" w:pos="9356"/>
      </w:tabs>
      <w:spacing w:before="40" w:after="100" w:line="240" w:lineRule="auto"/>
    </w:pPr>
    <w:rPr>
      <w:rFonts w:cstheme="majorHAnsi"/>
      <w:b/>
      <w:noProof/>
      <w:sz w:val="20"/>
    </w:rPr>
  </w:style>
  <w:style w:type="character" w:styleId="Hypertextovodkaz">
    <w:name w:val="Hyperlink"/>
    <w:basedOn w:val="Standardnpsmoodstavce"/>
    <w:uiPriority w:val="99"/>
    <w:unhideWhenUsed/>
    <w:rsid w:val="00622F00"/>
    <w:rPr>
      <w:color w:val="0563C1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qFormat/>
    <w:rsid w:val="00B2512B"/>
    <w:pPr>
      <w:tabs>
        <w:tab w:val="left" w:pos="851"/>
        <w:tab w:val="right" w:leader="dot" w:pos="9356"/>
      </w:tabs>
      <w:spacing w:before="40" w:after="0" w:line="240" w:lineRule="auto"/>
      <w:ind w:left="397"/>
    </w:pPr>
    <w:rPr>
      <w:caps/>
      <w:sz w:val="20"/>
    </w:rPr>
  </w:style>
  <w:style w:type="paragraph" w:styleId="Obsah3">
    <w:name w:val="toc 3"/>
    <w:basedOn w:val="Normln"/>
    <w:next w:val="Normln"/>
    <w:autoRedefine/>
    <w:uiPriority w:val="39"/>
    <w:unhideWhenUsed/>
    <w:qFormat/>
    <w:rsid w:val="00B2512B"/>
    <w:pPr>
      <w:tabs>
        <w:tab w:val="left" w:pos="1418"/>
        <w:tab w:val="right" w:leader="dot" w:pos="9356"/>
      </w:tabs>
      <w:spacing w:after="0" w:line="240" w:lineRule="auto"/>
      <w:ind w:left="851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qFormat/>
    <w:rsid w:val="00AF06B6"/>
    <w:pPr>
      <w:tabs>
        <w:tab w:val="right" w:leader="dot" w:pos="9072"/>
      </w:tabs>
      <w:spacing w:after="0" w:line="240" w:lineRule="auto"/>
      <w:ind w:left="1134"/>
    </w:pPr>
    <w:rPr>
      <w:sz w:val="20"/>
    </w:rPr>
  </w:style>
  <w:style w:type="character" w:styleId="Nevyeenzmnka">
    <w:name w:val="Unresolved Mention"/>
    <w:basedOn w:val="Standardnpsmoodstavce"/>
    <w:uiPriority w:val="99"/>
    <w:semiHidden/>
    <w:unhideWhenUsed/>
    <w:rsid w:val="00CC3CA7"/>
    <w:rPr>
      <w:color w:val="605E5C"/>
      <w:shd w:val="clear" w:color="auto" w:fill="E1DFDD"/>
    </w:rPr>
  </w:style>
  <w:style w:type="paragraph" w:styleId="Zhlav">
    <w:name w:val="header"/>
    <w:basedOn w:val="Normln"/>
    <w:link w:val="ZhlavChar"/>
    <w:uiPriority w:val="99"/>
    <w:unhideWhenUsed/>
    <w:qFormat/>
    <w:rsid w:val="00F15581"/>
    <w:pPr>
      <w:tabs>
        <w:tab w:val="center" w:pos="4536"/>
        <w:tab w:val="right" w:pos="9072"/>
      </w:tabs>
      <w:spacing w:after="0" w:line="240" w:lineRule="auto"/>
      <w:jc w:val="right"/>
    </w:pPr>
    <w:rPr>
      <w:sz w:val="18"/>
    </w:rPr>
  </w:style>
  <w:style w:type="character" w:customStyle="1" w:styleId="ZhlavChar">
    <w:name w:val="Záhlaví Char"/>
    <w:basedOn w:val="Standardnpsmoodstavce"/>
    <w:link w:val="Zhlav"/>
    <w:uiPriority w:val="99"/>
    <w:rsid w:val="00F15581"/>
    <w:rPr>
      <w:sz w:val="18"/>
    </w:rPr>
  </w:style>
  <w:style w:type="paragraph" w:styleId="Zpat">
    <w:name w:val="footer"/>
    <w:basedOn w:val="Normln"/>
    <w:link w:val="ZpatChar"/>
    <w:uiPriority w:val="99"/>
    <w:unhideWhenUsed/>
    <w:rsid w:val="00E172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17291"/>
  </w:style>
  <w:style w:type="character" w:styleId="Zstupntext">
    <w:name w:val="Placeholder Text"/>
    <w:basedOn w:val="Standardnpsmoodstavce"/>
    <w:uiPriority w:val="99"/>
    <w:semiHidden/>
    <w:rsid w:val="00410648"/>
    <w:rPr>
      <w:color w:val="808080"/>
    </w:rPr>
  </w:style>
  <w:style w:type="paragraph" w:styleId="Odstavecseseznamem">
    <w:name w:val="List Paragraph"/>
    <w:basedOn w:val="Normln"/>
    <w:uiPriority w:val="34"/>
    <w:qFormat/>
    <w:rsid w:val="00453C68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A246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A24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53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6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97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57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8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36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7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9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9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56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2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5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3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61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71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751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481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8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80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5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3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75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0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31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77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5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36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49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25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4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78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47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1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94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3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72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43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0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72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8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16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39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5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8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2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62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1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8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5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68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0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9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2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575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0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2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28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3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9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75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6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28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9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4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3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49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9.jpeg"/><Relationship Id="rId21" Type="http://schemas.openxmlformats.org/officeDocument/2006/relationships/image" Target="media/image12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49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10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microsoft.com/office/2007/relationships/hdphoto" Target="media/hdphoto2.wdp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0" Type="http://schemas.openxmlformats.org/officeDocument/2006/relationships/image" Target="media/image11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irka%20Palata\Desktop\z&#225;bor.dotx" TargetMode="Externa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Kotlářská 27/815, 602 00 Brno,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7572067-F092-43E0-98EA-4AE35D2A5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zábor.dotx</Template>
  <TotalTime>92</TotalTime>
  <Pages>6</Pages>
  <Words>136</Words>
  <Characters>807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Jirka Palata</dc:creator>
  <cp:keywords/>
  <dc:description/>
  <cp:lastModifiedBy>Oldřich</cp:lastModifiedBy>
  <cp:revision>8</cp:revision>
  <cp:lastPrinted>2019-03-17T13:27:00Z</cp:lastPrinted>
  <dcterms:created xsi:type="dcterms:W3CDTF">2018-08-07T14:03:00Z</dcterms:created>
  <dcterms:modified xsi:type="dcterms:W3CDTF">2020-10-10T16:14:00Z</dcterms:modified>
</cp:coreProperties>
</file>